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881A8C" w14:textId="77777777" w:rsidR="003C3111" w:rsidRPr="003B2339" w:rsidRDefault="003C3111" w:rsidP="007D6B0A">
      <w:pPr>
        <w:rPr>
          <w:rFonts w:cs="Arial"/>
          <w:color w:val="0000FF"/>
          <w:kern w:val="0"/>
        </w:rPr>
      </w:pPr>
    </w:p>
    <w:p w14:paraId="04826384" w14:textId="21FA6091" w:rsidR="007D6B0A" w:rsidRPr="000E4B1C" w:rsidRDefault="00263378" w:rsidP="00591035">
      <w:pPr>
        <w:rPr>
          <w:rFonts w:cs="Arial"/>
          <w:kern w:val="0"/>
        </w:rPr>
      </w:pPr>
      <w:r w:rsidRPr="000E4B1C">
        <w:rPr>
          <w:rFonts w:cs="Arial" w:hint="eastAsia"/>
          <w:kern w:val="0"/>
        </w:rPr>
        <w:t xml:space="preserve"> </w:t>
      </w:r>
      <w:r w:rsidR="00591035">
        <w:rPr>
          <w:rFonts w:cs="Arial"/>
          <w:noProof/>
          <w:kern w:val="0"/>
        </w:rPr>
        <w:drawing>
          <wp:inline distT="0" distB="0" distL="0" distR="0" wp14:anchorId="5F14D17A" wp14:editId="3CB52723">
            <wp:extent cx="2354400" cy="579600"/>
            <wp:effectExtent l="0" t="0" r="0" b="0"/>
            <wp:docPr id="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54400" cy="579600"/>
                    </a:xfrm>
                    <a:prstGeom prst="rect">
                      <a:avLst/>
                    </a:prstGeom>
                    <a:noFill/>
                    <a:ln>
                      <a:noFill/>
                    </a:ln>
                  </pic:spPr>
                </pic:pic>
              </a:graphicData>
            </a:graphic>
          </wp:inline>
        </w:drawing>
      </w:r>
      <w:r w:rsidR="007D6B0A" w:rsidRPr="000E4B1C">
        <w:rPr>
          <w:rFonts w:cs="Arial"/>
          <w:kern w:val="0"/>
        </w:rPr>
        <w:br w:type="textWrapping" w:clear="all"/>
      </w:r>
    </w:p>
    <w:p w14:paraId="193070A2" w14:textId="77777777" w:rsidR="007D6B0A" w:rsidRPr="000E4B1C" w:rsidRDefault="007D6B0A" w:rsidP="007D6B0A">
      <w:pPr>
        <w:rPr>
          <w:rFonts w:cs="Arial"/>
          <w:kern w:val="0"/>
        </w:rPr>
      </w:pPr>
    </w:p>
    <w:p w14:paraId="725DBABC" w14:textId="77777777" w:rsidR="007D6B0A" w:rsidRPr="000E4B1C" w:rsidRDefault="007D6B0A" w:rsidP="007D6B0A">
      <w:pPr>
        <w:rPr>
          <w:rFonts w:cs="Arial"/>
          <w:kern w:val="0"/>
        </w:rPr>
      </w:pPr>
    </w:p>
    <w:p w14:paraId="10D1ADDE" w14:textId="77777777" w:rsidR="007D6B0A" w:rsidRPr="000E4B1C" w:rsidRDefault="007D6B0A" w:rsidP="007D6B0A">
      <w:pPr>
        <w:rPr>
          <w:rFonts w:cs="Arial"/>
          <w:kern w:val="0"/>
        </w:rPr>
      </w:pPr>
    </w:p>
    <w:p w14:paraId="5707E2F5" w14:textId="77777777" w:rsidR="007D6B0A" w:rsidRPr="000E4B1C" w:rsidRDefault="007D6B0A" w:rsidP="007D6B0A">
      <w:pPr>
        <w:rPr>
          <w:rFonts w:cs="Arial"/>
          <w:kern w:val="0"/>
        </w:rPr>
      </w:pPr>
    </w:p>
    <w:p w14:paraId="649AAB84" w14:textId="77777777" w:rsidR="007D6B0A" w:rsidRPr="000E4B1C" w:rsidRDefault="007D6B0A" w:rsidP="007D6B0A">
      <w:pPr>
        <w:rPr>
          <w:rFonts w:cs="Arial"/>
          <w:kern w:val="0"/>
        </w:rPr>
      </w:pPr>
    </w:p>
    <w:p w14:paraId="1CB2D0FB" w14:textId="0F9F17DD" w:rsidR="007D6B0A" w:rsidRPr="000E4B1C" w:rsidRDefault="00E92B68" w:rsidP="007D6B0A">
      <w:pPr>
        <w:rPr>
          <w:rFonts w:cs="Arial"/>
          <w:kern w:val="0"/>
        </w:rPr>
      </w:pPr>
      <w:r>
        <w:rPr>
          <w:rFonts w:cs="Arial"/>
          <w:noProof/>
          <w:kern w:val="0"/>
        </w:rPr>
        <mc:AlternateContent>
          <mc:Choice Requires="wps">
            <w:drawing>
              <wp:inline distT="0" distB="0" distL="0" distR="0" wp14:anchorId="65633B5F" wp14:editId="1BB25BDB">
                <wp:extent cx="5731510" cy="716915"/>
                <wp:effectExtent l="0" t="0" r="0" b="6985"/>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716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2C793" w14:textId="77777777" w:rsidR="002D0B76" w:rsidRPr="00E92B68" w:rsidRDefault="002D0B76" w:rsidP="00E92B68">
                            <w:pPr>
                              <w:jc w:val="center"/>
                              <w:rPr>
                                <w:rFonts w:eastAsiaTheme="minorEastAsia"/>
                                <w:b/>
                                <w:bCs/>
                                <w:sz w:val="52"/>
                                <w:szCs w:val="56"/>
                              </w:rPr>
                            </w:pPr>
                            <w:r w:rsidRPr="00E92B68">
                              <w:rPr>
                                <w:rFonts w:eastAsiaTheme="minorEastAsia"/>
                                <w:b/>
                                <w:bCs/>
                                <w:sz w:val="52"/>
                                <w:szCs w:val="56"/>
                              </w:rPr>
                              <w:t>EEP_DRV_LIB</w:t>
                            </w:r>
                            <w:r w:rsidRPr="00E92B68">
                              <w:rPr>
                                <w:rFonts w:eastAsiaTheme="minorEastAsia"/>
                                <w:b/>
                                <w:bCs/>
                                <w:sz w:val="52"/>
                                <w:szCs w:val="56"/>
                              </w:rPr>
                              <w:t>使用说明</w:t>
                            </w:r>
                            <w:r w:rsidRPr="00E92B68">
                              <w:rPr>
                                <w:rFonts w:eastAsiaTheme="minorEastAsia" w:hint="eastAsia"/>
                                <w:b/>
                                <w:bCs/>
                                <w:sz w:val="52"/>
                                <w:szCs w:val="56"/>
                              </w:rPr>
                              <w:t>与限制</w:t>
                            </w:r>
                          </w:p>
                        </w:txbxContent>
                      </wps:txbx>
                      <wps:bodyPr rot="0" vert="horz" wrap="square" lIns="91440" tIns="45720" rIns="91440" bIns="45720" anchor="t" anchorCtr="0" upright="1">
                        <a:noAutofit/>
                      </wps:bodyPr>
                    </wps:wsp>
                  </a:graphicData>
                </a:graphic>
              </wp:inline>
            </w:drawing>
          </mc:Choice>
          <mc:Fallback>
            <w:pict>
              <v:shapetype w14:anchorId="65633B5F" id="_x0000_t202" coordsize="21600,21600" o:spt="202" path="m,l,21600r21600,l21600,xe">
                <v:stroke joinstyle="miter"/>
                <v:path gradientshapeok="t" o:connecttype="rect"/>
              </v:shapetype>
              <v:shape id="Text Box 4" o:spid="_x0000_s1026" type="#_x0000_t202" style="width:451.3pt;height:5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L3ntQIAALo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wUjQDnr0wEaDbuWIiC3P0OsUvO578DMjHEObHVXd38nyq0ZCrhoqtuxGKTk0jFaQXmhv+mdX&#10;JxxtQTbDB1lBGLoz0gGNteps7aAaCNChTY+n1thUSjiM55dhHIKpBNs8nCVh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" filled="f" stroked="f">
                <v:textbox>
                  <w:txbxContent>
                    <w:p w14:paraId="32B2C793" w14:textId="77777777" w:rsidR="002D0B76" w:rsidRPr="00E92B68" w:rsidRDefault="002D0B76" w:rsidP="00E92B68">
                      <w:pPr>
                        <w:jc w:val="center"/>
                        <w:rPr>
                          <w:rFonts w:eastAsiaTheme="minorEastAsia"/>
                          <w:b/>
                          <w:bCs/>
                          <w:sz w:val="52"/>
                          <w:szCs w:val="56"/>
                        </w:rPr>
                      </w:pPr>
                      <w:r w:rsidRPr="00E92B68">
                        <w:rPr>
                          <w:rFonts w:eastAsiaTheme="minorEastAsia"/>
                          <w:b/>
                          <w:bCs/>
                          <w:sz w:val="52"/>
                          <w:szCs w:val="56"/>
                        </w:rPr>
                        <w:t>EEP_DRV_LIB</w:t>
                      </w:r>
                      <w:r w:rsidRPr="00E92B68">
                        <w:rPr>
                          <w:rFonts w:eastAsiaTheme="minorEastAsia"/>
                          <w:b/>
                          <w:bCs/>
                          <w:sz w:val="52"/>
                          <w:szCs w:val="56"/>
                        </w:rPr>
                        <w:t>使用说明</w:t>
                      </w:r>
                      <w:r w:rsidRPr="00E92B68">
                        <w:rPr>
                          <w:rFonts w:eastAsiaTheme="minorEastAsia" w:hint="eastAsia"/>
                          <w:b/>
                          <w:bCs/>
                          <w:sz w:val="52"/>
                          <w:szCs w:val="56"/>
                        </w:rPr>
                        <w:t>与限制</w:t>
                      </w:r>
                    </w:p>
                  </w:txbxContent>
                </v:textbox>
                <w10:anchorlock/>
              </v:shape>
            </w:pict>
          </mc:Fallback>
        </mc:AlternateContent>
      </w:r>
    </w:p>
    <w:p w14:paraId="1307E17D" w14:textId="139B98F7" w:rsidR="007D6B0A" w:rsidRPr="000E4B1C" w:rsidRDefault="007D6B0A" w:rsidP="007D6B0A">
      <w:pPr>
        <w:rPr>
          <w:rFonts w:cs="Arial"/>
          <w:kern w:val="0"/>
        </w:rPr>
      </w:pPr>
    </w:p>
    <w:p w14:paraId="306223A5" w14:textId="77777777" w:rsidR="007D6B0A" w:rsidRPr="000E4B1C" w:rsidRDefault="007D6B0A" w:rsidP="007D6B0A">
      <w:pPr>
        <w:rPr>
          <w:rFonts w:cs="Arial"/>
          <w:kern w:val="0"/>
        </w:rPr>
      </w:pPr>
    </w:p>
    <w:p w14:paraId="3FFE435D" w14:textId="549E6360" w:rsidR="007D6B0A" w:rsidRPr="000E4B1C" w:rsidRDefault="007D6B0A" w:rsidP="007D6B0A">
      <w:pPr>
        <w:rPr>
          <w:rFonts w:cs="Arial"/>
          <w:kern w:val="0"/>
        </w:rPr>
      </w:pPr>
    </w:p>
    <w:p w14:paraId="7716306C" w14:textId="77777777" w:rsidR="007D6B0A" w:rsidRPr="000E4B1C" w:rsidRDefault="007D6B0A" w:rsidP="007D6B0A">
      <w:pPr>
        <w:rPr>
          <w:rFonts w:cs="Arial"/>
          <w:kern w:val="0"/>
        </w:rPr>
      </w:pPr>
    </w:p>
    <w:p w14:paraId="294C867D" w14:textId="77777777" w:rsidR="007D6B0A" w:rsidRPr="000E4B1C" w:rsidRDefault="007D6B0A" w:rsidP="007D6B0A">
      <w:pPr>
        <w:rPr>
          <w:rFonts w:cs="Arial"/>
          <w:kern w:val="0"/>
        </w:rPr>
      </w:pPr>
    </w:p>
    <w:p w14:paraId="77D02892" w14:textId="77777777" w:rsidR="007D6B0A" w:rsidRPr="000E4B1C" w:rsidRDefault="007D6B0A" w:rsidP="007D6B0A">
      <w:pPr>
        <w:rPr>
          <w:rFonts w:cs="Arial"/>
          <w:kern w:val="0"/>
        </w:rPr>
      </w:pPr>
    </w:p>
    <w:p w14:paraId="07B16DF7" w14:textId="77777777" w:rsidR="007D6B0A" w:rsidRPr="000E4B1C" w:rsidRDefault="007D6B0A" w:rsidP="007D6B0A">
      <w:pPr>
        <w:rPr>
          <w:rFonts w:cs="Arial"/>
          <w:kern w:val="0"/>
        </w:rPr>
      </w:pPr>
    </w:p>
    <w:p w14:paraId="3CD45933" w14:textId="77777777" w:rsidR="007D6B0A" w:rsidRPr="000E4B1C" w:rsidRDefault="007D6B0A" w:rsidP="007D6B0A">
      <w:pPr>
        <w:rPr>
          <w:rFonts w:cs="Arial"/>
          <w:kern w:val="0"/>
        </w:rPr>
      </w:pPr>
    </w:p>
    <w:p w14:paraId="396EC368" w14:textId="77777777" w:rsidR="007D6B0A" w:rsidRPr="000E4B1C" w:rsidRDefault="007D6B0A" w:rsidP="007D6B0A">
      <w:pPr>
        <w:rPr>
          <w:rFonts w:cs="Arial"/>
          <w:kern w:val="0"/>
        </w:rPr>
      </w:pPr>
    </w:p>
    <w:p w14:paraId="694B4A5D" w14:textId="77777777" w:rsidR="007D6B0A" w:rsidRPr="000E4B1C" w:rsidRDefault="007D6B0A" w:rsidP="007D6B0A">
      <w:pPr>
        <w:rPr>
          <w:rFonts w:cs="Arial"/>
          <w:kern w:val="0"/>
        </w:rPr>
      </w:pPr>
    </w:p>
    <w:p w14:paraId="0870CCF9" w14:textId="77777777" w:rsidR="007D6B0A" w:rsidRPr="000E4B1C" w:rsidRDefault="007D6B0A" w:rsidP="007D6B0A">
      <w:pPr>
        <w:rPr>
          <w:rFonts w:cs="Arial"/>
          <w:kern w:val="0"/>
        </w:rPr>
      </w:pPr>
    </w:p>
    <w:p w14:paraId="6A74113F" w14:textId="77777777" w:rsidR="007D6B0A" w:rsidRPr="000E4B1C" w:rsidRDefault="007D6B0A" w:rsidP="007D6B0A">
      <w:pPr>
        <w:rPr>
          <w:rFonts w:cs="Arial"/>
          <w:kern w:val="0"/>
        </w:rPr>
      </w:pPr>
    </w:p>
    <w:p w14:paraId="01C67ED9" w14:textId="77777777" w:rsidR="007D6B0A" w:rsidRPr="000E4B1C" w:rsidRDefault="007D6B0A" w:rsidP="007D6B0A">
      <w:pPr>
        <w:rPr>
          <w:rFonts w:cs="Arial"/>
          <w:kern w:val="0"/>
        </w:rPr>
      </w:pPr>
    </w:p>
    <w:p w14:paraId="36FCFFF5" w14:textId="77777777" w:rsidR="007D6B0A" w:rsidRPr="000E4B1C" w:rsidRDefault="007D6B0A" w:rsidP="007D6B0A">
      <w:pPr>
        <w:rPr>
          <w:rFonts w:cs="Arial"/>
          <w:kern w:val="0"/>
        </w:rPr>
      </w:pPr>
    </w:p>
    <w:p w14:paraId="22F42B88" w14:textId="77777777" w:rsidR="007D6B0A" w:rsidRPr="000E4B1C" w:rsidRDefault="007D6B0A" w:rsidP="007D6B0A">
      <w:pPr>
        <w:rPr>
          <w:rFonts w:cs="Arial"/>
          <w:kern w:val="0"/>
        </w:rPr>
      </w:pPr>
    </w:p>
    <w:p w14:paraId="0C36BC81" w14:textId="77777777" w:rsidR="007D6B0A" w:rsidRPr="000E4B1C" w:rsidRDefault="007D6B0A" w:rsidP="007D6B0A">
      <w:pPr>
        <w:rPr>
          <w:rFonts w:cs="Arial"/>
          <w:kern w:val="0"/>
        </w:rPr>
      </w:pPr>
    </w:p>
    <w:p w14:paraId="2AEA47E7" w14:textId="77777777" w:rsidR="007D6B0A" w:rsidRPr="000E4B1C" w:rsidRDefault="007D6B0A" w:rsidP="007D6B0A">
      <w:pPr>
        <w:rPr>
          <w:rFonts w:cs="Arial"/>
          <w:kern w:val="0"/>
        </w:rPr>
      </w:pPr>
    </w:p>
    <w:p w14:paraId="78D534BE" w14:textId="77777777" w:rsidR="007D6B0A" w:rsidRDefault="007D6B0A" w:rsidP="007D6B0A">
      <w:pPr>
        <w:tabs>
          <w:tab w:val="left" w:pos="2880"/>
        </w:tabs>
        <w:jc w:val="left"/>
        <w:rPr>
          <w:rFonts w:cs="Arial"/>
          <w:kern w:val="0"/>
        </w:rPr>
      </w:pPr>
    </w:p>
    <w:p w14:paraId="26555656" w14:textId="470D4C6E" w:rsidR="007D6B0A" w:rsidRPr="000E4B1C" w:rsidRDefault="007D6B0A" w:rsidP="007D6B0A">
      <w:pPr>
        <w:tabs>
          <w:tab w:val="left" w:pos="2880"/>
        </w:tabs>
        <w:spacing w:before="120" w:after="120"/>
        <w:jc w:val="left"/>
        <w:rPr>
          <w:rFonts w:cs="Arial"/>
          <w:kern w:val="0"/>
          <w:sz w:val="28"/>
          <w:szCs w:val="28"/>
        </w:rPr>
      </w:pPr>
      <w:r w:rsidRPr="000E4B1C">
        <w:rPr>
          <w:rFonts w:cs="Arial" w:hint="eastAsia"/>
          <w:kern w:val="0"/>
          <w:sz w:val="28"/>
          <w:szCs w:val="28"/>
        </w:rPr>
        <w:t>文档版本</w:t>
      </w:r>
      <w:r w:rsidRPr="000E4B1C">
        <w:rPr>
          <w:rFonts w:cs="Arial"/>
          <w:kern w:val="0"/>
          <w:sz w:val="28"/>
          <w:szCs w:val="28"/>
        </w:rPr>
        <w:t>：</w:t>
      </w:r>
      <w:r w:rsidR="00CB2389">
        <w:rPr>
          <w:rFonts w:cs="Arial"/>
          <w:kern w:val="0"/>
          <w:sz w:val="28"/>
          <w:szCs w:val="28"/>
        </w:rPr>
        <w:t>1.0</w:t>
      </w:r>
    </w:p>
    <w:p w14:paraId="32DDD7B7" w14:textId="63D7C4C8" w:rsidR="007D6B0A" w:rsidRPr="000E4B1C" w:rsidRDefault="007D6B0A" w:rsidP="007D6B0A">
      <w:pPr>
        <w:tabs>
          <w:tab w:val="left" w:pos="2880"/>
        </w:tabs>
        <w:spacing w:before="120" w:after="120"/>
        <w:jc w:val="left"/>
        <w:rPr>
          <w:rFonts w:cs="Arial"/>
          <w:kern w:val="0"/>
          <w:sz w:val="28"/>
          <w:szCs w:val="28"/>
        </w:rPr>
      </w:pPr>
      <w:r w:rsidRPr="000E4B1C">
        <w:rPr>
          <w:rFonts w:cs="Arial" w:hint="eastAsia"/>
          <w:kern w:val="0"/>
          <w:sz w:val="28"/>
          <w:szCs w:val="28"/>
        </w:rPr>
        <w:t>发布日期</w:t>
      </w:r>
      <w:r w:rsidRPr="000E4B1C">
        <w:rPr>
          <w:rFonts w:cs="Arial"/>
          <w:kern w:val="0"/>
          <w:sz w:val="28"/>
          <w:szCs w:val="28"/>
        </w:rPr>
        <w:t>：</w:t>
      </w:r>
      <w:r w:rsidR="008A3910">
        <w:rPr>
          <w:rFonts w:cs="Arial" w:hint="eastAsia"/>
          <w:kern w:val="0"/>
          <w:sz w:val="28"/>
          <w:szCs w:val="28"/>
        </w:rPr>
        <w:t>2023</w:t>
      </w:r>
      <w:r w:rsidR="008A3910">
        <w:rPr>
          <w:rFonts w:cs="Arial" w:hint="eastAsia"/>
          <w:kern w:val="0"/>
          <w:sz w:val="28"/>
          <w:szCs w:val="28"/>
        </w:rPr>
        <w:t>年</w:t>
      </w:r>
      <w:r w:rsidR="008A3910">
        <w:rPr>
          <w:rFonts w:cs="Arial" w:hint="eastAsia"/>
          <w:kern w:val="0"/>
          <w:sz w:val="28"/>
          <w:szCs w:val="28"/>
        </w:rPr>
        <w:t>7</w:t>
      </w:r>
      <w:r w:rsidR="008A3910">
        <w:rPr>
          <w:rFonts w:cs="Arial" w:hint="eastAsia"/>
          <w:kern w:val="0"/>
          <w:sz w:val="28"/>
          <w:szCs w:val="28"/>
        </w:rPr>
        <w:t>月</w:t>
      </w:r>
      <w:r w:rsidR="008A3910">
        <w:rPr>
          <w:rFonts w:cs="Arial" w:hint="eastAsia"/>
          <w:kern w:val="0"/>
          <w:sz w:val="28"/>
          <w:szCs w:val="28"/>
        </w:rPr>
        <w:t>7</w:t>
      </w:r>
      <w:r w:rsidR="008A3910">
        <w:rPr>
          <w:rFonts w:cs="Arial" w:hint="eastAsia"/>
          <w:kern w:val="0"/>
          <w:sz w:val="28"/>
          <w:szCs w:val="28"/>
        </w:rPr>
        <w:t>日</w:t>
      </w:r>
    </w:p>
    <w:p w14:paraId="03A96359" w14:textId="77777777" w:rsidR="007D6B0A" w:rsidRPr="000E4B1C" w:rsidRDefault="007D6B0A" w:rsidP="007D6B0A">
      <w:pPr>
        <w:rPr>
          <w:rFonts w:cs="Arial"/>
          <w:kern w:val="0"/>
        </w:rPr>
      </w:pPr>
    </w:p>
    <w:p w14:paraId="1454F4F9" w14:textId="77777777" w:rsidR="007D6B0A" w:rsidRPr="000E4B1C" w:rsidRDefault="007D6B0A" w:rsidP="007D6B0A">
      <w:pPr>
        <w:rPr>
          <w:rFonts w:cs="Arial"/>
          <w:kern w:val="0"/>
        </w:rPr>
      </w:pPr>
    </w:p>
    <w:p w14:paraId="1A46AB4F" w14:textId="77777777" w:rsidR="007D6B0A" w:rsidRPr="000E4B1C" w:rsidRDefault="007D6B0A" w:rsidP="007D6B0A">
      <w:pPr>
        <w:rPr>
          <w:rFonts w:cs="Arial"/>
          <w:kern w:val="0"/>
        </w:rPr>
      </w:pPr>
    </w:p>
    <w:p w14:paraId="2426A7AE" w14:textId="77777777" w:rsidR="007D6B0A" w:rsidRDefault="007D6B0A" w:rsidP="007D6B0A">
      <w:pPr>
        <w:rPr>
          <w:rFonts w:cs="Arial"/>
          <w:kern w:val="0"/>
        </w:rPr>
      </w:pPr>
    </w:p>
    <w:p w14:paraId="79FB779A" w14:textId="77777777" w:rsidR="007D6B0A" w:rsidRPr="000E4B1C" w:rsidRDefault="007D6B0A" w:rsidP="007D6B0A">
      <w:pPr>
        <w:rPr>
          <w:rFonts w:cs="Arial"/>
          <w:kern w:val="0"/>
        </w:rPr>
      </w:pPr>
    </w:p>
    <w:p w14:paraId="3F285465" w14:textId="77777777" w:rsidR="007D6B0A" w:rsidRPr="00D61DA1" w:rsidRDefault="007D6B0A" w:rsidP="007D6B0A">
      <w:pPr>
        <w:rPr>
          <w:rFonts w:cs="Arial"/>
          <w:kern w:val="0"/>
        </w:rPr>
      </w:pPr>
    </w:p>
    <w:p w14:paraId="431C6AC1" w14:textId="6C1D5D3C" w:rsidR="007D6B0A" w:rsidRPr="000E4B1C" w:rsidRDefault="007D6B0A" w:rsidP="007D6B0A">
      <w:pPr>
        <w:rPr>
          <w:rFonts w:cs="Arial" w:hint="eastAsia"/>
          <w:kern w:val="0"/>
        </w:rPr>
      </w:pPr>
    </w:p>
    <w:p w14:paraId="34384601" w14:textId="6B929924" w:rsidR="007D6B0A" w:rsidRPr="007444C5" w:rsidRDefault="007D6B0A" w:rsidP="007D6B0A">
      <w:pPr>
        <w:spacing w:before="120" w:after="120"/>
        <w:rPr>
          <w:rFonts w:cs="Arial"/>
          <w:kern w:val="0"/>
        </w:rPr>
      </w:pPr>
      <w:r w:rsidRPr="007444C5">
        <w:rPr>
          <w:rFonts w:cs="Arial" w:hint="eastAsia"/>
          <w:kern w:val="0"/>
        </w:rPr>
        <w:t>©</w:t>
      </w:r>
      <w:r w:rsidRPr="007444C5">
        <w:rPr>
          <w:rFonts w:cs="Arial"/>
          <w:kern w:val="0"/>
        </w:rPr>
        <w:t xml:space="preserve"> </w:t>
      </w:r>
      <w:r w:rsidR="009462C8">
        <w:rPr>
          <w:rFonts w:cs="Arial"/>
          <w:kern w:val="0"/>
        </w:rPr>
        <w:t xml:space="preserve">2013 - </w:t>
      </w:r>
      <w:r w:rsidR="005B72E2" w:rsidRPr="005B72E2">
        <w:fldChar w:fldCharType="begin"/>
      </w:r>
      <w:r w:rsidR="005B72E2" w:rsidRPr="005B72E2">
        <w:instrText xml:space="preserve"> QUOTE "</w:instrText>
      </w:r>
      <w:r w:rsidR="005B72E2" w:rsidRPr="005B72E2">
        <w:fldChar w:fldCharType="begin"/>
      </w:r>
      <w:r w:rsidR="005B72E2" w:rsidRPr="005B72E2">
        <w:instrText xml:space="preserve"> IF </w:instrText>
      </w:r>
      <w:r w:rsidR="005B72E2" w:rsidRPr="005B72E2">
        <w:fldChar w:fldCharType="begin"/>
      </w:r>
      <w:r w:rsidR="005B72E2" w:rsidRPr="005B72E2">
        <w:instrText xml:space="preserve"> = </w:instrText>
      </w:r>
      <w:r w:rsidR="005B72E2" w:rsidRPr="005B72E2">
        <w:fldChar w:fldCharType="begin"/>
      </w:r>
      <w:r w:rsidR="005B72E2" w:rsidRPr="005B72E2">
        <w:instrText xml:space="preserve"> DATE \@ "yyyy" </w:instrText>
      </w:r>
      <w:r w:rsidR="005B72E2" w:rsidRPr="005B72E2">
        <w:fldChar w:fldCharType="separate"/>
      </w:r>
      <w:r w:rsidR="002D0B76">
        <w:rPr>
          <w:noProof/>
        </w:rPr>
        <w:instrText>2023</w:instrText>
      </w:r>
      <w:r w:rsidR="005B72E2" w:rsidRPr="005B72E2">
        <w:fldChar w:fldCharType="end"/>
      </w:r>
      <w:r w:rsidR="005B72E2" w:rsidRPr="005B72E2">
        <w:instrText xml:space="preserve"> - </w:instrText>
      </w:r>
      <w:r w:rsidR="005B72E2" w:rsidRPr="005B72E2">
        <w:fldChar w:fldCharType="begin"/>
      </w:r>
      <w:r w:rsidR="005B72E2" w:rsidRPr="005B72E2">
        <w:instrText xml:space="preserve"> CREATEDATE \@ "yyyy" </w:instrText>
      </w:r>
      <w:r w:rsidR="005B72E2" w:rsidRPr="005B72E2">
        <w:fldChar w:fldCharType="separate"/>
      </w:r>
      <w:r w:rsidR="00593CE2">
        <w:rPr>
          <w:noProof/>
        </w:rPr>
        <w:instrText>2022</w:instrText>
      </w:r>
      <w:r w:rsidR="005B72E2" w:rsidRPr="005B72E2">
        <w:fldChar w:fldCharType="end"/>
      </w:r>
      <w:r w:rsidR="005B72E2" w:rsidRPr="005B72E2">
        <w:instrText xml:space="preserve"> </w:instrText>
      </w:r>
      <w:r w:rsidR="005B72E2" w:rsidRPr="005B72E2">
        <w:fldChar w:fldCharType="separate"/>
      </w:r>
      <w:r w:rsidR="002D0B76">
        <w:rPr>
          <w:noProof/>
        </w:rPr>
        <w:instrText>1</w:instrText>
      </w:r>
      <w:r w:rsidR="005B72E2" w:rsidRPr="005B72E2">
        <w:fldChar w:fldCharType="end"/>
      </w:r>
      <w:r w:rsidR="005B72E2" w:rsidRPr="005B72E2">
        <w:instrText xml:space="preserve"> = 0 "</w:instrText>
      </w:r>
      <w:r w:rsidR="005B72E2" w:rsidRPr="005B72E2">
        <w:fldChar w:fldCharType="begin"/>
      </w:r>
      <w:r w:rsidR="005B72E2" w:rsidRPr="005B72E2">
        <w:instrText xml:space="preserve"> CREATEDATE \@ "yyyy" </w:instrText>
      </w:r>
      <w:r w:rsidR="005B72E2" w:rsidRPr="005B72E2">
        <w:fldChar w:fldCharType="separate"/>
      </w:r>
      <w:r w:rsidR="00593CE2">
        <w:rPr>
          <w:noProof/>
        </w:rPr>
        <w:instrText>2022</w:instrText>
      </w:r>
      <w:r w:rsidR="005B72E2" w:rsidRPr="005B72E2">
        <w:fldChar w:fldCharType="end"/>
      </w:r>
      <w:r w:rsidR="005B72E2" w:rsidRPr="005B72E2">
        <w:instrText>" "</w:instrText>
      </w:r>
      <w:r w:rsidR="005B72E2" w:rsidRPr="005B72E2">
        <w:fldChar w:fldCharType="begin"/>
      </w:r>
      <w:r w:rsidR="005B72E2" w:rsidRPr="005B72E2">
        <w:instrText xml:space="preserve"> CREATEDATE \@ "yyyy" </w:instrText>
      </w:r>
      <w:r w:rsidR="005B72E2" w:rsidRPr="005B72E2">
        <w:fldChar w:fldCharType="separate"/>
      </w:r>
      <w:r w:rsidR="005B72E2" w:rsidRPr="005B72E2">
        <w:instrText>2013</w:instrText>
      </w:r>
      <w:r w:rsidR="005B72E2" w:rsidRPr="005B72E2">
        <w:fldChar w:fldCharType="end"/>
      </w:r>
      <w:r w:rsidR="005B72E2" w:rsidRPr="005B72E2">
        <w:instrText xml:space="preserve"> - </w:instrText>
      </w:r>
      <w:r w:rsidR="005B72E2" w:rsidRPr="005B72E2">
        <w:fldChar w:fldCharType="begin"/>
      </w:r>
      <w:r w:rsidR="005B72E2" w:rsidRPr="005B72E2">
        <w:instrText xml:space="preserve"> DATE \@ "yyyy" </w:instrText>
      </w:r>
      <w:r w:rsidR="005B72E2" w:rsidRPr="005B72E2">
        <w:fldChar w:fldCharType="separate"/>
      </w:r>
      <w:r w:rsidR="002D0B76">
        <w:rPr>
          <w:noProof/>
        </w:rPr>
        <w:instrText>2023</w:instrText>
      </w:r>
      <w:r w:rsidR="005B72E2" w:rsidRPr="005B72E2">
        <w:fldChar w:fldCharType="end"/>
      </w:r>
      <w:r w:rsidR="005B72E2" w:rsidRPr="005B72E2">
        <w:instrText xml:space="preserve">" </w:instrText>
      </w:r>
      <w:r w:rsidR="005B72E2" w:rsidRPr="005B72E2">
        <w:fldChar w:fldCharType="separate"/>
      </w:r>
      <w:r w:rsidR="002D0B76" w:rsidRPr="005B72E2">
        <w:rPr>
          <w:noProof/>
        </w:rPr>
        <w:instrText xml:space="preserve">2013 - </w:instrText>
      </w:r>
      <w:r w:rsidR="002D0B76">
        <w:rPr>
          <w:noProof/>
        </w:rPr>
        <w:instrText>2023</w:instrText>
      </w:r>
      <w:r w:rsidR="005B72E2" w:rsidRPr="005B72E2">
        <w:fldChar w:fldCharType="end"/>
      </w:r>
      <w:r w:rsidR="005B72E2" w:rsidRPr="005B72E2">
        <w:instrText xml:space="preserve">" </w:instrText>
      </w:r>
      <w:r w:rsidR="005B72E2" w:rsidRPr="005B72E2">
        <w:fldChar w:fldCharType="separate"/>
      </w:r>
      <w:r w:rsidR="002D0B76" w:rsidRPr="005B72E2">
        <w:rPr>
          <w:noProof/>
        </w:rPr>
        <w:t xml:space="preserve">2013 - </w:t>
      </w:r>
      <w:r w:rsidR="002D0B76">
        <w:rPr>
          <w:noProof/>
        </w:rPr>
        <w:t>2023</w:t>
      </w:r>
      <w:r w:rsidR="005B72E2" w:rsidRPr="005B72E2">
        <w:fldChar w:fldCharType="end"/>
      </w:r>
      <w:r w:rsidR="005B72E2" w:rsidRPr="005B72E2">
        <w:t xml:space="preserve"> </w:t>
      </w:r>
      <w:proofErr w:type="gramStart"/>
      <w:r w:rsidRPr="007444C5">
        <w:rPr>
          <w:rFonts w:cs="Arial" w:hint="eastAsia"/>
          <w:kern w:val="0"/>
        </w:rPr>
        <w:t>杰发科技</w:t>
      </w:r>
      <w:proofErr w:type="gramEnd"/>
    </w:p>
    <w:p w14:paraId="6DE270AC" w14:textId="77777777" w:rsidR="007D6B0A" w:rsidRPr="00DF4856" w:rsidRDefault="007D6B0A" w:rsidP="007D6B0A">
      <w:pPr>
        <w:spacing w:before="120" w:after="120"/>
        <w:rPr>
          <w:rFonts w:cs="Arial"/>
          <w:kern w:val="0"/>
        </w:rPr>
      </w:pPr>
      <w:r w:rsidRPr="007444C5">
        <w:rPr>
          <w:rFonts w:cs="Arial" w:hint="eastAsia"/>
          <w:kern w:val="0"/>
        </w:rPr>
        <w:lastRenderedPageBreak/>
        <w:t>本文档包含</w:t>
      </w:r>
      <w:proofErr w:type="gramStart"/>
      <w:r w:rsidRPr="007444C5">
        <w:rPr>
          <w:rFonts w:cs="Arial" w:hint="eastAsia"/>
          <w:kern w:val="0"/>
        </w:rPr>
        <w:t>杰发科技</w:t>
      </w:r>
      <w:proofErr w:type="gramEnd"/>
      <w:r w:rsidRPr="007444C5">
        <w:rPr>
          <w:rFonts w:cs="Arial" w:hint="eastAsia"/>
          <w:kern w:val="0"/>
        </w:rPr>
        <w:t>的专有信息。未经授权，严禁复制或披露本文档包含的任何信息。</w:t>
      </w:r>
    </w:p>
    <w:p w14:paraId="23096E4C" w14:textId="77777777" w:rsidR="007D6B0A" w:rsidRPr="000E4B1C" w:rsidRDefault="007D6B0A" w:rsidP="007D6B0A">
      <w:pPr>
        <w:spacing w:before="120" w:after="120"/>
        <w:rPr>
          <w:rFonts w:cs="Arial"/>
          <w:kern w:val="0"/>
        </w:rPr>
      </w:pPr>
      <w:r w:rsidRPr="007444C5">
        <w:rPr>
          <w:rFonts w:cs="Arial" w:hint="eastAsia"/>
          <w:kern w:val="0"/>
        </w:rPr>
        <w:t>由于产品版本升级或其他原因，本文档内容会不定期进行更新。</w:t>
      </w:r>
    </w:p>
    <w:p w14:paraId="3BD91E2B" w14:textId="77777777" w:rsidR="004959DA" w:rsidRPr="000E4B1C" w:rsidRDefault="00F668F8" w:rsidP="00E25234">
      <w:pPr>
        <w:pStyle w:val="1"/>
        <w:numPr>
          <w:ilvl w:val="0"/>
          <w:numId w:val="0"/>
        </w:numPr>
        <w:rPr>
          <w:lang w:eastAsia="zh-CN"/>
        </w:rPr>
      </w:pPr>
      <w:bookmarkStart w:id="0" w:name="_Toc116584518"/>
      <w:bookmarkStart w:id="1" w:name="_Toc139620808"/>
      <w:r w:rsidRPr="000E4B1C">
        <w:rPr>
          <w:rFonts w:hint="eastAsia"/>
          <w:lang w:eastAsia="zh-CN"/>
        </w:rPr>
        <w:t>修订信息</w:t>
      </w:r>
      <w:bookmarkEnd w:id="0"/>
      <w:bookmarkEnd w:id="1"/>
    </w:p>
    <w:p w14:paraId="1367392E" w14:textId="77777777" w:rsidR="004959DA" w:rsidRPr="000E4B1C" w:rsidRDefault="004959DA" w:rsidP="003B091F">
      <w:pPr>
        <w:rPr>
          <w:rFonts w:cs="Arial"/>
          <w:kern w:val="0"/>
        </w:rPr>
      </w:pPr>
    </w:p>
    <w:tbl>
      <w:tblPr>
        <w:tblW w:w="91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817"/>
        <w:gridCol w:w="1276"/>
        <w:gridCol w:w="1294"/>
        <w:gridCol w:w="5812"/>
      </w:tblGrid>
      <w:tr w:rsidR="007066B8" w:rsidRPr="005F2885" w14:paraId="519052C2" w14:textId="77777777" w:rsidTr="00B51DA8">
        <w:tc>
          <w:tcPr>
            <w:tcW w:w="817" w:type="dxa"/>
            <w:shd w:val="clear" w:color="auto" w:fill="09D2E7"/>
          </w:tcPr>
          <w:p w14:paraId="7A096037" w14:textId="77777777" w:rsidR="007066B8" w:rsidRPr="005F2885" w:rsidRDefault="00F668F8" w:rsidP="002B1B58">
            <w:pPr>
              <w:rPr>
                <w:rFonts w:cs="Arial"/>
                <w:b/>
                <w:bCs/>
                <w:kern w:val="0"/>
                <w:sz w:val="18"/>
                <w:szCs w:val="18"/>
              </w:rPr>
            </w:pPr>
            <w:r w:rsidRPr="003E7BC9">
              <w:rPr>
                <w:rFonts w:cs="Arial" w:hint="eastAsia"/>
                <w:b/>
                <w:bCs/>
                <w:kern w:val="0"/>
                <w:sz w:val="18"/>
                <w:szCs w:val="18"/>
              </w:rPr>
              <w:t>版本</w:t>
            </w:r>
          </w:p>
        </w:tc>
        <w:tc>
          <w:tcPr>
            <w:tcW w:w="1276" w:type="dxa"/>
            <w:shd w:val="clear" w:color="auto" w:fill="09D2E7"/>
          </w:tcPr>
          <w:p w14:paraId="54BD1B42" w14:textId="77777777" w:rsidR="007066B8" w:rsidRPr="005F2885" w:rsidRDefault="00F668F8" w:rsidP="002B1B58">
            <w:pPr>
              <w:jc w:val="center"/>
              <w:rPr>
                <w:rFonts w:cs="Arial"/>
                <w:b/>
                <w:bCs/>
                <w:kern w:val="0"/>
                <w:sz w:val="18"/>
                <w:szCs w:val="18"/>
              </w:rPr>
            </w:pPr>
            <w:r w:rsidRPr="003E7BC9">
              <w:rPr>
                <w:rFonts w:cs="Arial" w:hint="eastAsia"/>
                <w:b/>
                <w:bCs/>
                <w:kern w:val="0"/>
                <w:sz w:val="18"/>
                <w:szCs w:val="18"/>
              </w:rPr>
              <w:t>日期</w:t>
            </w:r>
          </w:p>
        </w:tc>
        <w:tc>
          <w:tcPr>
            <w:tcW w:w="1294" w:type="dxa"/>
            <w:shd w:val="clear" w:color="auto" w:fill="09D2E7"/>
          </w:tcPr>
          <w:p w14:paraId="75CBA7C9" w14:textId="77777777" w:rsidR="007066B8" w:rsidRPr="005F2885" w:rsidRDefault="00F668F8" w:rsidP="002B1B58">
            <w:pPr>
              <w:jc w:val="center"/>
              <w:rPr>
                <w:rFonts w:cs="Arial"/>
                <w:b/>
                <w:bCs/>
                <w:kern w:val="0"/>
                <w:sz w:val="18"/>
                <w:szCs w:val="18"/>
              </w:rPr>
            </w:pPr>
            <w:r w:rsidRPr="003E7BC9">
              <w:rPr>
                <w:rFonts w:cs="Arial" w:hint="eastAsia"/>
                <w:b/>
                <w:bCs/>
                <w:kern w:val="0"/>
                <w:sz w:val="18"/>
                <w:szCs w:val="18"/>
              </w:rPr>
              <w:t>作者</w:t>
            </w:r>
          </w:p>
        </w:tc>
        <w:tc>
          <w:tcPr>
            <w:tcW w:w="5812" w:type="dxa"/>
            <w:shd w:val="clear" w:color="auto" w:fill="09D2E7"/>
          </w:tcPr>
          <w:p w14:paraId="20F0D10B" w14:textId="77777777" w:rsidR="007066B8" w:rsidRPr="003E7BC9" w:rsidRDefault="00F668F8" w:rsidP="002B1B58">
            <w:pPr>
              <w:rPr>
                <w:rFonts w:cs="Arial"/>
                <w:b/>
                <w:bCs/>
                <w:kern w:val="0"/>
                <w:sz w:val="18"/>
                <w:szCs w:val="18"/>
              </w:rPr>
            </w:pPr>
            <w:r w:rsidRPr="003E7BC9">
              <w:rPr>
                <w:rFonts w:cs="Arial" w:hint="eastAsia"/>
                <w:b/>
                <w:bCs/>
                <w:kern w:val="0"/>
                <w:sz w:val="18"/>
                <w:szCs w:val="18"/>
              </w:rPr>
              <w:t>描述</w:t>
            </w:r>
          </w:p>
        </w:tc>
      </w:tr>
      <w:tr w:rsidR="00965562" w:rsidRPr="005F2885" w14:paraId="546EEBAE" w14:textId="77777777" w:rsidTr="00B51DA8">
        <w:tc>
          <w:tcPr>
            <w:tcW w:w="817" w:type="dxa"/>
          </w:tcPr>
          <w:p w14:paraId="28C3CC6C" w14:textId="101F14D2" w:rsidR="00965562" w:rsidRPr="005F2885" w:rsidRDefault="00CB2389" w:rsidP="00965562">
            <w:pPr>
              <w:rPr>
                <w:rFonts w:cs="Arial"/>
                <w:kern w:val="0"/>
                <w:szCs w:val="20"/>
              </w:rPr>
            </w:pPr>
            <w:r>
              <w:rPr>
                <w:rFonts w:cs="Arial"/>
                <w:kern w:val="0"/>
                <w:szCs w:val="20"/>
              </w:rPr>
              <w:t>1</w:t>
            </w:r>
            <w:r w:rsidR="00965562" w:rsidRPr="005F2885">
              <w:rPr>
                <w:rFonts w:cs="Arial"/>
                <w:kern w:val="0"/>
                <w:szCs w:val="20"/>
              </w:rPr>
              <w:t>.</w:t>
            </w:r>
            <w:r>
              <w:rPr>
                <w:rFonts w:cs="Arial"/>
                <w:kern w:val="0"/>
                <w:szCs w:val="20"/>
              </w:rPr>
              <w:t>0</w:t>
            </w:r>
          </w:p>
        </w:tc>
        <w:tc>
          <w:tcPr>
            <w:tcW w:w="1276" w:type="dxa"/>
          </w:tcPr>
          <w:p w14:paraId="7A860CF1" w14:textId="5CA007E6" w:rsidR="00965562" w:rsidRPr="005F2885" w:rsidRDefault="00CB20D6" w:rsidP="00965562">
            <w:pPr>
              <w:jc w:val="center"/>
              <w:rPr>
                <w:rFonts w:cs="Arial"/>
                <w:kern w:val="0"/>
                <w:szCs w:val="20"/>
              </w:rPr>
            </w:pPr>
            <w:r>
              <w:rPr>
                <w:rFonts w:cs="Arial" w:hint="eastAsia"/>
                <w:kern w:val="0"/>
                <w:szCs w:val="20"/>
              </w:rPr>
              <w:t>2023-</w:t>
            </w:r>
            <w:r w:rsidR="008A3910">
              <w:rPr>
                <w:rFonts w:cs="Arial"/>
                <w:kern w:val="0"/>
                <w:szCs w:val="20"/>
              </w:rPr>
              <w:t>0</w:t>
            </w:r>
            <w:r w:rsidR="008A3910">
              <w:rPr>
                <w:rFonts w:cs="Arial" w:hint="eastAsia"/>
                <w:kern w:val="0"/>
                <w:szCs w:val="20"/>
              </w:rPr>
              <w:t>7</w:t>
            </w:r>
            <w:r w:rsidR="008A3910">
              <w:rPr>
                <w:rFonts w:cs="Arial"/>
                <w:kern w:val="0"/>
                <w:szCs w:val="20"/>
              </w:rPr>
              <w:t>-</w:t>
            </w:r>
            <w:r w:rsidR="008A3910">
              <w:rPr>
                <w:rFonts w:cs="Arial" w:hint="eastAsia"/>
                <w:kern w:val="0"/>
                <w:szCs w:val="20"/>
              </w:rPr>
              <w:t>0</w:t>
            </w:r>
            <w:r>
              <w:rPr>
                <w:rFonts w:cs="Arial"/>
                <w:kern w:val="0"/>
                <w:szCs w:val="20"/>
              </w:rPr>
              <w:t>7</w:t>
            </w:r>
          </w:p>
        </w:tc>
        <w:tc>
          <w:tcPr>
            <w:tcW w:w="1294" w:type="dxa"/>
          </w:tcPr>
          <w:p w14:paraId="03AB8539" w14:textId="77777777" w:rsidR="00965562" w:rsidRPr="005F2885" w:rsidRDefault="00965562" w:rsidP="00965562">
            <w:pPr>
              <w:jc w:val="center"/>
              <w:rPr>
                <w:rFonts w:cs="Arial"/>
                <w:kern w:val="0"/>
                <w:szCs w:val="20"/>
              </w:rPr>
            </w:pPr>
            <w:proofErr w:type="spellStart"/>
            <w:r w:rsidRPr="005F2885">
              <w:rPr>
                <w:rFonts w:cs="Arial"/>
                <w:kern w:val="0"/>
                <w:szCs w:val="20"/>
              </w:rPr>
              <w:t>AutoChips</w:t>
            </w:r>
            <w:proofErr w:type="spellEnd"/>
          </w:p>
        </w:tc>
        <w:tc>
          <w:tcPr>
            <w:tcW w:w="5812" w:type="dxa"/>
          </w:tcPr>
          <w:p w14:paraId="66227EFF" w14:textId="77777777" w:rsidR="00965562" w:rsidRPr="005F2885" w:rsidRDefault="00965562" w:rsidP="00965562">
            <w:pPr>
              <w:rPr>
                <w:rFonts w:cs="Arial"/>
                <w:kern w:val="0"/>
                <w:szCs w:val="20"/>
              </w:rPr>
            </w:pPr>
            <w:r w:rsidRPr="005F2885">
              <w:rPr>
                <w:rFonts w:cs="Arial" w:hint="eastAsia"/>
                <w:kern w:val="0"/>
                <w:szCs w:val="20"/>
              </w:rPr>
              <w:t>文档初版</w:t>
            </w:r>
          </w:p>
        </w:tc>
      </w:tr>
    </w:tbl>
    <w:p w14:paraId="3E545365" w14:textId="77777777" w:rsidR="00D1771D" w:rsidRPr="00D448EA" w:rsidRDefault="00D1771D" w:rsidP="00061485">
      <w:pPr>
        <w:tabs>
          <w:tab w:val="left" w:pos="5430"/>
        </w:tabs>
        <w:rPr>
          <w:rFonts w:eastAsiaTheme="minorEastAsia" w:cs="Arial"/>
        </w:rPr>
      </w:pPr>
    </w:p>
    <w:p w14:paraId="441013B8" w14:textId="77777777" w:rsidR="00D1771D" w:rsidRPr="000E4B1C" w:rsidRDefault="000040AB" w:rsidP="00D1771D">
      <w:pPr>
        <w:pStyle w:val="TitreSansNumero"/>
        <w:rPr>
          <w:szCs w:val="32"/>
          <w:lang w:eastAsia="zh-CN"/>
        </w:rPr>
      </w:pPr>
      <w:bookmarkStart w:id="2" w:name="_Toc116584519"/>
      <w:bookmarkStart w:id="3" w:name="_Toc139620809"/>
      <w:r w:rsidRPr="000E4B1C">
        <w:rPr>
          <w:rFonts w:hint="eastAsia"/>
          <w:szCs w:val="32"/>
          <w:lang w:eastAsia="zh-CN"/>
        </w:rPr>
        <w:t>版权声明</w:t>
      </w:r>
      <w:bookmarkEnd w:id="2"/>
      <w:bookmarkEnd w:id="3"/>
    </w:p>
    <w:p w14:paraId="37D1655E" w14:textId="77777777" w:rsidR="00D1771D" w:rsidRPr="000E4B1C" w:rsidRDefault="00D1771D" w:rsidP="00D1771D">
      <w:pPr>
        <w:rPr>
          <w:rFonts w:cs="Arial"/>
        </w:rPr>
      </w:pPr>
    </w:p>
    <w:p w14:paraId="772A93B9" w14:textId="77777777" w:rsidR="004B014D" w:rsidRPr="00531F43" w:rsidRDefault="004B014D" w:rsidP="004B014D">
      <w:pPr>
        <w:spacing w:before="120" w:after="120"/>
        <w:rPr>
          <w:rFonts w:cs="Arial"/>
        </w:rPr>
      </w:pPr>
      <w:r>
        <w:rPr>
          <w:rFonts w:cs="微软雅黑" w:hint="eastAsia"/>
        </w:rPr>
        <w:t>本参考</w:t>
      </w:r>
      <w:r w:rsidRPr="00531F43">
        <w:rPr>
          <w:rFonts w:cs="微软雅黑" w:hint="eastAsia"/>
        </w:rPr>
        <w:t>包含</w:t>
      </w:r>
      <w:proofErr w:type="gramStart"/>
      <w:r>
        <w:rPr>
          <w:rFonts w:cs="Arial" w:hint="eastAsia"/>
        </w:rPr>
        <w:t>杰发科技</w:t>
      </w:r>
      <w:proofErr w:type="gramEnd"/>
      <w:r w:rsidRPr="00531F43">
        <w:rPr>
          <w:rFonts w:cs="微软雅黑" w:hint="eastAsia"/>
        </w:rPr>
        <w:t>的机密</w:t>
      </w:r>
      <w:r>
        <w:rPr>
          <w:rFonts w:cs="微软雅黑" w:hint="eastAsia"/>
        </w:rPr>
        <w:t>信息。禁止未经授权使用或披露本手册</w:t>
      </w:r>
      <w:r w:rsidRPr="00531F43">
        <w:rPr>
          <w:rFonts w:cs="微软雅黑" w:hint="eastAsia"/>
        </w:rPr>
        <w:t>包含的信息。</w:t>
      </w:r>
      <w:r w:rsidRPr="00531F43">
        <w:rPr>
          <w:rFonts w:cs="Arial" w:hint="eastAsia"/>
        </w:rPr>
        <w:t xml:space="preserve"> </w:t>
      </w:r>
      <w:r w:rsidRPr="00531F43">
        <w:rPr>
          <w:rFonts w:cs="微软雅黑" w:hint="eastAsia"/>
        </w:rPr>
        <w:t>对因未经</w:t>
      </w:r>
      <w:proofErr w:type="gramStart"/>
      <w:r>
        <w:rPr>
          <w:rFonts w:cs="Arial" w:hint="eastAsia"/>
        </w:rPr>
        <w:t>杰发科技</w:t>
      </w:r>
      <w:proofErr w:type="gramEnd"/>
      <w:r w:rsidRPr="00531F43">
        <w:rPr>
          <w:rFonts w:cs="微软雅黑" w:hint="eastAsia"/>
        </w:rPr>
        <w:t>授权而全部或部分披露</w:t>
      </w:r>
      <w:r>
        <w:rPr>
          <w:rFonts w:cs="微软雅黑" w:hint="eastAsia"/>
        </w:rPr>
        <w:t>此文档</w:t>
      </w:r>
      <w:r w:rsidRPr="00531F43">
        <w:rPr>
          <w:rFonts w:cs="微软雅黑" w:hint="eastAsia"/>
        </w:rPr>
        <w:t>内容而给</w:t>
      </w:r>
      <w:proofErr w:type="gramStart"/>
      <w:r>
        <w:rPr>
          <w:rFonts w:cs="Arial" w:hint="eastAsia"/>
        </w:rPr>
        <w:t>杰发科技</w:t>
      </w:r>
      <w:proofErr w:type="gramEnd"/>
      <w:r w:rsidRPr="00531F43">
        <w:rPr>
          <w:rFonts w:cs="微软雅黑" w:hint="eastAsia"/>
        </w:rPr>
        <w:t>带来的任何损失或损害，</w:t>
      </w:r>
      <w:proofErr w:type="gramStart"/>
      <w:r>
        <w:rPr>
          <w:rFonts w:cs="Arial" w:hint="eastAsia"/>
        </w:rPr>
        <w:t>杰发科技</w:t>
      </w:r>
      <w:proofErr w:type="gramEnd"/>
      <w:r w:rsidRPr="00531F43">
        <w:rPr>
          <w:rFonts w:cs="微软雅黑" w:hint="eastAsia"/>
        </w:rPr>
        <w:t>将追究责任。</w:t>
      </w:r>
    </w:p>
    <w:p w14:paraId="37721279" w14:textId="77777777" w:rsidR="004B014D" w:rsidRPr="00531F43" w:rsidRDefault="004B014D" w:rsidP="004B014D">
      <w:pPr>
        <w:spacing w:before="120" w:after="120"/>
        <w:rPr>
          <w:rFonts w:cs="Arial"/>
        </w:rPr>
      </w:pPr>
      <w:proofErr w:type="gramStart"/>
      <w:r>
        <w:rPr>
          <w:rFonts w:cs="Arial" w:hint="eastAsia"/>
        </w:rPr>
        <w:t>杰发科技</w:t>
      </w:r>
      <w:proofErr w:type="gramEnd"/>
      <w:r w:rsidRPr="00531F43">
        <w:rPr>
          <w:rFonts w:cs="微软雅黑" w:hint="eastAsia"/>
        </w:rPr>
        <w:t>保留对此处任何信息进行更改的权利，此处的信息如有变更，恕不另行通知。</w:t>
      </w:r>
      <w:proofErr w:type="gramStart"/>
      <w:r>
        <w:rPr>
          <w:rFonts w:cs="Arial" w:hint="eastAsia"/>
        </w:rPr>
        <w:t>杰发科技</w:t>
      </w:r>
      <w:proofErr w:type="gramEnd"/>
      <w:r w:rsidRPr="00531F43">
        <w:rPr>
          <w:rFonts w:cs="微软雅黑" w:hint="eastAsia"/>
        </w:rPr>
        <w:t>对使用或依赖此处包含的信息不承担任何责任。</w:t>
      </w:r>
    </w:p>
    <w:p w14:paraId="2E3B85F3" w14:textId="77777777" w:rsidR="004959DA" w:rsidRPr="000E4B1C" w:rsidRDefault="004B014D" w:rsidP="002F7D73">
      <w:pPr>
        <w:tabs>
          <w:tab w:val="left" w:pos="2865"/>
        </w:tabs>
        <w:spacing w:before="120" w:after="120"/>
        <w:rPr>
          <w:rFonts w:cs="Arial"/>
        </w:rPr>
      </w:pPr>
      <w:r w:rsidRPr="006E624F">
        <w:rPr>
          <w:rFonts w:cs="微软雅黑" w:hint="eastAsia"/>
        </w:rPr>
        <w:t>本</w:t>
      </w:r>
      <w:r>
        <w:rPr>
          <w:rFonts w:cs="微软雅黑" w:hint="eastAsia"/>
        </w:rPr>
        <w:t>参考手册</w:t>
      </w:r>
      <w:r w:rsidRPr="006E624F">
        <w:rPr>
          <w:rFonts w:cs="微软雅黑" w:hint="eastAsia"/>
        </w:rPr>
        <w:t>的所有信息均</w:t>
      </w:r>
      <w:r w:rsidRPr="006E624F">
        <w:rPr>
          <w:rFonts w:cs="Arial"/>
        </w:rPr>
        <w:t>“</w:t>
      </w:r>
      <w:r w:rsidRPr="006E624F">
        <w:rPr>
          <w:rFonts w:cs="微软雅黑" w:hint="eastAsia"/>
        </w:rPr>
        <w:t>按原样</w:t>
      </w:r>
      <w:r w:rsidRPr="006E624F">
        <w:rPr>
          <w:rFonts w:cs="Arial"/>
        </w:rPr>
        <w:t>”</w:t>
      </w:r>
      <w:r>
        <w:rPr>
          <w:rFonts w:cs="微软雅黑" w:hint="eastAsia"/>
        </w:rPr>
        <w:t>提供，不提供任何形式的明示、暗示、</w:t>
      </w:r>
      <w:r w:rsidRPr="006E624F">
        <w:rPr>
          <w:rFonts w:cs="微软雅黑" w:hint="eastAsia"/>
        </w:rPr>
        <w:t>法定或其他形式的保证。</w:t>
      </w:r>
      <w:proofErr w:type="gramStart"/>
      <w:r>
        <w:rPr>
          <w:rFonts w:cs="Arial" w:hint="eastAsia"/>
        </w:rPr>
        <w:t>杰发科技</w:t>
      </w:r>
      <w:proofErr w:type="gramEnd"/>
      <w:r w:rsidRPr="006E624F">
        <w:rPr>
          <w:rFonts w:cs="微软雅黑" w:hint="eastAsia"/>
        </w:rPr>
        <w:t>明确拒绝对适销性，非侵权性和针对特定用途的适用性方面的</w:t>
      </w:r>
      <w:proofErr w:type="gramStart"/>
      <w:r w:rsidRPr="006E624F">
        <w:rPr>
          <w:rFonts w:cs="微软雅黑" w:hint="eastAsia"/>
        </w:rPr>
        <w:t>的</w:t>
      </w:r>
      <w:proofErr w:type="gramEnd"/>
      <w:r w:rsidRPr="006E624F">
        <w:rPr>
          <w:rFonts w:cs="微软雅黑" w:hint="eastAsia"/>
        </w:rPr>
        <w:t>所有暗示保证。</w:t>
      </w:r>
      <w:proofErr w:type="gramStart"/>
      <w:r>
        <w:rPr>
          <w:rFonts w:cs="Arial" w:hint="eastAsia"/>
        </w:rPr>
        <w:t>杰发科技</w:t>
      </w:r>
      <w:proofErr w:type="gramEnd"/>
      <w:r w:rsidRPr="006E624F">
        <w:rPr>
          <w:rFonts w:cs="微软雅黑" w:hint="eastAsia"/>
        </w:rPr>
        <w:t>对本</w:t>
      </w:r>
      <w:r>
        <w:rPr>
          <w:rFonts w:cs="微软雅黑" w:hint="eastAsia"/>
        </w:rPr>
        <w:t>手册</w:t>
      </w:r>
      <w:r w:rsidRPr="006E624F">
        <w:rPr>
          <w:rFonts w:cs="微软雅黑" w:hint="eastAsia"/>
        </w:rPr>
        <w:t>可能使用、包含或提供的任何第三方软件不提供任何担保，并且用户同意仅向该等第三方寻求与此相关的任何担保索赔。</w:t>
      </w:r>
      <w:proofErr w:type="gramStart"/>
      <w:r>
        <w:rPr>
          <w:rFonts w:cs="Arial" w:hint="eastAsia"/>
        </w:rPr>
        <w:t>杰发科技</w:t>
      </w:r>
      <w:proofErr w:type="gramEnd"/>
      <w:r w:rsidRPr="006E624F">
        <w:rPr>
          <w:rFonts w:cs="微软雅黑" w:hint="eastAsia"/>
        </w:rPr>
        <w:t>对于根据用户规格或为符合特定标准或公开论坛而产生的任何交付物，也不承担任何责任。</w:t>
      </w:r>
    </w:p>
    <w:p w14:paraId="3C8E7486" w14:textId="7E7ACE0B" w:rsidR="00BE0221" w:rsidRDefault="00BD7AFB" w:rsidP="00D1771D">
      <w:pPr>
        <w:pStyle w:val="1"/>
        <w:numPr>
          <w:ilvl w:val="0"/>
          <w:numId w:val="0"/>
        </w:numPr>
        <w:ind w:left="680" w:hanging="680"/>
        <w:rPr>
          <w:lang w:eastAsia="zh-CN"/>
        </w:rPr>
      </w:pPr>
      <w:bookmarkStart w:id="4" w:name="_Toc116584520"/>
      <w:bookmarkStart w:id="5" w:name="_Toc139620810"/>
      <w:r>
        <w:rPr>
          <w:rFonts w:hint="eastAsia"/>
          <w:lang w:eastAsia="zh-CN"/>
        </w:rPr>
        <w:t>文档</w:t>
      </w:r>
      <w:r w:rsidR="000040AB" w:rsidRPr="000E4B1C">
        <w:rPr>
          <w:rFonts w:hint="eastAsia"/>
          <w:lang w:eastAsia="zh-CN"/>
        </w:rPr>
        <w:t>目</w:t>
      </w:r>
      <w:r w:rsidR="000040AB" w:rsidRPr="000E4B1C">
        <w:rPr>
          <w:lang w:eastAsia="zh-CN"/>
        </w:rPr>
        <w:t>录</w:t>
      </w:r>
      <w:bookmarkEnd w:id="4"/>
      <w:bookmarkEnd w:id="5"/>
    </w:p>
    <w:p w14:paraId="605E1610" w14:textId="67B05CA1" w:rsidR="0075276A" w:rsidRDefault="0029517E">
      <w:pPr>
        <w:pStyle w:val="11"/>
        <w:rPr>
          <w:rFonts w:asciiTheme="minorHAnsi" w:eastAsiaTheme="minorEastAsia" w:hAnsiTheme="minorHAnsi" w:cstheme="minorBidi"/>
          <w:b w:val="0"/>
          <w:kern w:val="2"/>
          <w:sz w:val="21"/>
          <w:szCs w:val="22"/>
        </w:rPr>
      </w:pPr>
      <w:r>
        <w:fldChar w:fldCharType="begin"/>
      </w:r>
      <w:r>
        <w:instrText xml:space="preserve"> TOC \o "1-3" \h \z \u </w:instrText>
      </w:r>
      <w:r>
        <w:fldChar w:fldCharType="separate"/>
      </w:r>
      <w:bookmarkStart w:id="6" w:name="_GoBack"/>
      <w:r w:rsidR="0075276A" w:rsidRPr="00E145EA">
        <w:rPr>
          <w:rStyle w:val="ae"/>
        </w:rPr>
        <w:fldChar w:fldCharType="begin"/>
      </w:r>
      <w:r w:rsidR="0075276A" w:rsidRPr="00E145EA">
        <w:rPr>
          <w:rStyle w:val="ae"/>
        </w:rPr>
        <w:instrText xml:space="preserve"> </w:instrText>
      </w:r>
      <w:r w:rsidR="0075276A">
        <w:instrText>HYPERLINK \l "_Toc139620808"</w:instrText>
      </w:r>
      <w:r w:rsidR="0075276A" w:rsidRPr="00E145EA">
        <w:rPr>
          <w:rStyle w:val="ae"/>
        </w:rPr>
        <w:instrText xml:space="preserve"> </w:instrText>
      </w:r>
      <w:r w:rsidR="0075276A" w:rsidRPr="00E145EA">
        <w:rPr>
          <w:rStyle w:val="ae"/>
        </w:rPr>
      </w:r>
      <w:r w:rsidR="0075276A" w:rsidRPr="00E145EA">
        <w:rPr>
          <w:rStyle w:val="ae"/>
        </w:rPr>
        <w:fldChar w:fldCharType="separate"/>
      </w:r>
      <w:r w:rsidR="0075276A" w:rsidRPr="00E145EA">
        <w:rPr>
          <w:rStyle w:val="ae"/>
        </w:rPr>
        <w:t>修订信息</w:t>
      </w:r>
      <w:r w:rsidR="0075276A">
        <w:rPr>
          <w:webHidden/>
        </w:rPr>
        <w:tab/>
      </w:r>
      <w:r w:rsidR="0075276A">
        <w:rPr>
          <w:webHidden/>
        </w:rPr>
        <w:fldChar w:fldCharType="begin"/>
      </w:r>
      <w:r w:rsidR="0075276A">
        <w:rPr>
          <w:webHidden/>
        </w:rPr>
        <w:instrText xml:space="preserve"> PAGEREF _Toc139620808 \h </w:instrText>
      </w:r>
      <w:r w:rsidR="0075276A">
        <w:rPr>
          <w:webHidden/>
        </w:rPr>
      </w:r>
      <w:r w:rsidR="0075276A">
        <w:rPr>
          <w:webHidden/>
        </w:rPr>
        <w:fldChar w:fldCharType="separate"/>
      </w:r>
      <w:r w:rsidR="0075276A">
        <w:rPr>
          <w:webHidden/>
        </w:rPr>
        <w:t>2</w:t>
      </w:r>
      <w:r w:rsidR="0075276A">
        <w:rPr>
          <w:webHidden/>
        </w:rPr>
        <w:fldChar w:fldCharType="end"/>
      </w:r>
      <w:r w:rsidR="0075276A" w:rsidRPr="00E145EA">
        <w:rPr>
          <w:rStyle w:val="ae"/>
        </w:rPr>
        <w:fldChar w:fldCharType="end"/>
      </w:r>
    </w:p>
    <w:bookmarkEnd w:id="6"/>
    <w:p w14:paraId="14813F27" w14:textId="49CF96CD" w:rsidR="0075276A" w:rsidRDefault="0075276A">
      <w:pPr>
        <w:pStyle w:val="11"/>
        <w:rPr>
          <w:rFonts w:asciiTheme="minorHAnsi" w:eastAsiaTheme="minorEastAsia" w:hAnsiTheme="minorHAnsi" w:cstheme="minorBidi"/>
          <w:b w:val="0"/>
          <w:kern w:val="2"/>
          <w:sz w:val="21"/>
          <w:szCs w:val="22"/>
        </w:rPr>
      </w:pPr>
      <w:r w:rsidRPr="00E145EA">
        <w:rPr>
          <w:rStyle w:val="ae"/>
        </w:rPr>
        <w:fldChar w:fldCharType="begin"/>
      </w:r>
      <w:r w:rsidRPr="00E145EA">
        <w:rPr>
          <w:rStyle w:val="ae"/>
        </w:rPr>
        <w:instrText xml:space="preserve"> </w:instrText>
      </w:r>
      <w:r>
        <w:instrText>HYPERLINK \l "_Toc139620809"</w:instrText>
      </w:r>
      <w:r w:rsidRPr="00E145EA">
        <w:rPr>
          <w:rStyle w:val="ae"/>
        </w:rPr>
        <w:instrText xml:space="preserve"> </w:instrText>
      </w:r>
      <w:r w:rsidRPr="00E145EA">
        <w:rPr>
          <w:rStyle w:val="ae"/>
        </w:rPr>
      </w:r>
      <w:r w:rsidRPr="00E145EA">
        <w:rPr>
          <w:rStyle w:val="ae"/>
        </w:rPr>
        <w:fldChar w:fldCharType="separate"/>
      </w:r>
      <w:r w:rsidRPr="00E145EA">
        <w:rPr>
          <w:rStyle w:val="ae"/>
        </w:rPr>
        <w:t>版权声明</w:t>
      </w:r>
      <w:r>
        <w:rPr>
          <w:webHidden/>
        </w:rPr>
        <w:tab/>
      </w:r>
      <w:r>
        <w:rPr>
          <w:webHidden/>
        </w:rPr>
        <w:fldChar w:fldCharType="begin"/>
      </w:r>
      <w:r>
        <w:rPr>
          <w:webHidden/>
        </w:rPr>
        <w:instrText xml:space="preserve"> PAGEREF _Toc139620809 \h </w:instrText>
      </w:r>
      <w:r>
        <w:rPr>
          <w:webHidden/>
        </w:rPr>
      </w:r>
      <w:r>
        <w:rPr>
          <w:webHidden/>
        </w:rPr>
        <w:fldChar w:fldCharType="separate"/>
      </w:r>
      <w:r>
        <w:rPr>
          <w:webHidden/>
        </w:rPr>
        <w:t>3</w:t>
      </w:r>
      <w:r>
        <w:rPr>
          <w:webHidden/>
        </w:rPr>
        <w:fldChar w:fldCharType="end"/>
      </w:r>
      <w:r w:rsidRPr="00E145EA">
        <w:rPr>
          <w:rStyle w:val="ae"/>
        </w:rPr>
        <w:fldChar w:fldCharType="end"/>
      </w:r>
    </w:p>
    <w:p w14:paraId="3D607EC1" w14:textId="4581A2E6" w:rsidR="0075276A" w:rsidRDefault="0075276A">
      <w:pPr>
        <w:pStyle w:val="11"/>
        <w:rPr>
          <w:rFonts w:asciiTheme="minorHAnsi" w:eastAsiaTheme="minorEastAsia" w:hAnsiTheme="minorHAnsi" w:cstheme="minorBidi"/>
          <w:b w:val="0"/>
          <w:kern w:val="2"/>
          <w:sz w:val="21"/>
          <w:szCs w:val="22"/>
        </w:rPr>
      </w:pPr>
      <w:hyperlink w:anchor="_Toc139620810" w:history="1">
        <w:r w:rsidRPr="00E145EA">
          <w:rPr>
            <w:rStyle w:val="ae"/>
          </w:rPr>
          <w:t>文档目录</w:t>
        </w:r>
        <w:r>
          <w:rPr>
            <w:webHidden/>
          </w:rPr>
          <w:tab/>
        </w:r>
        <w:r>
          <w:rPr>
            <w:webHidden/>
          </w:rPr>
          <w:fldChar w:fldCharType="begin"/>
        </w:r>
        <w:r>
          <w:rPr>
            <w:webHidden/>
          </w:rPr>
          <w:instrText xml:space="preserve"> PAGEREF _Toc139620810 \h </w:instrText>
        </w:r>
        <w:r>
          <w:rPr>
            <w:webHidden/>
          </w:rPr>
        </w:r>
        <w:r>
          <w:rPr>
            <w:webHidden/>
          </w:rPr>
          <w:fldChar w:fldCharType="separate"/>
        </w:r>
        <w:r>
          <w:rPr>
            <w:webHidden/>
          </w:rPr>
          <w:t>4</w:t>
        </w:r>
        <w:r>
          <w:rPr>
            <w:webHidden/>
          </w:rPr>
          <w:fldChar w:fldCharType="end"/>
        </w:r>
      </w:hyperlink>
    </w:p>
    <w:p w14:paraId="39EB85CF" w14:textId="2F382159" w:rsidR="0075276A" w:rsidRDefault="0075276A">
      <w:pPr>
        <w:pStyle w:val="11"/>
        <w:rPr>
          <w:rFonts w:asciiTheme="minorHAnsi" w:eastAsiaTheme="minorEastAsia" w:hAnsiTheme="minorHAnsi" w:cstheme="minorBidi"/>
          <w:b w:val="0"/>
          <w:kern w:val="2"/>
          <w:sz w:val="21"/>
          <w:szCs w:val="22"/>
        </w:rPr>
      </w:pPr>
      <w:hyperlink w:anchor="_Toc139620811" w:history="1">
        <w:r w:rsidRPr="00E145EA">
          <w:rPr>
            <w:rStyle w:val="ae"/>
          </w:rPr>
          <w:t>表格目录</w:t>
        </w:r>
        <w:r>
          <w:rPr>
            <w:webHidden/>
          </w:rPr>
          <w:tab/>
        </w:r>
        <w:r>
          <w:rPr>
            <w:webHidden/>
          </w:rPr>
          <w:fldChar w:fldCharType="begin"/>
        </w:r>
        <w:r>
          <w:rPr>
            <w:webHidden/>
          </w:rPr>
          <w:instrText xml:space="preserve"> PAGEREF _Toc139620811 \h </w:instrText>
        </w:r>
        <w:r>
          <w:rPr>
            <w:webHidden/>
          </w:rPr>
        </w:r>
        <w:r>
          <w:rPr>
            <w:webHidden/>
          </w:rPr>
          <w:fldChar w:fldCharType="separate"/>
        </w:r>
        <w:r>
          <w:rPr>
            <w:webHidden/>
          </w:rPr>
          <w:t>5</w:t>
        </w:r>
        <w:r>
          <w:rPr>
            <w:webHidden/>
          </w:rPr>
          <w:fldChar w:fldCharType="end"/>
        </w:r>
      </w:hyperlink>
    </w:p>
    <w:p w14:paraId="1B792BEB" w14:textId="269070C0" w:rsidR="0075276A" w:rsidRDefault="0075276A">
      <w:pPr>
        <w:pStyle w:val="11"/>
        <w:rPr>
          <w:rFonts w:asciiTheme="minorHAnsi" w:eastAsiaTheme="minorEastAsia" w:hAnsiTheme="minorHAnsi" w:cstheme="minorBidi"/>
          <w:b w:val="0"/>
          <w:kern w:val="2"/>
          <w:sz w:val="21"/>
          <w:szCs w:val="22"/>
        </w:rPr>
      </w:pPr>
      <w:hyperlink w:anchor="_Toc139620812" w:history="1">
        <w:r w:rsidRPr="00E145EA">
          <w:rPr>
            <w:rStyle w:val="ae"/>
          </w:rPr>
          <w:t>1</w:t>
        </w:r>
        <w:r>
          <w:rPr>
            <w:rFonts w:asciiTheme="minorHAnsi" w:eastAsiaTheme="minorEastAsia" w:hAnsiTheme="minorHAnsi" w:cstheme="minorBidi"/>
            <w:b w:val="0"/>
            <w:kern w:val="2"/>
            <w:sz w:val="21"/>
            <w:szCs w:val="22"/>
          </w:rPr>
          <w:tab/>
        </w:r>
        <w:r w:rsidRPr="00E145EA">
          <w:rPr>
            <w:rStyle w:val="ae"/>
          </w:rPr>
          <w:t>文中的约定</w:t>
        </w:r>
        <w:r>
          <w:rPr>
            <w:webHidden/>
          </w:rPr>
          <w:tab/>
        </w:r>
        <w:r>
          <w:rPr>
            <w:webHidden/>
          </w:rPr>
          <w:fldChar w:fldCharType="begin"/>
        </w:r>
        <w:r>
          <w:rPr>
            <w:webHidden/>
          </w:rPr>
          <w:instrText xml:space="preserve"> PAGEREF _Toc139620812 \h </w:instrText>
        </w:r>
        <w:r>
          <w:rPr>
            <w:webHidden/>
          </w:rPr>
        </w:r>
        <w:r>
          <w:rPr>
            <w:webHidden/>
          </w:rPr>
          <w:fldChar w:fldCharType="separate"/>
        </w:r>
        <w:r>
          <w:rPr>
            <w:webHidden/>
          </w:rPr>
          <w:t>6</w:t>
        </w:r>
        <w:r>
          <w:rPr>
            <w:webHidden/>
          </w:rPr>
          <w:fldChar w:fldCharType="end"/>
        </w:r>
      </w:hyperlink>
    </w:p>
    <w:p w14:paraId="1296A86C" w14:textId="3D4107AF" w:rsidR="0075276A" w:rsidRDefault="0075276A">
      <w:pPr>
        <w:pStyle w:val="21"/>
        <w:rPr>
          <w:rFonts w:asciiTheme="minorHAnsi" w:eastAsiaTheme="minorEastAsia" w:hAnsiTheme="minorHAnsi" w:cstheme="minorBidi"/>
          <w:kern w:val="2"/>
          <w:sz w:val="21"/>
          <w:szCs w:val="22"/>
        </w:rPr>
      </w:pPr>
      <w:hyperlink w:anchor="_Toc139620813" w:history="1">
        <w:r w:rsidRPr="00E145EA">
          <w:rPr>
            <w:rStyle w:val="ae"/>
          </w:rPr>
          <w:t>1.1</w:t>
        </w:r>
        <w:r>
          <w:rPr>
            <w:rFonts w:asciiTheme="minorHAnsi" w:eastAsiaTheme="minorEastAsia" w:hAnsiTheme="minorHAnsi" w:cstheme="minorBidi"/>
            <w:kern w:val="2"/>
            <w:sz w:val="21"/>
            <w:szCs w:val="22"/>
          </w:rPr>
          <w:tab/>
        </w:r>
        <w:r w:rsidRPr="00E145EA">
          <w:rPr>
            <w:rStyle w:val="ae"/>
          </w:rPr>
          <w:t>术语缩写</w:t>
        </w:r>
        <w:r>
          <w:rPr>
            <w:webHidden/>
          </w:rPr>
          <w:tab/>
        </w:r>
        <w:r>
          <w:rPr>
            <w:webHidden/>
          </w:rPr>
          <w:fldChar w:fldCharType="begin"/>
        </w:r>
        <w:r>
          <w:rPr>
            <w:webHidden/>
          </w:rPr>
          <w:instrText xml:space="preserve"> PAGEREF _Toc139620813 \h </w:instrText>
        </w:r>
        <w:r>
          <w:rPr>
            <w:webHidden/>
          </w:rPr>
        </w:r>
        <w:r>
          <w:rPr>
            <w:webHidden/>
          </w:rPr>
          <w:fldChar w:fldCharType="separate"/>
        </w:r>
        <w:r>
          <w:rPr>
            <w:webHidden/>
          </w:rPr>
          <w:t>6</w:t>
        </w:r>
        <w:r>
          <w:rPr>
            <w:webHidden/>
          </w:rPr>
          <w:fldChar w:fldCharType="end"/>
        </w:r>
      </w:hyperlink>
    </w:p>
    <w:p w14:paraId="38C7E6BD" w14:textId="6749A9D8" w:rsidR="0075276A" w:rsidRDefault="0075276A">
      <w:pPr>
        <w:pStyle w:val="21"/>
        <w:rPr>
          <w:rFonts w:asciiTheme="minorHAnsi" w:eastAsiaTheme="minorEastAsia" w:hAnsiTheme="minorHAnsi" w:cstheme="minorBidi"/>
          <w:kern w:val="2"/>
          <w:sz w:val="21"/>
          <w:szCs w:val="22"/>
        </w:rPr>
      </w:pPr>
      <w:hyperlink w:anchor="_Toc139620814" w:history="1">
        <w:r w:rsidRPr="00E145EA">
          <w:rPr>
            <w:rStyle w:val="ae"/>
          </w:rPr>
          <w:t>1.2</w:t>
        </w:r>
        <w:r>
          <w:rPr>
            <w:rFonts w:asciiTheme="minorHAnsi" w:eastAsiaTheme="minorEastAsia" w:hAnsiTheme="minorHAnsi" w:cstheme="minorBidi"/>
            <w:kern w:val="2"/>
            <w:sz w:val="21"/>
            <w:szCs w:val="22"/>
          </w:rPr>
          <w:tab/>
        </w:r>
        <w:r w:rsidRPr="00E145EA">
          <w:rPr>
            <w:rStyle w:val="ae"/>
          </w:rPr>
          <w:t>参考文档</w:t>
        </w:r>
        <w:r>
          <w:rPr>
            <w:webHidden/>
          </w:rPr>
          <w:tab/>
        </w:r>
        <w:r>
          <w:rPr>
            <w:webHidden/>
          </w:rPr>
          <w:fldChar w:fldCharType="begin"/>
        </w:r>
        <w:r>
          <w:rPr>
            <w:webHidden/>
          </w:rPr>
          <w:instrText xml:space="preserve"> PAGEREF _Toc139620814 \h </w:instrText>
        </w:r>
        <w:r>
          <w:rPr>
            <w:webHidden/>
          </w:rPr>
        </w:r>
        <w:r>
          <w:rPr>
            <w:webHidden/>
          </w:rPr>
          <w:fldChar w:fldCharType="separate"/>
        </w:r>
        <w:r>
          <w:rPr>
            <w:webHidden/>
          </w:rPr>
          <w:t>6</w:t>
        </w:r>
        <w:r>
          <w:rPr>
            <w:webHidden/>
          </w:rPr>
          <w:fldChar w:fldCharType="end"/>
        </w:r>
      </w:hyperlink>
    </w:p>
    <w:p w14:paraId="67EBC0A4" w14:textId="08F36E14" w:rsidR="0075276A" w:rsidRDefault="0075276A">
      <w:pPr>
        <w:pStyle w:val="11"/>
        <w:rPr>
          <w:rFonts w:asciiTheme="minorHAnsi" w:eastAsiaTheme="minorEastAsia" w:hAnsiTheme="minorHAnsi" w:cstheme="minorBidi"/>
          <w:b w:val="0"/>
          <w:kern w:val="2"/>
          <w:sz w:val="21"/>
          <w:szCs w:val="22"/>
        </w:rPr>
      </w:pPr>
      <w:hyperlink w:anchor="_Toc139620815" w:history="1">
        <w:r w:rsidRPr="00E145EA">
          <w:rPr>
            <w:rStyle w:val="ae"/>
          </w:rPr>
          <w:t>2</w:t>
        </w:r>
        <w:r>
          <w:rPr>
            <w:rFonts w:asciiTheme="minorHAnsi" w:eastAsiaTheme="minorEastAsia" w:hAnsiTheme="minorHAnsi" w:cstheme="minorBidi"/>
            <w:b w:val="0"/>
            <w:kern w:val="2"/>
            <w:sz w:val="21"/>
            <w:szCs w:val="22"/>
          </w:rPr>
          <w:tab/>
        </w:r>
        <w:r w:rsidRPr="00E145EA">
          <w:rPr>
            <w:rStyle w:val="ae"/>
          </w:rPr>
          <w:t>简介</w:t>
        </w:r>
        <w:r>
          <w:rPr>
            <w:webHidden/>
          </w:rPr>
          <w:tab/>
        </w:r>
        <w:r>
          <w:rPr>
            <w:webHidden/>
          </w:rPr>
          <w:fldChar w:fldCharType="begin"/>
        </w:r>
        <w:r>
          <w:rPr>
            <w:webHidden/>
          </w:rPr>
          <w:instrText xml:space="preserve"> PAGEREF _Toc139620815 \h </w:instrText>
        </w:r>
        <w:r>
          <w:rPr>
            <w:webHidden/>
          </w:rPr>
        </w:r>
        <w:r>
          <w:rPr>
            <w:webHidden/>
          </w:rPr>
          <w:fldChar w:fldCharType="separate"/>
        </w:r>
        <w:r>
          <w:rPr>
            <w:webHidden/>
          </w:rPr>
          <w:t>7</w:t>
        </w:r>
        <w:r>
          <w:rPr>
            <w:webHidden/>
          </w:rPr>
          <w:fldChar w:fldCharType="end"/>
        </w:r>
      </w:hyperlink>
    </w:p>
    <w:p w14:paraId="5A4A4791" w14:textId="52BBBD18" w:rsidR="0075276A" w:rsidRDefault="0075276A">
      <w:pPr>
        <w:pStyle w:val="21"/>
        <w:rPr>
          <w:rFonts w:asciiTheme="minorHAnsi" w:eastAsiaTheme="minorEastAsia" w:hAnsiTheme="minorHAnsi" w:cstheme="minorBidi"/>
          <w:kern w:val="2"/>
          <w:sz w:val="21"/>
          <w:szCs w:val="22"/>
        </w:rPr>
      </w:pPr>
      <w:hyperlink w:anchor="_Toc139620816" w:history="1">
        <w:r w:rsidRPr="00E145EA">
          <w:rPr>
            <w:rStyle w:val="ae"/>
          </w:rPr>
          <w:t>2.1</w:t>
        </w:r>
        <w:r>
          <w:rPr>
            <w:rFonts w:asciiTheme="minorHAnsi" w:eastAsiaTheme="minorEastAsia" w:hAnsiTheme="minorHAnsi" w:cstheme="minorBidi"/>
            <w:kern w:val="2"/>
            <w:sz w:val="21"/>
            <w:szCs w:val="22"/>
          </w:rPr>
          <w:tab/>
        </w:r>
        <w:r w:rsidRPr="00E145EA">
          <w:rPr>
            <w:rStyle w:val="ae"/>
          </w:rPr>
          <w:t>特性</w:t>
        </w:r>
        <w:r>
          <w:rPr>
            <w:webHidden/>
          </w:rPr>
          <w:tab/>
        </w:r>
        <w:r>
          <w:rPr>
            <w:webHidden/>
          </w:rPr>
          <w:fldChar w:fldCharType="begin"/>
        </w:r>
        <w:r>
          <w:rPr>
            <w:webHidden/>
          </w:rPr>
          <w:instrText xml:space="preserve"> PAGEREF _Toc139620816 \h </w:instrText>
        </w:r>
        <w:r>
          <w:rPr>
            <w:webHidden/>
          </w:rPr>
        </w:r>
        <w:r>
          <w:rPr>
            <w:webHidden/>
          </w:rPr>
          <w:fldChar w:fldCharType="separate"/>
        </w:r>
        <w:r>
          <w:rPr>
            <w:webHidden/>
          </w:rPr>
          <w:t>7</w:t>
        </w:r>
        <w:r>
          <w:rPr>
            <w:webHidden/>
          </w:rPr>
          <w:fldChar w:fldCharType="end"/>
        </w:r>
      </w:hyperlink>
    </w:p>
    <w:p w14:paraId="6EA86668" w14:textId="10615CEB" w:rsidR="0075276A" w:rsidRDefault="0075276A">
      <w:pPr>
        <w:pStyle w:val="21"/>
        <w:rPr>
          <w:rFonts w:asciiTheme="minorHAnsi" w:eastAsiaTheme="minorEastAsia" w:hAnsiTheme="minorHAnsi" w:cstheme="minorBidi"/>
          <w:kern w:val="2"/>
          <w:sz w:val="21"/>
          <w:szCs w:val="22"/>
        </w:rPr>
      </w:pPr>
      <w:hyperlink w:anchor="_Toc139620817" w:history="1">
        <w:r w:rsidRPr="00E145EA">
          <w:rPr>
            <w:rStyle w:val="ae"/>
          </w:rPr>
          <w:t>2.2</w:t>
        </w:r>
        <w:r>
          <w:rPr>
            <w:rFonts w:asciiTheme="minorHAnsi" w:eastAsiaTheme="minorEastAsia" w:hAnsiTheme="minorHAnsi" w:cstheme="minorBidi"/>
            <w:kern w:val="2"/>
            <w:sz w:val="21"/>
            <w:szCs w:val="22"/>
          </w:rPr>
          <w:tab/>
        </w:r>
        <w:r w:rsidRPr="00E145EA">
          <w:rPr>
            <w:rStyle w:val="ae"/>
          </w:rPr>
          <w:t>空间使用情况</w:t>
        </w:r>
        <w:r>
          <w:rPr>
            <w:webHidden/>
          </w:rPr>
          <w:tab/>
        </w:r>
        <w:r>
          <w:rPr>
            <w:webHidden/>
          </w:rPr>
          <w:fldChar w:fldCharType="begin"/>
        </w:r>
        <w:r>
          <w:rPr>
            <w:webHidden/>
          </w:rPr>
          <w:instrText xml:space="preserve"> PAGEREF _Toc139620817 \h </w:instrText>
        </w:r>
        <w:r>
          <w:rPr>
            <w:webHidden/>
          </w:rPr>
        </w:r>
        <w:r>
          <w:rPr>
            <w:webHidden/>
          </w:rPr>
          <w:fldChar w:fldCharType="separate"/>
        </w:r>
        <w:r>
          <w:rPr>
            <w:webHidden/>
          </w:rPr>
          <w:t>7</w:t>
        </w:r>
        <w:r>
          <w:rPr>
            <w:webHidden/>
          </w:rPr>
          <w:fldChar w:fldCharType="end"/>
        </w:r>
      </w:hyperlink>
    </w:p>
    <w:p w14:paraId="4D6D90BA" w14:textId="7FA5E877" w:rsidR="0075276A" w:rsidRDefault="0075276A">
      <w:pPr>
        <w:pStyle w:val="11"/>
        <w:rPr>
          <w:rFonts w:asciiTheme="minorHAnsi" w:eastAsiaTheme="minorEastAsia" w:hAnsiTheme="minorHAnsi" w:cstheme="minorBidi"/>
          <w:b w:val="0"/>
          <w:kern w:val="2"/>
          <w:sz w:val="21"/>
          <w:szCs w:val="22"/>
        </w:rPr>
      </w:pPr>
      <w:hyperlink w:anchor="_Toc139620818" w:history="1">
        <w:r w:rsidRPr="00E145EA">
          <w:rPr>
            <w:rStyle w:val="ae"/>
          </w:rPr>
          <w:t>3</w:t>
        </w:r>
        <w:r>
          <w:rPr>
            <w:rFonts w:asciiTheme="minorHAnsi" w:eastAsiaTheme="minorEastAsia" w:hAnsiTheme="minorHAnsi" w:cstheme="minorBidi"/>
            <w:b w:val="0"/>
            <w:kern w:val="2"/>
            <w:sz w:val="21"/>
            <w:szCs w:val="22"/>
          </w:rPr>
          <w:tab/>
        </w:r>
        <w:r w:rsidRPr="00E145EA">
          <w:rPr>
            <w:rStyle w:val="ae"/>
          </w:rPr>
          <w:t>类型定义</w:t>
        </w:r>
        <w:r>
          <w:rPr>
            <w:webHidden/>
          </w:rPr>
          <w:tab/>
        </w:r>
        <w:r>
          <w:rPr>
            <w:webHidden/>
          </w:rPr>
          <w:fldChar w:fldCharType="begin"/>
        </w:r>
        <w:r>
          <w:rPr>
            <w:webHidden/>
          </w:rPr>
          <w:instrText xml:space="preserve"> PAGEREF _Toc139620818 \h </w:instrText>
        </w:r>
        <w:r>
          <w:rPr>
            <w:webHidden/>
          </w:rPr>
        </w:r>
        <w:r>
          <w:rPr>
            <w:webHidden/>
          </w:rPr>
          <w:fldChar w:fldCharType="separate"/>
        </w:r>
        <w:r>
          <w:rPr>
            <w:webHidden/>
          </w:rPr>
          <w:t>8</w:t>
        </w:r>
        <w:r>
          <w:rPr>
            <w:webHidden/>
          </w:rPr>
          <w:fldChar w:fldCharType="end"/>
        </w:r>
      </w:hyperlink>
    </w:p>
    <w:p w14:paraId="7F560D9A" w14:textId="27C43F91" w:rsidR="0075276A" w:rsidRDefault="0075276A">
      <w:pPr>
        <w:pStyle w:val="21"/>
        <w:rPr>
          <w:rFonts w:asciiTheme="minorHAnsi" w:eastAsiaTheme="minorEastAsia" w:hAnsiTheme="minorHAnsi" w:cstheme="minorBidi"/>
          <w:kern w:val="2"/>
          <w:sz w:val="21"/>
          <w:szCs w:val="22"/>
        </w:rPr>
      </w:pPr>
      <w:hyperlink w:anchor="_Toc139620819" w:history="1">
        <w:r w:rsidRPr="00E145EA">
          <w:rPr>
            <w:rStyle w:val="ae"/>
          </w:rPr>
          <w:t>3.1</w:t>
        </w:r>
        <w:r>
          <w:rPr>
            <w:rFonts w:asciiTheme="minorHAnsi" w:eastAsiaTheme="minorEastAsia" w:hAnsiTheme="minorHAnsi" w:cstheme="minorBidi"/>
            <w:kern w:val="2"/>
            <w:sz w:val="21"/>
            <w:szCs w:val="22"/>
          </w:rPr>
          <w:tab/>
        </w:r>
        <w:r w:rsidRPr="00E145EA">
          <w:rPr>
            <w:rStyle w:val="ae"/>
          </w:rPr>
          <w:t>初始化配置定义</w:t>
        </w:r>
        <w:r>
          <w:rPr>
            <w:webHidden/>
          </w:rPr>
          <w:tab/>
        </w:r>
        <w:r>
          <w:rPr>
            <w:webHidden/>
          </w:rPr>
          <w:fldChar w:fldCharType="begin"/>
        </w:r>
        <w:r>
          <w:rPr>
            <w:webHidden/>
          </w:rPr>
          <w:instrText xml:space="preserve"> PAGEREF _Toc139620819 \h </w:instrText>
        </w:r>
        <w:r>
          <w:rPr>
            <w:webHidden/>
          </w:rPr>
        </w:r>
        <w:r>
          <w:rPr>
            <w:webHidden/>
          </w:rPr>
          <w:fldChar w:fldCharType="separate"/>
        </w:r>
        <w:r>
          <w:rPr>
            <w:webHidden/>
          </w:rPr>
          <w:t>8</w:t>
        </w:r>
        <w:r>
          <w:rPr>
            <w:webHidden/>
          </w:rPr>
          <w:fldChar w:fldCharType="end"/>
        </w:r>
      </w:hyperlink>
    </w:p>
    <w:p w14:paraId="2354CB94" w14:textId="04CD35CF" w:rsidR="0075276A" w:rsidRDefault="0075276A">
      <w:pPr>
        <w:pStyle w:val="21"/>
        <w:rPr>
          <w:rFonts w:asciiTheme="minorHAnsi" w:eastAsiaTheme="minorEastAsia" w:hAnsiTheme="minorHAnsi" w:cstheme="minorBidi"/>
          <w:kern w:val="2"/>
          <w:sz w:val="21"/>
          <w:szCs w:val="22"/>
        </w:rPr>
      </w:pPr>
      <w:hyperlink w:anchor="_Toc139620820" w:history="1">
        <w:r w:rsidRPr="00E145EA">
          <w:rPr>
            <w:rStyle w:val="ae"/>
          </w:rPr>
          <w:t>3.2</w:t>
        </w:r>
        <w:r>
          <w:rPr>
            <w:rFonts w:asciiTheme="minorHAnsi" w:eastAsiaTheme="minorEastAsia" w:hAnsiTheme="minorHAnsi" w:cstheme="minorBidi"/>
            <w:kern w:val="2"/>
            <w:sz w:val="21"/>
            <w:szCs w:val="22"/>
          </w:rPr>
          <w:tab/>
        </w:r>
        <w:r w:rsidRPr="00E145EA">
          <w:rPr>
            <w:rStyle w:val="ae"/>
          </w:rPr>
          <w:t>返回值定义</w:t>
        </w:r>
        <w:r>
          <w:rPr>
            <w:webHidden/>
          </w:rPr>
          <w:tab/>
        </w:r>
        <w:r>
          <w:rPr>
            <w:webHidden/>
          </w:rPr>
          <w:fldChar w:fldCharType="begin"/>
        </w:r>
        <w:r>
          <w:rPr>
            <w:webHidden/>
          </w:rPr>
          <w:instrText xml:space="preserve"> PAGEREF _Toc139620820 \h </w:instrText>
        </w:r>
        <w:r>
          <w:rPr>
            <w:webHidden/>
          </w:rPr>
        </w:r>
        <w:r>
          <w:rPr>
            <w:webHidden/>
          </w:rPr>
          <w:fldChar w:fldCharType="separate"/>
        </w:r>
        <w:r>
          <w:rPr>
            <w:webHidden/>
          </w:rPr>
          <w:t>9</w:t>
        </w:r>
        <w:r>
          <w:rPr>
            <w:webHidden/>
          </w:rPr>
          <w:fldChar w:fldCharType="end"/>
        </w:r>
      </w:hyperlink>
    </w:p>
    <w:p w14:paraId="07129F59" w14:textId="089314F2" w:rsidR="0075276A" w:rsidRDefault="0075276A">
      <w:pPr>
        <w:pStyle w:val="11"/>
        <w:rPr>
          <w:rFonts w:asciiTheme="minorHAnsi" w:eastAsiaTheme="minorEastAsia" w:hAnsiTheme="minorHAnsi" w:cstheme="minorBidi"/>
          <w:b w:val="0"/>
          <w:kern w:val="2"/>
          <w:sz w:val="21"/>
          <w:szCs w:val="22"/>
        </w:rPr>
      </w:pPr>
      <w:hyperlink w:anchor="_Toc139620821" w:history="1">
        <w:r w:rsidRPr="00E145EA">
          <w:rPr>
            <w:rStyle w:val="ae"/>
          </w:rPr>
          <w:t>4</w:t>
        </w:r>
        <w:r>
          <w:rPr>
            <w:rFonts w:asciiTheme="minorHAnsi" w:eastAsiaTheme="minorEastAsia" w:hAnsiTheme="minorHAnsi" w:cstheme="minorBidi"/>
            <w:b w:val="0"/>
            <w:kern w:val="2"/>
            <w:sz w:val="21"/>
            <w:szCs w:val="22"/>
          </w:rPr>
          <w:tab/>
        </w:r>
        <w:r w:rsidRPr="00E145EA">
          <w:rPr>
            <w:rStyle w:val="ae"/>
          </w:rPr>
          <w:t>接口说明</w:t>
        </w:r>
        <w:r>
          <w:rPr>
            <w:webHidden/>
          </w:rPr>
          <w:tab/>
        </w:r>
        <w:r>
          <w:rPr>
            <w:webHidden/>
          </w:rPr>
          <w:fldChar w:fldCharType="begin"/>
        </w:r>
        <w:r>
          <w:rPr>
            <w:webHidden/>
          </w:rPr>
          <w:instrText xml:space="preserve"> PAGEREF _Toc139620821 \h </w:instrText>
        </w:r>
        <w:r>
          <w:rPr>
            <w:webHidden/>
          </w:rPr>
        </w:r>
        <w:r>
          <w:rPr>
            <w:webHidden/>
          </w:rPr>
          <w:fldChar w:fldCharType="separate"/>
        </w:r>
        <w:r>
          <w:rPr>
            <w:webHidden/>
          </w:rPr>
          <w:t>10</w:t>
        </w:r>
        <w:r>
          <w:rPr>
            <w:webHidden/>
          </w:rPr>
          <w:fldChar w:fldCharType="end"/>
        </w:r>
      </w:hyperlink>
    </w:p>
    <w:p w14:paraId="7077BDBF" w14:textId="53A7DE37" w:rsidR="0075276A" w:rsidRDefault="0075276A">
      <w:pPr>
        <w:pStyle w:val="21"/>
        <w:rPr>
          <w:rFonts w:asciiTheme="minorHAnsi" w:eastAsiaTheme="minorEastAsia" w:hAnsiTheme="minorHAnsi" w:cstheme="minorBidi"/>
          <w:kern w:val="2"/>
          <w:sz w:val="21"/>
          <w:szCs w:val="22"/>
        </w:rPr>
      </w:pPr>
      <w:hyperlink w:anchor="_Toc139620822" w:history="1">
        <w:r w:rsidRPr="00E145EA">
          <w:rPr>
            <w:rStyle w:val="ae"/>
          </w:rPr>
          <w:t>4.1</w:t>
        </w:r>
        <w:r>
          <w:rPr>
            <w:rFonts w:asciiTheme="minorHAnsi" w:eastAsiaTheme="minorEastAsia" w:hAnsiTheme="minorHAnsi" w:cstheme="minorBidi"/>
            <w:kern w:val="2"/>
            <w:sz w:val="21"/>
            <w:szCs w:val="22"/>
          </w:rPr>
          <w:tab/>
        </w:r>
        <w:r w:rsidRPr="00E145EA">
          <w:rPr>
            <w:rStyle w:val="ae"/>
          </w:rPr>
          <w:t>EEP_Init( )</w:t>
        </w:r>
        <w:r>
          <w:rPr>
            <w:webHidden/>
          </w:rPr>
          <w:tab/>
        </w:r>
        <w:r>
          <w:rPr>
            <w:webHidden/>
          </w:rPr>
          <w:fldChar w:fldCharType="begin"/>
        </w:r>
        <w:r>
          <w:rPr>
            <w:webHidden/>
          </w:rPr>
          <w:instrText xml:space="preserve"> PAGEREF _Toc139620822 \h </w:instrText>
        </w:r>
        <w:r>
          <w:rPr>
            <w:webHidden/>
          </w:rPr>
        </w:r>
        <w:r>
          <w:rPr>
            <w:webHidden/>
          </w:rPr>
          <w:fldChar w:fldCharType="separate"/>
        </w:r>
        <w:r>
          <w:rPr>
            <w:webHidden/>
          </w:rPr>
          <w:t>10</w:t>
        </w:r>
        <w:r>
          <w:rPr>
            <w:webHidden/>
          </w:rPr>
          <w:fldChar w:fldCharType="end"/>
        </w:r>
      </w:hyperlink>
    </w:p>
    <w:p w14:paraId="3CB72CDE" w14:textId="7632DD13" w:rsidR="0075276A" w:rsidRDefault="0075276A">
      <w:pPr>
        <w:pStyle w:val="21"/>
        <w:rPr>
          <w:rFonts w:asciiTheme="minorHAnsi" w:eastAsiaTheme="minorEastAsia" w:hAnsiTheme="minorHAnsi" w:cstheme="minorBidi"/>
          <w:kern w:val="2"/>
          <w:sz w:val="21"/>
          <w:szCs w:val="22"/>
        </w:rPr>
      </w:pPr>
      <w:hyperlink w:anchor="_Toc139620823" w:history="1">
        <w:r w:rsidRPr="00E145EA">
          <w:rPr>
            <w:rStyle w:val="ae"/>
          </w:rPr>
          <w:t>4.2</w:t>
        </w:r>
        <w:r>
          <w:rPr>
            <w:rFonts w:asciiTheme="minorHAnsi" w:eastAsiaTheme="minorEastAsia" w:hAnsiTheme="minorHAnsi" w:cstheme="minorBidi"/>
            <w:kern w:val="2"/>
            <w:sz w:val="21"/>
            <w:szCs w:val="22"/>
          </w:rPr>
          <w:tab/>
        </w:r>
        <w:r w:rsidRPr="00E145EA">
          <w:rPr>
            <w:rStyle w:val="ae"/>
          </w:rPr>
          <w:t>EEP_Erase( )</w:t>
        </w:r>
        <w:r>
          <w:rPr>
            <w:webHidden/>
          </w:rPr>
          <w:tab/>
        </w:r>
        <w:r>
          <w:rPr>
            <w:webHidden/>
          </w:rPr>
          <w:fldChar w:fldCharType="begin"/>
        </w:r>
        <w:r>
          <w:rPr>
            <w:webHidden/>
          </w:rPr>
          <w:instrText xml:space="preserve"> PAGEREF _Toc139620823 \h </w:instrText>
        </w:r>
        <w:r>
          <w:rPr>
            <w:webHidden/>
          </w:rPr>
        </w:r>
        <w:r>
          <w:rPr>
            <w:webHidden/>
          </w:rPr>
          <w:fldChar w:fldCharType="separate"/>
        </w:r>
        <w:r>
          <w:rPr>
            <w:webHidden/>
          </w:rPr>
          <w:t>10</w:t>
        </w:r>
        <w:r>
          <w:rPr>
            <w:webHidden/>
          </w:rPr>
          <w:fldChar w:fldCharType="end"/>
        </w:r>
      </w:hyperlink>
    </w:p>
    <w:p w14:paraId="5A410A74" w14:textId="1CB5CD98" w:rsidR="0075276A" w:rsidRDefault="0075276A">
      <w:pPr>
        <w:pStyle w:val="21"/>
        <w:rPr>
          <w:rFonts w:asciiTheme="minorHAnsi" w:eastAsiaTheme="minorEastAsia" w:hAnsiTheme="minorHAnsi" w:cstheme="minorBidi"/>
          <w:kern w:val="2"/>
          <w:sz w:val="21"/>
          <w:szCs w:val="22"/>
        </w:rPr>
      </w:pPr>
      <w:hyperlink w:anchor="_Toc139620824" w:history="1">
        <w:r w:rsidRPr="00E145EA">
          <w:rPr>
            <w:rStyle w:val="ae"/>
          </w:rPr>
          <w:t>4.3</w:t>
        </w:r>
        <w:r>
          <w:rPr>
            <w:rFonts w:asciiTheme="minorHAnsi" w:eastAsiaTheme="minorEastAsia" w:hAnsiTheme="minorHAnsi" w:cstheme="minorBidi"/>
            <w:kern w:val="2"/>
            <w:sz w:val="21"/>
            <w:szCs w:val="22"/>
          </w:rPr>
          <w:tab/>
        </w:r>
        <w:r w:rsidRPr="00E145EA">
          <w:rPr>
            <w:rStyle w:val="ae"/>
          </w:rPr>
          <w:t>EEP_Write( )</w:t>
        </w:r>
        <w:r>
          <w:rPr>
            <w:webHidden/>
          </w:rPr>
          <w:tab/>
        </w:r>
        <w:r>
          <w:rPr>
            <w:webHidden/>
          </w:rPr>
          <w:fldChar w:fldCharType="begin"/>
        </w:r>
        <w:r>
          <w:rPr>
            <w:webHidden/>
          </w:rPr>
          <w:instrText xml:space="preserve"> PAGEREF _Toc139620824 \h </w:instrText>
        </w:r>
        <w:r>
          <w:rPr>
            <w:webHidden/>
          </w:rPr>
        </w:r>
        <w:r>
          <w:rPr>
            <w:webHidden/>
          </w:rPr>
          <w:fldChar w:fldCharType="separate"/>
        </w:r>
        <w:r>
          <w:rPr>
            <w:webHidden/>
          </w:rPr>
          <w:t>11</w:t>
        </w:r>
        <w:r>
          <w:rPr>
            <w:webHidden/>
          </w:rPr>
          <w:fldChar w:fldCharType="end"/>
        </w:r>
      </w:hyperlink>
    </w:p>
    <w:p w14:paraId="0C3ADAC3" w14:textId="4D851226" w:rsidR="0075276A" w:rsidRDefault="0075276A">
      <w:pPr>
        <w:pStyle w:val="21"/>
        <w:rPr>
          <w:rFonts w:asciiTheme="minorHAnsi" w:eastAsiaTheme="minorEastAsia" w:hAnsiTheme="minorHAnsi" w:cstheme="minorBidi"/>
          <w:kern w:val="2"/>
          <w:sz w:val="21"/>
          <w:szCs w:val="22"/>
        </w:rPr>
      </w:pPr>
      <w:hyperlink w:anchor="_Toc139620825" w:history="1">
        <w:r w:rsidRPr="00E145EA">
          <w:rPr>
            <w:rStyle w:val="ae"/>
          </w:rPr>
          <w:t>4.4</w:t>
        </w:r>
        <w:r>
          <w:rPr>
            <w:rFonts w:asciiTheme="minorHAnsi" w:eastAsiaTheme="minorEastAsia" w:hAnsiTheme="minorHAnsi" w:cstheme="minorBidi"/>
            <w:kern w:val="2"/>
            <w:sz w:val="21"/>
            <w:szCs w:val="22"/>
          </w:rPr>
          <w:tab/>
        </w:r>
        <w:r w:rsidRPr="00E145EA">
          <w:rPr>
            <w:rStyle w:val="ae"/>
          </w:rPr>
          <w:t>EEP_Read( )</w:t>
        </w:r>
        <w:r>
          <w:rPr>
            <w:webHidden/>
          </w:rPr>
          <w:tab/>
        </w:r>
        <w:r>
          <w:rPr>
            <w:webHidden/>
          </w:rPr>
          <w:fldChar w:fldCharType="begin"/>
        </w:r>
        <w:r>
          <w:rPr>
            <w:webHidden/>
          </w:rPr>
          <w:instrText xml:space="preserve"> PAGEREF _Toc139620825 \h </w:instrText>
        </w:r>
        <w:r>
          <w:rPr>
            <w:webHidden/>
          </w:rPr>
        </w:r>
        <w:r>
          <w:rPr>
            <w:webHidden/>
          </w:rPr>
          <w:fldChar w:fldCharType="separate"/>
        </w:r>
        <w:r>
          <w:rPr>
            <w:webHidden/>
          </w:rPr>
          <w:t>11</w:t>
        </w:r>
        <w:r>
          <w:rPr>
            <w:webHidden/>
          </w:rPr>
          <w:fldChar w:fldCharType="end"/>
        </w:r>
      </w:hyperlink>
    </w:p>
    <w:p w14:paraId="48E71D6B" w14:textId="2FF629CB" w:rsidR="0075276A" w:rsidRDefault="0075276A">
      <w:pPr>
        <w:pStyle w:val="11"/>
        <w:rPr>
          <w:rFonts w:asciiTheme="minorHAnsi" w:eastAsiaTheme="minorEastAsia" w:hAnsiTheme="minorHAnsi" w:cstheme="minorBidi"/>
          <w:b w:val="0"/>
          <w:kern w:val="2"/>
          <w:sz w:val="21"/>
          <w:szCs w:val="22"/>
        </w:rPr>
      </w:pPr>
      <w:hyperlink w:anchor="_Toc139620826" w:history="1">
        <w:r w:rsidRPr="00E145EA">
          <w:rPr>
            <w:rStyle w:val="ae"/>
          </w:rPr>
          <w:t>5</w:t>
        </w:r>
        <w:r>
          <w:rPr>
            <w:rFonts w:asciiTheme="minorHAnsi" w:eastAsiaTheme="minorEastAsia" w:hAnsiTheme="minorHAnsi" w:cstheme="minorBidi"/>
            <w:b w:val="0"/>
            <w:kern w:val="2"/>
            <w:sz w:val="21"/>
            <w:szCs w:val="22"/>
          </w:rPr>
          <w:tab/>
        </w:r>
        <w:r w:rsidRPr="00E145EA">
          <w:rPr>
            <w:rStyle w:val="ae"/>
          </w:rPr>
          <w:t>调试说明</w:t>
        </w:r>
        <w:r>
          <w:rPr>
            <w:webHidden/>
          </w:rPr>
          <w:tab/>
        </w:r>
        <w:r>
          <w:rPr>
            <w:webHidden/>
          </w:rPr>
          <w:fldChar w:fldCharType="begin"/>
        </w:r>
        <w:r>
          <w:rPr>
            <w:webHidden/>
          </w:rPr>
          <w:instrText xml:space="preserve"> PAGEREF _Toc139620826 \h </w:instrText>
        </w:r>
        <w:r>
          <w:rPr>
            <w:webHidden/>
          </w:rPr>
        </w:r>
        <w:r>
          <w:rPr>
            <w:webHidden/>
          </w:rPr>
          <w:fldChar w:fldCharType="separate"/>
        </w:r>
        <w:r>
          <w:rPr>
            <w:webHidden/>
          </w:rPr>
          <w:t>12</w:t>
        </w:r>
        <w:r>
          <w:rPr>
            <w:webHidden/>
          </w:rPr>
          <w:fldChar w:fldCharType="end"/>
        </w:r>
      </w:hyperlink>
    </w:p>
    <w:p w14:paraId="65605CA6" w14:textId="19C1799F" w:rsidR="0075276A" w:rsidRDefault="0075276A">
      <w:pPr>
        <w:pStyle w:val="11"/>
        <w:rPr>
          <w:rFonts w:asciiTheme="minorHAnsi" w:eastAsiaTheme="minorEastAsia" w:hAnsiTheme="minorHAnsi" w:cstheme="minorBidi"/>
          <w:b w:val="0"/>
          <w:kern w:val="2"/>
          <w:sz w:val="21"/>
          <w:szCs w:val="22"/>
        </w:rPr>
      </w:pPr>
      <w:hyperlink w:anchor="_Toc139620827" w:history="1">
        <w:r w:rsidRPr="00E145EA">
          <w:rPr>
            <w:rStyle w:val="ae"/>
          </w:rPr>
          <w:t>6</w:t>
        </w:r>
        <w:r>
          <w:rPr>
            <w:rFonts w:asciiTheme="minorHAnsi" w:eastAsiaTheme="minorEastAsia" w:hAnsiTheme="minorHAnsi" w:cstheme="minorBidi"/>
            <w:b w:val="0"/>
            <w:kern w:val="2"/>
            <w:sz w:val="21"/>
            <w:szCs w:val="22"/>
          </w:rPr>
          <w:tab/>
        </w:r>
        <w:r w:rsidRPr="00E145EA">
          <w:rPr>
            <w:rStyle w:val="ae"/>
          </w:rPr>
          <w:t>注意事项</w:t>
        </w:r>
        <w:r>
          <w:rPr>
            <w:webHidden/>
          </w:rPr>
          <w:tab/>
        </w:r>
        <w:r>
          <w:rPr>
            <w:webHidden/>
          </w:rPr>
          <w:fldChar w:fldCharType="begin"/>
        </w:r>
        <w:r>
          <w:rPr>
            <w:webHidden/>
          </w:rPr>
          <w:instrText xml:space="preserve"> PAGEREF _Toc139620827 \h </w:instrText>
        </w:r>
        <w:r>
          <w:rPr>
            <w:webHidden/>
          </w:rPr>
        </w:r>
        <w:r>
          <w:rPr>
            <w:webHidden/>
          </w:rPr>
          <w:fldChar w:fldCharType="separate"/>
        </w:r>
        <w:r>
          <w:rPr>
            <w:webHidden/>
          </w:rPr>
          <w:t>13</w:t>
        </w:r>
        <w:r>
          <w:rPr>
            <w:webHidden/>
          </w:rPr>
          <w:fldChar w:fldCharType="end"/>
        </w:r>
      </w:hyperlink>
    </w:p>
    <w:p w14:paraId="483F87D0" w14:textId="75CD4F09" w:rsidR="00AA5A04" w:rsidRDefault="0029517E" w:rsidP="00847E3F">
      <w:pPr>
        <w:rPr>
          <w:rFonts w:ascii="Verdana" w:hAnsi="Verdana" w:cs="Arial"/>
          <w:noProof/>
          <w:kern w:val="0"/>
          <w:szCs w:val="20"/>
        </w:rPr>
      </w:pPr>
      <w:r>
        <w:rPr>
          <w:rFonts w:ascii="Verdana" w:hAnsi="Verdana" w:cs="Arial"/>
          <w:noProof/>
          <w:kern w:val="0"/>
          <w:szCs w:val="20"/>
        </w:rPr>
        <w:fldChar w:fldCharType="end"/>
      </w:r>
    </w:p>
    <w:p w14:paraId="2B9C6D8D" w14:textId="77777777" w:rsidR="00AA5A04" w:rsidRDefault="00AA5A04">
      <w:pPr>
        <w:adjustRightInd/>
        <w:snapToGrid/>
        <w:spacing w:line="240" w:lineRule="auto"/>
        <w:jc w:val="left"/>
        <w:rPr>
          <w:rFonts w:ascii="Verdana" w:hAnsi="Verdana" w:cs="Arial"/>
          <w:noProof/>
          <w:kern w:val="0"/>
          <w:szCs w:val="20"/>
        </w:rPr>
      </w:pPr>
      <w:r>
        <w:rPr>
          <w:rFonts w:ascii="Verdana" w:hAnsi="Verdana" w:cs="Arial"/>
          <w:noProof/>
          <w:kern w:val="0"/>
          <w:szCs w:val="20"/>
        </w:rPr>
        <w:br w:type="page"/>
      </w:r>
    </w:p>
    <w:p w14:paraId="3A1C6AE0" w14:textId="72FA4D4B" w:rsidR="003B33FF" w:rsidRDefault="001B5941" w:rsidP="003B33FF">
      <w:pPr>
        <w:pStyle w:val="1"/>
        <w:numPr>
          <w:ilvl w:val="0"/>
          <w:numId w:val="0"/>
        </w:numPr>
        <w:ind w:left="680" w:hanging="680"/>
        <w:rPr>
          <w:lang w:eastAsia="zh-CN"/>
        </w:rPr>
      </w:pPr>
      <w:bookmarkStart w:id="7" w:name="_Toc139620811"/>
      <w:r>
        <w:rPr>
          <w:rFonts w:hint="eastAsia"/>
          <w:lang w:eastAsia="zh-CN"/>
        </w:rPr>
        <w:t>表格</w:t>
      </w:r>
      <w:r w:rsidR="003B33FF" w:rsidRPr="000E4B1C">
        <w:rPr>
          <w:rFonts w:hint="eastAsia"/>
          <w:lang w:eastAsia="zh-CN"/>
        </w:rPr>
        <w:t>目</w:t>
      </w:r>
      <w:r w:rsidR="003B33FF" w:rsidRPr="000E4B1C">
        <w:rPr>
          <w:lang w:eastAsia="zh-CN"/>
        </w:rPr>
        <w:t>录</w:t>
      </w:r>
      <w:bookmarkEnd w:id="7"/>
    </w:p>
    <w:p w14:paraId="35CCA24E" w14:textId="6EAE5E55" w:rsidR="00B43638" w:rsidRDefault="00B43638">
      <w:pPr>
        <w:pStyle w:val="af"/>
        <w:rPr>
          <w:rFonts w:asciiTheme="minorHAnsi" w:eastAsiaTheme="minorEastAsia" w:hAnsiTheme="minorHAnsi" w:cstheme="minorBidi"/>
          <w:sz w:val="21"/>
          <w:szCs w:val="22"/>
        </w:rPr>
      </w:pPr>
      <w:r>
        <w:fldChar w:fldCharType="begin"/>
      </w:r>
      <w:r>
        <w:instrText xml:space="preserve"> TOC \h \z \c "</w:instrText>
      </w:r>
      <w:r>
        <w:instrText>表格</w:instrText>
      </w:r>
      <w:r>
        <w:instrText xml:space="preserve">" </w:instrText>
      </w:r>
      <w:r>
        <w:fldChar w:fldCharType="separate"/>
      </w:r>
      <w:hyperlink w:anchor="_Toc139615519" w:history="1">
        <w:r w:rsidRPr="009F154E">
          <w:rPr>
            <w:rStyle w:val="ae"/>
          </w:rPr>
          <w:t>表格</w:t>
        </w:r>
        <w:r w:rsidRPr="009F154E">
          <w:rPr>
            <w:rStyle w:val="ae"/>
          </w:rPr>
          <w:t xml:space="preserve"> 2</w:t>
        </w:r>
        <w:r w:rsidRPr="009F154E">
          <w:rPr>
            <w:rStyle w:val="ae"/>
          </w:rPr>
          <w:noBreakHyphen/>
          <w:t xml:space="preserve">1 </w:t>
        </w:r>
        <w:r w:rsidRPr="009F154E">
          <w:rPr>
            <w:rStyle w:val="ae"/>
          </w:rPr>
          <w:t>空间使用情况</w:t>
        </w:r>
        <w:r>
          <w:rPr>
            <w:webHidden/>
          </w:rPr>
          <w:tab/>
        </w:r>
        <w:r>
          <w:rPr>
            <w:webHidden/>
          </w:rPr>
          <w:fldChar w:fldCharType="begin"/>
        </w:r>
        <w:r>
          <w:rPr>
            <w:webHidden/>
          </w:rPr>
          <w:instrText xml:space="preserve"> PAGEREF _Toc139615519 \h </w:instrText>
        </w:r>
        <w:r>
          <w:rPr>
            <w:webHidden/>
          </w:rPr>
        </w:r>
        <w:r>
          <w:rPr>
            <w:webHidden/>
          </w:rPr>
          <w:fldChar w:fldCharType="separate"/>
        </w:r>
        <w:r w:rsidR="002D0B76">
          <w:rPr>
            <w:webHidden/>
          </w:rPr>
          <w:t>7</w:t>
        </w:r>
        <w:r>
          <w:rPr>
            <w:webHidden/>
          </w:rPr>
          <w:fldChar w:fldCharType="end"/>
        </w:r>
      </w:hyperlink>
    </w:p>
    <w:p w14:paraId="067B4ED3" w14:textId="09B42F28" w:rsidR="00B43638" w:rsidRDefault="002D0B76">
      <w:pPr>
        <w:pStyle w:val="af"/>
        <w:rPr>
          <w:rFonts w:asciiTheme="minorHAnsi" w:eastAsiaTheme="minorEastAsia" w:hAnsiTheme="minorHAnsi" w:cstheme="minorBidi"/>
          <w:sz w:val="21"/>
          <w:szCs w:val="22"/>
        </w:rPr>
      </w:pPr>
      <w:hyperlink w:anchor="_Toc139615520" w:history="1">
        <w:r w:rsidR="00B43638" w:rsidRPr="009F154E">
          <w:rPr>
            <w:rStyle w:val="ae"/>
          </w:rPr>
          <w:t>表格</w:t>
        </w:r>
        <w:r w:rsidR="00B43638" w:rsidRPr="009F154E">
          <w:rPr>
            <w:rStyle w:val="ae"/>
          </w:rPr>
          <w:t xml:space="preserve"> 4</w:t>
        </w:r>
        <w:r w:rsidR="00B43638" w:rsidRPr="009F154E">
          <w:rPr>
            <w:rStyle w:val="ae"/>
          </w:rPr>
          <w:noBreakHyphen/>
          <w:t>1 EEP_Init( )</w:t>
        </w:r>
        <w:r w:rsidR="00B43638">
          <w:rPr>
            <w:webHidden/>
          </w:rPr>
          <w:tab/>
        </w:r>
        <w:r w:rsidR="00B43638">
          <w:rPr>
            <w:webHidden/>
          </w:rPr>
          <w:fldChar w:fldCharType="begin"/>
        </w:r>
        <w:r w:rsidR="00B43638">
          <w:rPr>
            <w:webHidden/>
          </w:rPr>
          <w:instrText xml:space="preserve"> PAGEREF _Toc139615520 \h </w:instrText>
        </w:r>
        <w:r w:rsidR="00B43638">
          <w:rPr>
            <w:webHidden/>
          </w:rPr>
        </w:r>
        <w:r w:rsidR="00B43638">
          <w:rPr>
            <w:webHidden/>
          </w:rPr>
          <w:fldChar w:fldCharType="separate"/>
        </w:r>
        <w:r>
          <w:rPr>
            <w:webHidden/>
          </w:rPr>
          <w:t>10</w:t>
        </w:r>
        <w:r w:rsidR="00B43638">
          <w:rPr>
            <w:webHidden/>
          </w:rPr>
          <w:fldChar w:fldCharType="end"/>
        </w:r>
      </w:hyperlink>
    </w:p>
    <w:p w14:paraId="438BA8E1" w14:textId="6C5E9BAF" w:rsidR="00B43638" w:rsidRDefault="002D0B76">
      <w:pPr>
        <w:pStyle w:val="af"/>
        <w:rPr>
          <w:rFonts w:asciiTheme="minorHAnsi" w:eastAsiaTheme="minorEastAsia" w:hAnsiTheme="minorHAnsi" w:cstheme="minorBidi"/>
          <w:sz w:val="21"/>
          <w:szCs w:val="22"/>
        </w:rPr>
      </w:pPr>
      <w:hyperlink w:anchor="_Toc139615521" w:history="1">
        <w:r w:rsidR="00B43638" w:rsidRPr="009F154E">
          <w:rPr>
            <w:rStyle w:val="ae"/>
          </w:rPr>
          <w:t>表格</w:t>
        </w:r>
        <w:r w:rsidR="00B43638" w:rsidRPr="009F154E">
          <w:rPr>
            <w:rStyle w:val="ae"/>
          </w:rPr>
          <w:t xml:space="preserve"> 4</w:t>
        </w:r>
        <w:r w:rsidR="00B43638" w:rsidRPr="009F154E">
          <w:rPr>
            <w:rStyle w:val="ae"/>
          </w:rPr>
          <w:noBreakHyphen/>
          <w:t>2 EEP_Erase( )</w:t>
        </w:r>
        <w:r w:rsidR="00B43638">
          <w:rPr>
            <w:webHidden/>
          </w:rPr>
          <w:tab/>
        </w:r>
        <w:r w:rsidR="00B43638">
          <w:rPr>
            <w:webHidden/>
          </w:rPr>
          <w:fldChar w:fldCharType="begin"/>
        </w:r>
        <w:r w:rsidR="00B43638">
          <w:rPr>
            <w:webHidden/>
          </w:rPr>
          <w:instrText xml:space="preserve"> PAGEREF _Toc139615521 \h </w:instrText>
        </w:r>
        <w:r w:rsidR="00B43638">
          <w:rPr>
            <w:webHidden/>
          </w:rPr>
        </w:r>
        <w:r w:rsidR="00B43638">
          <w:rPr>
            <w:webHidden/>
          </w:rPr>
          <w:fldChar w:fldCharType="separate"/>
        </w:r>
        <w:r>
          <w:rPr>
            <w:webHidden/>
          </w:rPr>
          <w:t>10</w:t>
        </w:r>
        <w:r w:rsidR="00B43638">
          <w:rPr>
            <w:webHidden/>
          </w:rPr>
          <w:fldChar w:fldCharType="end"/>
        </w:r>
      </w:hyperlink>
    </w:p>
    <w:p w14:paraId="5FDA8A5E" w14:textId="59F3E186" w:rsidR="00B43638" w:rsidRDefault="002D0B76">
      <w:pPr>
        <w:pStyle w:val="af"/>
        <w:rPr>
          <w:rFonts w:asciiTheme="minorHAnsi" w:eastAsiaTheme="minorEastAsia" w:hAnsiTheme="minorHAnsi" w:cstheme="minorBidi"/>
          <w:sz w:val="21"/>
          <w:szCs w:val="22"/>
        </w:rPr>
      </w:pPr>
      <w:hyperlink w:anchor="_Toc139615522" w:history="1">
        <w:r w:rsidR="00B43638" w:rsidRPr="009F154E">
          <w:rPr>
            <w:rStyle w:val="ae"/>
          </w:rPr>
          <w:t>表格</w:t>
        </w:r>
        <w:r w:rsidR="00B43638" w:rsidRPr="009F154E">
          <w:rPr>
            <w:rStyle w:val="ae"/>
          </w:rPr>
          <w:t xml:space="preserve"> 4</w:t>
        </w:r>
        <w:r w:rsidR="00B43638" w:rsidRPr="009F154E">
          <w:rPr>
            <w:rStyle w:val="ae"/>
          </w:rPr>
          <w:noBreakHyphen/>
          <w:t>3 EEP_Write( )</w:t>
        </w:r>
        <w:r w:rsidR="00B43638">
          <w:rPr>
            <w:webHidden/>
          </w:rPr>
          <w:tab/>
        </w:r>
        <w:r w:rsidR="00B43638">
          <w:rPr>
            <w:webHidden/>
          </w:rPr>
          <w:fldChar w:fldCharType="begin"/>
        </w:r>
        <w:r w:rsidR="00B43638">
          <w:rPr>
            <w:webHidden/>
          </w:rPr>
          <w:instrText xml:space="preserve"> PAGEREF _Toc139615522 \h </w:instrText>
        </w:r>
        <w:r w:rsidR="00B43638">
          <w:rPr>
            <w:webHidden/>
          </w:rPr>
        </w:r>
        <w:r w:rsidR="00B43638">
          <w:rPr>
            <w:webHidden/>
          </w:rPr>
          <w:fldChar w:fldCharType="separate"/>
        </w:r>
        <w:r>
          <w:rPr>
            <w:webHidden/>
          </w:rPr>
          <w:t>11</w:t>
        </w:r>
        <w:r w:rsidR="00B43638">
          <w:rPr>
            <w:webHidden/>
          </w:rPr>
          <w:fldChar w:fldCharType="end"/>
        </w:r>
      </w:hyperlink>
    </w:p>
    <w:p w14:paraId="5DFB0EB0" w14:textId="6A22CF86" w:rsidR="00B43638" w:rsidRDefault="002D0B76">
      <w:pPr>
        <w:pStyle w:val="af"/>
        <w:rPr>
          <w:rFonts w:asciiTheme="minorHAnsi" w:eastAsiaTheme="minorEastAsia" w:hAnsiTheme="minorHAnsi" w:cstheme="minorBidi"/>
          <w:sz w:val="21"/>
          <w:szCs w:val="22"/>
        </w:rPr>
      </w:pPr>
      <w:hyperlink w:anchor="_Toc139615523" w:history="1">
        <w:r w:rsidR="00B43638" w:rsidRPr="009F154E">
          <w:rPr>
            <w:rStyle w:val="ae"/>
          </w:rPr>
          <w:t>表格</w:t>
        </w:r>
        <w:r w:rsidR="00B43638" w:rsidRPr="009F154E">
          <w:rPr>
            <w:rStyle w:val="ae"/>
          </w:rPr>
          <w:t xml:space="preserve"> 4</w:t>
        </w:r>
        <w:r w:rsidR="00B43638" w:rsidRPr="009F154E">
          <w:rPr>
            <w:rStyle w:val="ae"/>
          </w:rPr>
          <w:noBreakHyphen/>
          <w:t>4 EEP_Read( )</w:t>
        </w:r>
        <w:r w:rsidR="00B43638">
          <w:rPr>
            <w:webHidden/>
          </w:rPr>
          <w:tab/>
        </w:r>
        <w:r w:rsidR="00B43638">
          <w:rPr>
            <w:webHidden/>
          </w:rPr>
          <w:fldChar w:fldCharType="begin"/>
        </w:r>
        <w:r w:rsidR="00B43638">
          <w:rPr>
            <w:webHidden/>
          </w:rPr>
          <w:instrText xml:space="preserve"> PAGEREF _Toc139615523 \h </w:instrText>
        </w:r>
        <w:r w:rsidR="00B43638">
          <w:rPr>
            <w:webHidden/>
          </w:rPr>
        </w:r>
        <w:r w:rsidR="00B43638">
          <w:rPr>
            <w:webHidden/>
          </w:rPr>
          <w:fldChar w:fldCharType="separate"/>
        </w:r>
        <w:r>
          <w:rPr>
            <w:webHidden/>
          </w:rPr>
          <w:t>11</w:t>
        </w:r>
        <w:r w:rsidR="00B43638">
          <w:rPr>
            <w:webHidden/>
          </w:rPr>
          <w:fldChar w:fldCharType="end"/>
        </w:r>
      </w:hyperlink>
    </w:p>
    <w:p w14:paraId="51A1D17B" w14:textId="34045ADD" w:rsidR="00847E3F" w:rsidRPr="00847E3F" w:rsidRDefault="00B43638" w:rsidP="00847E3F">
      <w:r>
        <w:rPr>
          <w:noProof/>
        </w:rPr>
        <w:fldChar w:fldCharType="end"/>
      </w:r>
    </w:p>
    <w:p w14:paraId="008FFE1A" w14:textId="5F61EF7C" w:rsidR="009828DC" w:rsidRPr="001C2CA2" w:rsidRDefault="009828DC" w:rsidP="008A327D">
      <w:pPr>
        <w:pStyle w:val="1"/>
        <w:rPr>
          <w:lang w:eastAsia="zh-CN"/>
        </w:rPr>
      </w:pPr>
      <w:bookmarkStart w:id="8" w:name="_Toc116584523"/>
      <w:bookmarkStart w:id="9" w:name="_Toc139620812"/>
      <w:r w:rsidRPr="001C2CA2">
        <w:rPr>
          <w:rFonts w:hint="eastAsia"/>
          <w:lang w:eastAsia="zh-CN"/>
        </w:rPr>
        <w:t>文中的约定</w:t>
      </w:r>
      <w:bookmarkEnd w:id="8"/>
      <w:bookmarkEnd w:id="9"/>
    </w:p>
    <w:p w14:paraId="2F13D110" w14:textId="7626A4D1" w:rsidR="009828DC" w:rsidRDefault="009828DC" w:rsidP="009828DC">
      <w:pPr>
        <w:pStyle w:val="2"/>
      </w:pPr>
      <w:bookmarkStart w:id="10" w:name="_Toc116584524"/>
      <w:bookmarkStart w:id="11" w:name="_Toc139620813"/>
      <w:r>
        <w:rPr>
          <w:rFonts w:hint="eastAsia"/>
        </w:rPr>
        <w:t>术语缩写</w:t>
      </w:r>
      <w:bookmarkEnd w:id="10"/>
      <w:bookmarkEnd w:id="11"/>
    </w:p>
    <w:tbl>
      <w:tblPr>
        <w:tblStyle w:val="MCU"/>
        <w:tblW w:w="4983" w:type="pct"/>
        <w:tblLook w:val="04A0" w:firstRow="1" w:lastRow="0" w:firstColumn="1" w:lastColumn="0" w:noHBand="0" w:noVBand="1"/>
      </w:tblPr>
      <w:tblGrid>
        <w:gridCol w:w="1402"/>
        <w:gridCol w:w="5105"/>
        <w:gridCol w:w="2458"/>
      </w:tblGrid>
      <w:tr w:rsidR="002A6413" w14:paraId="6EE456A8" w14:textId="77777777" w:rsidTr="00EE6D8A">
        <w:trPr>
          <w:cnfStyle w:val="100000000000" w:firstRow="1" w:lastRow="0" w:firstColumn="0" w:lastColumn="0" w:oddVBand="0" w:evenVBand="0" w:oddHBand="0" w:evenHBand="0" w:firstRowFirstColumn="0" w:firstRowLastColumn="0" w:lastRowFirstColumn="0" w:lastRowLastColumn="0"/>
        </w:trPr>
        <w:tc>
          <w:tcPr>
            <w:tcW w:w="782" w:type="pct"/>
            <w:vAlign w:val="bottom"/>
          </w:tcPr>
          <w:p w14:paraId="79B0B9DD" w14:textId="77777777" w:rsidR="00EB0ACF" w:rsidRPr="00F21712" w:rsidRDefault="00EB0ACF" w:rsidP="00F27EC8">
            <w:pPr>
              <w:jc w:val="center"/>
              <w:rPr>
                <w:szCs w:val="20"/>
              </w:rPr>
            </w:pPr>
            <w:r w:rsidRPr="00F21712">
              <w:rPr>
                <w:rFonts w:hint="eastAsia"/>
                <w:szCs w:val="20"/>
              </w:rPr>
              <w:t>缩写</w:t>
            </w:r>
          </w:p>
        </w:tc>
        <w:tc>
          <w:tcPr>
            <w:tcW w:w="2847" w:type="pct"/>
            <w:vAlign w:val="bottom"/>
          </w:tcPr>
          <w:p w14:paraId="0BD753F1" w14:textId="77777777" w:rsidR="00EB0ACF" w:rsidRPr="00F21712" w:rsidRDefault="00EB0ACF" w:rsidP="00F27EC8">
            <w:pPr>
              <w:jc w:val="center"/>
              <w:rPr>
                <w:szCs w:val="20"/>
              </w:rPr>
            </w:pPr>
            <w:r w:rsidRPr="00F21712">
              <w:rPr>
                <w:rFonts w:hint="eastAsia"/>
                <w:szCs w:val="20"/>
              </w:rPr>
              <w:t>全称</w:t>
            </w:r>
          </w:p>
        </w:tc>
        <w:tc>
          <w:tcPr>
            <w:tcW w:w="1371" w:type="pct"/>
            <w:vAlign w:val="bottom"/>
          </w:tcPr>
          <w:p w14:paraId="5EBC0A4F" w14:textId="77777777" w:rsidR="00EB0ACF" w:rsidRPr="00F21712" w:rsidRDefault="00EB0ACF" w:rsidP="00F27EC8">
            <w:pPr>
              <w:jc w:val="center"/>
              <w:rPr>
                <w:szCs w:val="20"/>
              </w:rPr>
            </w:pPr>
            <w:r w:rsidRPr="00F21712">
              <w:rPr>
                <w:rFonts w:hint="eastAsia"/>
                <w:szCs w:val="20"/>
              </w:rPr>
              <w:t>描述</w:t>
            </w:r>
          </w:p>
        </w:tc>
      </w:tr>
      <w:tr w:rsidR="002A6413" w14:paraId="6705E68C" w14:textId="77777777" w:rsidTr="00250EFE">
        <w:tc>
          <w:tcPr>
            <w:tcW w:w="782" w:type="pct"/>
            <w:vAlign w:val="center"/>
          </w:tcPr>
          <w:p w14:paraId="48DD62B1" w14:textId="06621D51" w:rsidR="00EB0ACF" w:rsidRPr="00C475D9" w:rsidRDefault="002A6413" w:rsidP="00250EFE">
            <w:pPr>
              <w:jc w:val="center"/>
              <w:rPr>
                <w:szCs w:val="20"/>
              </w:rPr>
            </w:pPr>
            <w:r>
              <w:rPr>
                <w:rFonts w:eastAsia="等线" w:cs="宋体" w:hint="eastAsia"/>
                <w:color w:val="000000"/>
                <w:szCs w:val="20"/>
              </w:rPr>
              <w:t>E</w:t>
            </w:r>
            <w:r w:rsidR="00250EFE">
              <w:rPr>
                <w:rFonts w:eastAsia="等线" w:cs="宋体"/>
                <w:color w:val="000000"/>
                <w:szCs w:val="20"/>
              </w:rPr>
              <w:t>EP</w:t>
            </w:r>
          </w:p>
        </w:tc>
        <w:tc>
          <w:tcPr>
            <w:tcW w:w="2847" w:type="pct"/>
            <w:vAlign w:val="center"/>
          </w:tcPr>
          <w:p w14:paraId="701FFD49" w14:textId="6FAAEF39" w:rsidR="00EB0ACF" w:rsidRPr="00C475D9" w:rsidRDefault="002A6413" w:rsidP="00250EFE">
            <w:pPr>
              <w:jc w:val="center"/>
              <w:rPr>
                <w:szCs w:val="20"/>
              </w:rPr>
            </w:pPr>
            <w:r>
              <w:rPr>
                <w:rFonts w:cs="宋体"/>
                <w:color w:val="000000"/>
                <w:kern w:val="0"/>
                <w:szCs w:val="20"/>
              </w:rPr>
              <w:t>El</w:t>
            </w:r>
            <w:r>
              <w:rPr>
                <w:rFonts w:cs="宋体" w:hint="eastAsia"/>
                <w:color w:val="000000"/>
                <w:kern w:val="0"/>
                <w:szCs w:val="20"/>
              </w:rPr>
              <w:t>e</w:t>
            </w:r>
            <w:r>
              <w:rPr>
                <w:rFonts w:cs="宋体"/>
                <w:color w:val="000000"/>
                <w:kern w:val="0"/>
                <w:szCs w:val="20"/>
              </w:rPr>
              <w:t>ctrically Erasable Pr</w:t>
            </w:r>
            <w:r>
              <w:rPr>
                <w:rFonts w:cs="宋体" w:hint="eastAsia"/>
                <w:color w:val="000000"/>
                <w:kern w:val="0"/>
                <w:szCs w:val="20"/>
              </w:rPr>
              <w:t>o</w:t>
            </w:r>
            <w:r>
              <w:rPr>
                <w:rFonts w:cs="宋体"/>
                <w:color w:val="000000"/>
                <w:kern w:val="0"/>
                <w:szCs w:val="20"/>
              </w:rPr>
              <w:t>grammable Read</w:t>
            </w:r>
            <w:r>
              <w:rPr>
                <w:rFonts w:cs="宋体" w:hint="eastAsia"/>
                <w:color w:val="000000"/>
                <w:kern w:val="0"/>
                <w:szCs w:val="20"/>
              </w:rPr>
              <w:t>-</w:t>
            </w:r>
            <w:r>
              <w:rPr>
                <w:rFonts w:cs="宋体"/>
                <w:color w:val="000000"/>
                <w:kern w:val="0"/>
                <w:szCs w:val="20"/>
              </w:rPr>
              <w:t>Only Memory</w:t>
            </w:r>
            <w:r w:rsidR="00250EFE">
              <w:rPr>
                <w:rFonts w:cs="宋体"/>
                <w:color w:val="000000"/>
                <w:kern w:val="0"/>
                <w:szCs w:val="20"/>
              </w:rPr>
              <w:t>(EEPROM)</w:t>
            </w:r>
          </w:p>
        </w:tc>
        <w:tc>
          <w:tcPr>
            <w:tcW w:w="1371" w:type="pct"/>
            <w:vAlign w:val="center"/>
          </w:tcPr>
          <w:p w14:paraId="1644C352" w14:textId="030E1897" w:rsidR="00EB0ACF" w:rsidRPr="00C475D9" w:rsidRDefault="002A6413" w:rsidP="00250EFE">
            <w:pPr>
              <w:jc w:val="center"/>
              <w:rPr>
                <w:rFonts w:ascii="宋体" w:hAnsi="宋体"/>
                <w:szCs w:val="20"/>
              </w:rPr>
            </w:pPr>
            <w:r>
              <w:rPr>
                <w:rFonts w:ascii="宋体" w:hAnsi="宋体" w:cs="宋体" w:hint="eastAsia"/>
                <w:color w:val="000000"/>
                <w:kern w:val="0"/>
                <w:szCs w:val="20"/>
              </w:rPr>
              <w:t>带电可擦可编程只读存储器</w:t>
            </w:r>
          </w:p>
        </w:tc>
      </w:tr>
      <w:tr w:rsidR="00845590" w14:paraId="307EFF6D" w14:textId="77777777" w:rsidTr="00250EFE">
        <w:tc>
          <w:tcPr>
            <w:tcW w:w="782" w:type="pct"/>
            <w:vAlign w:val="center"/>
          </w:tcPr>
          <w:p w14:paraId="45937FBC" w14:textId="215671E9" w:rsidR="00845590" w:rsidRDefault="00845590" w:rsidP="00250EFE">
            <w:pPr>
              <w:jc w:val="center"/>
              <w:rPr>
                <w:rFonts w:eastAsia="等线" w:cs="宋体"/>
                <w:color w:val="000000"/>
                <w:szCs w:val="20"/>
              </w:rPr>
            </w:pPr>
            <w:r>
              <w:rPr>
                <w:rFonts w:eastAsia="等线" w:cs="宋体"/>
                <w:color w:val="000000"/>
                <w:szCs w:val="20"/>
              </w:rPr>
              <w:t>e</w:t>
            </w:r>
            <w:r>
              <w:rPr>
                <w:rFonts w:eastAsia="等线" w:cs="宋体" w:hint="eastAsia"/>
                <w:color w:val="000000"/>
                <w:szCs w:val="20"/>
              </w:rPr>
              <w:t>ep</w:t>
            </w:r>
            <w:r>
              <w:rPr>
                <w:rFonts w:eastAsia="等线" w:cs="宋体"/>
                <w:color w:val="000000"/>
                <w:szCs w:val="20"/>
              </w:rPr>
              <w:t>_drv</w:t>
            </w:r>
            <w:r>
              <w:rPr>
                <w:rFonts w:eastAsia="等线" w:cs="宋体" w:hint="eastAsia"/>
                <w:color w:val="000000"/>
                <w:szCs w:val="20"/>
              </w:rPr>
              <w:t>.</w:t>
            </w:r>
            <w:r>
              <w:rPr>
                <w:rFonts w:eastAsia="等线" w:cs="宋体"/>
                <w:color w:val="000000"/>
                <w:szCs w:val="20"/>
              </w:rPr>
              <w:t>l</w:t>
            </w:r>
            <w:r>
              <w:rPr>
                <w:rFonts w:eastAsia="等线" w:cs="宋体" w:hint="eastAsia"/>
                <w:color w:val="000000"/>
                <w:szCs w:val="20"/>
              </w:rPr>
              <w:t>ib</w:t>
            </w:r>
          </w:p>
        </w:tc>
        <w:tc>
          <w:tcPr>
            <w:tcW w:w="2847" w:type="pct"/>
            <w:vAlign w:val="center"/>
          </w:tcPr>
          <w:p w14:paraId="46983A38" w14:textId="4BA9830E" w:rsidR="00845590" w:rsidRDefault="00845590" w:rsidP="00250EFE">
            <w:pPr>
              <w:jc w:val="center"/>
              <w:rPr>
                <w:rFonts w:cs="宋体"/>
                <w:color w:val="000000"/>
                <w:kern w:val="0"/>
                <w:szCs w:val="20"/>
              </w:rPr>
            </w:pPr>
            <w:r>
              <w:rPr>
                <w:rFonts w:cs="宋体" w:hint="eastAsia"/>
                <w:color w:val="000000"/>
                <w:kern w:val="0"/>
                <w:szCs w:val="20"/>
              </w:rPr>
              <w:t>E</w:t>
            </w:r>
            <w:r w:rsidR="00C26C84">
              <w:rPr>
                <w:rFonts w:cs="宋体"/>
                <w:color w:val="000000"/>
                <w:kern w:val="0"/>
                <w:szCs w:val="20"/>
              </w:rPr>
              <w:t>EPROM Driver L</w:t>
            </w:r>
            <w:r>
              <w:rPr>
                <w:rFonts w:cs="宋体"/>
                <w:color w:val="000000"/>
                <w:kern w:val="0"/>
                <w:szCs w:val="20"/>
              </w:rPr>
              <w:t>ibrary</w:t>
            </w:r>
          </w:p>
        </w:tc>
        <w:tc>
          <w:tcPr>
            <w:tcW w:w="1371" w:type="pct"/>
            <w:vAlign w:val="center"/>
          </w:tcPr>
          <w:p w14:paraId="58FE57E6" w14:textId="0F8F7EB7" w:rsidR="00845590" w:rsidRDefault="00845590" w:rsidP="00250EFE">
            <w:pPr>
              <w:jc w:val="center"/>
              <w:rPr>
                <w:rFonts w:ascii="宋体" w:hAnsi="宋体" w:cs="宋体"/>
                <w:color w:val="000000"/>
                <w:kern w:val="0"/>
                <w:szCs w:val="20"/>
              </w:rPr>
            </w:pPr>
            <w:r w:rsidRPr="006A5F36">
              <w:rPr>
                <w:rFonts w:cs="宋体" w:hint="eastAsia"/>
                <w:color w:val="000000"/>
                <w:kern w:val="0"/>
                <w:szCs w:val="20"/>
              </w:rPr>
              <w:t>E</w:t>
            </w:r>
            <w:r w:rsidRPr="006A5F36">
              <w:rPr>
                <w:rFonts w:cs="宋体"/>
                <w:color w:val="000000"/>
                <w:kern w:val="0"/>
                <w:szCs w:val="20"/>
              </w:rPr>
              <w:t>EP</w:t>
            </w:r>
            <w:r w:rsidR="00C26C84" w:rsidRPr="006A5F36">
              <w:rPr>
                <w:rFonts w:cs="宋体"/>
                <w:color w:val="000000"/>
                <w:kern w:val="0"/>
                <w:szCs w:val="20"/>
              </w:rPr>
              <w:t>ROM</w:t>
            </w:r>
            <w:r w:rsidRPr="006A5F36">
              <w:rPr>
                <w:rFonts w:cs="宋体"/>
                <w:color w:val="000000"/>
                <w:kern w:val="0"/>
                <w:szCs w:val="20"/>
              </w:rPr>
              <w:t xml:space="preserve"> </w:t>
            </w:r>
            <w:r w:rsidRPr="006A5F36">
              <w:rPr>
                <w:rFonts w:cs="宋体" w:hint="eastAsia"/>
                <w:color w:val="000000"/>
                <w:kern w:val="0"/>
                <w:szCs w:val="20"/>
              </w:rPr>
              <w:t>驱动库</w:t>
            </w:r>
          </w:p>
        </w:tc>
      </w:tr>
    </w:tbl>
    <w:p w14:paraId="0B9CB48A" w14:textId="3B78883F" w:rsidR="009828DC" w:rsidRDefault="009828DC" w:rsidP="009828DC"/>
    <w:p w14:paraId="15C6CD8E" w14:textId="142A78B2" w:rsidR="009828DC" w:rsidRDefault="00A21C0F" w:rsidP="004745CE">
      <w:pPr>
        <w:pStyle w:val="2"/>
        <w:rPr>
          <w:sz w:val="32"/>
          <w:szCs w:val="32"/>
        </w:rPr>
      </w:pPr>
      <w:bookmarkStart w:id="12" w:name="_Toc139620814"/>
      <w:r>
        <w:rPr>
          <w:rFonts w:hint="eastAsia"/>
          <w:sz w:val="32"/>
          <w:szCs w:val="32"/>
        </w:rPr>
        <w:t>参考文档</w:t>
      </w:r>
      <w:bookmarkEnd w:id="12"/>
    </w:p>
    <w:p w14:paraId="5A38D763" w14:textId="77777777" w:rsidR="008220C0" w:rsidRPr="008220C0" w:rsidRDefault="008220C0" w:rsidP="008220C0"/>
    <w:tbl>
      <w:tblPr>
        <w:tblStyle w:val="MCU"/>
        <w:tblW w:w="5000" w:type="pct"/>
        <w:tblLook w:val="04A0" w:firstRow="1" w:lastRow="0" w:firstColumn="1" w:lastColumn="0" w:noHBand="0" w:noVBand="1"/>
      </w:tblPr>
      <w:tblGrid>
        <w:gridCol w:w="934"/>
        <w:gridCol w:w="4721"/>
        <w:gridCol w:w="3341"/>
      </w:tblGrid>
      <w:tr w:rsidR="00570252" w14:paraId="5AEAEE72" w14:textId="799C3091" w:rsidTr="000D433D">
        <w:trPr>
          <w:cnfStyle w:val="100000000000" w:firstRow="1" w:lastRow="0" w:firstColumn="0" w:lastColumn="0" w:oddVBand="0" w:evenVBand="0" w:oddHBand="0" w:evenHBand="0" w:firstRowFirstColumn="0" w:firstRowLastColumn="0" w:lastRowFirstColumn="0" w:lastRowLastColumn="0"/>
          <w:tblHeader w:val="0"/>
        </w:trPr>
        <w:tc>
          <w:tcPr>
            <w:tcW w:w="519" w:type="pct"/>
            <w:vAlign w:val="top"/>
          </w:tcPr>
          <w:p w14:paraId="4DAF54DA" w14:textId="2E054A83" w:rsidR="00570252" w:rsidRPr="00F21712" w:rsidRDefault="00570252" w:rsidP="001B69B5">
            <w:pPr>
              <w:jc w:val="center"/>
              <w:rPr>
                <w:szCs w:val="20"/>
              </w:rPr>
            </w:pPr>
            <w:r w:rsidRPr="00F21712">
              <w:rPr>
                <w:rFonts w:hint="eastAsia"/>
                <w:szCs w:val="20"/>
              </w:rPr>
              <w:t>序号</w:t>
            </w:r>
          </w:p>
        </w:tc>
        <w:tc>
          <w:tcPr>
            <w:tcW w:w="2624" w:type="pct"/>
            <w:vAlign w:val="top"/>
          </w:tcPr>
          <w:p w14:paraId="5A571C71" w14:textId="782CC11E" w:rsidR="00570252" w:rsidRPr="00F21712" w:rsidRDefault="00570252" w:rsidP="001B69B5">
            <w:pPr>
              <w:jc w:val="center"/>
              <w:rPr>
                <w:szCs w:val="20"/>
              </w:rPr>
            </w:pPr>
            <w:r w:rsidRPr="00F21712">
              <w:rPr>
                <w:rFonts w:hint="eastAsia"/>
                <w:szCs w:val="20"/>
              </w:rPr>
              <w:t>文档名称</w:t>
            </w:r>
          </w:p>
        </w:tc>
        <w:tc>
          <w:tcPr>
            <w:tcW w:w="1857" w:type="pct"/>
            <w:vAlign w:val="top"/>
          </w:tcPr>
          <w:p w14:paraId="78003058" w14:textId="0EC95674" w:rsidR="00570252" w:rsidRPr="00F21712" w:rsidRDefault="00570252" w:rsidP="001B69B5">
            <w:pPr>
              <w:jc w:val="center"/>
              <w:rPr>
                <w:szCs w:val="20"/>
              </w:rPr>
            </w:pPr>
            <w:r>
              <w:rPr>
                <w:rFonts w:hint="eastAsia"/>
                <w:szCs w:val="20"/>
              </w:rPr>
              <w:t>文档版本</w:t>
            </w:r>
          </w:p>
        </w:tc>
      </w:tr>
      <w:tr w:rsidR="00570252" w14:paraId="267083BC" w14:textId="03645EAF" w:rsidTr="000D433D">
        <w:tc>
          <w:tcPr>
            <w:tcW w:w="519" w:type="pct"/>
          </w:tcPr>
          <w:p w14:paraId="16BEB2EF" w14:textId="7F35B98D" w:rsidR="00570252" w:rsidRPr="00652EBA" w:rsidRDefault="002A6413" w:rsidP="00C475D9">
            <w:pPr>
              <w:jc w:val="left"/>
              <w:rPr>
                <w:szCs w:val="20"/>
              </w:rPr>
            </w:pPr>
            <w:r>
              <w:rPr>
                <w:sz w:val="20"/>
                <w:szCs w:val="20"/>
              </w:rPr>
              <w:t>1</w:t>
            </w:r>
          </w:p>
        </w:tc>
        <w:tc>
          <w:tcPr>
            <w:tcW w:w="2624" w:type="pct"/>
          </w:tcPr>
          <w:p w14:paraId="2CE348E7" w14:textId="57928D13" w:rsidR="00570252" w:rsidRPr="00D42DEC" w:rsidRDefault="00570252" w:rsidP="00C475D9">
            <w:pPr>
              <w:jc w:val="left"/>
              <w:rPr>
                <w:sz w:val="20"/>
                <w:szCs w:val="20"/>
              </w:rPr>
            </w:pPr>
            <w:r w:rsidRPr="008220C0">
              <w:rPr>
                <w:sz w:val="20"/>
                <w:szCs w:val="20"/>
              </w:rPr>
              <w:t>ATC_AC784</w:t>
            </w:r>
            <w:r w:rsidR="00CF122A">
              <w:rPr>
                <w:rFonts w:hint="eastAsia"/>
                <w:sz w:val="20"/>
                <w:szCs w:val="20"/>
              </w:rPr>
              <w:t>0</w:t>
            </w:r>
            <w:r w:rsidRPr="008220C0">
              <w:rPr>
                <w:sz w:val="20"/>
                <w:szCs w:val="20"/>
              </w:rPr>
              <w:t>x_ReferenceManual_CH</w:t>
            </w:r>
            <w:r w:rsidRPr="008220C0">
              <w:rPr>
                <w:rFonts w:hint="eastAsia"/>
                <w:sz w:val="20"/>
                <w:szCs w:val="20"/>
              </w:rPr>
              <w:t>.pdf</w:t>
            </w:r>
          </w:p>
        </w:tc>
        <w:tc>
          <w:tcPr>
            <w:tcW w:w="1857" w:type="pct"/>
          </w:tcPr>
          <w:p w14:paraId="3C912329" w14:textId="1AAD7F67" w:rsidR="00570252" w:rsidRPr="00D42DEC" w:rsidRDefault="006A5F36" w:rsidP="00C475D9">
            <w:pPr>
              <w:jc w:val="left"/>
              <w:rPr>
                <w:sz w:val="20"/>
                <w:szCs w:val="20"/>
              </w:rPr>
            </w:pPr>
            <w:r>
              <w:rPr>
                <w:sz w:val="20"/>
                <w:szCs w:val="20"/>
              </w:rPr>
              <w:t>V</w:t>
            </w:r>
            <w:r w:rsidR="005B7B66">
              <w:rPr>
                <w:sz w:val="20"/>
                <w:szCs w:val="20"/>
              </w:rPr>
              <w:t xml:space="preserve"> </w:t>
            </w:r>
            <w:r>
              <w:rPr>
                <w:sz w:val="20"/>
                <w:szCs w:val="20"/>
              </w:rPr>
              <w:t>2.0.1</w:t>
            </w:r>
          </w:p>
        </w:tc>
      </w:tr>
      <w:tr w:rsidR="002A6413" w:rsidRPr="00D55448" w14:paraId="64F9F439" w14:textId="77777777" w:rsidTr="008220C0">
        <w:tc>
          <w:tcPr>
            <w:tcW w:w="519" w:type="pct"/>
          </w:tcPr>
          <w:p w14:paraId="6221DD5B" w14:textId="276C7745" w:rsidR="002A6413" w:rsidRPr="00D55448" w:rsidRDefault="002A6413" w:rsidP="002A6413">
            <w:pPr>
              <w:jc w:val="left"/>
              <w:rPr>
                <w:sz w:val="20"/>
                <w:szCs w:val="20"/>
              </w:rPr>
            </w:pPr>
            <w:r>
              <w:rPr>
                <w:sz w:val="20"/>
                <w:szCs w:val="20"/>
              </w:rPr>
              <w:t>2</w:t>
            </w:r>
          </w:p>
        </w:tc>
        <w:tc>
          <w:tcPr>
            <w:tcW w:w="2624" w:type="pct"/>
          </w:tcPr>
          <w:p w14:paraId="4835E179" w14:textId="328FD88C" w:rsidR="002A6413" w:rsidRPr="00D55448" w:rsidRDefault="002A6413" w:rsidP="002A6413">
            <w:pPr>
              <w:jc w:val="left"/>
              <w:rPr>
                <w:sz w:val="20"/>
                <w:szCs w:val="20"/>
              </w:rPr>
            </w:pPr>
            <w:r>
              <w:rPr>
                <w:sz w:val="20"/>
                <w:szCs w:val="20"/>
              </w:rPr>
              <w:t>ATC_AC784</w:t>
            </w:r>
            <w:r w:rsidR="00CF122A">
              <w:rPr>
                <w:rFonts w:hint="eastAsia"/>
                <w:sz w:val="20"/>
                <w:szCs w:val="20"/>
              </w:rPr>
              <w:t>0</w:t>
            </w:r>
            <w:r>
              <w:rPr>
                <w:sz w:val="20"/>
                <w:szCs w:val="20"/>
              </w:rPr>
              <w:t>x_D</w:t>
            </w:r>
            <w:r>
              <w:rPr>
                <w:rFonts w:hint="eastAsia"/>
                <w:sz w:val="20"/>
                <w:szCs w:val="20"/>
              </w:rPr>
              <w:t>a</w:t>
            </w:r>
            <w:r>
              <w:rPr>
                <w:sz w:val="20"/>
                <w:szCs w:val="20"/>
              </w:rPr>
              <w:t>tasheet</w:t>
            </w:r>
            <w:r w:rsidRPr="008220C0">
              <w:rPr>
                <w:sz w:val="20"/>
                <w:szCs w:val="20"/>
              </w:rPr>
              <w:t>_CH</w:t>
            </w:r>
            <w:r w:rsidRPr="008220C0">
              <w:rPr>
                <w:rFonts w:hint="eastAsia"/>
                <w:sz w:val="20"/>
                <w:szCs w:val="20"/>
              </w:rPr>
              <w:t>.pdf</w:t>
            </w:r>
          </w:p>
        </w:tc>
        <w:tc>
          <w:tcPr>
            <w:tcW w:w="1857" w:type="pct"/>
          </w:tcPr>
          <w:p w14:paraId="5617AAA2" w14:textId="7DF4EC7B" w:rsidR="002A6413" w:rsidRPr="00D55448" w:rsidRDefault="002A6413" w:rsidP="002A6413">
            <w:pPr>
              <w:jc w:val="left"/>
              <w:rPr>
                <w:sz w:val="20"/>
                <w:szCs w:val="20"/>
              </w:rPr>
            </w:pPr>
            <w:r w:rsidRPr="00D55448">
              <w:rPr>
                <w:rFonts w:hint="eastAsia"/>
                <w:sz w:val="20"/>
                <w:szCs w:val="20"/>
              </w:rPr>
              <w:t>V</w:t>
            </w:r>
            <w:r w:rsidR="005B7B66">
              <w:rPr>
                <w:sz w:val="20"/>
                <w:szCs w:val="20"/>
              </w:rPr>
              <w:t xml:space="preserve"> </w:t>
            </w:r>
            <w:r w:rsidR="006A5F36">
              <w:rPr>
                <w:sz w:val="20"/>
                <w:szCs w:val="20"/>
              </w:rPr>
              <w:t>1.2</w:t>
            </w:r>
            <w:r w:rsidR="00177756">
              <w:rPr>
                <w:sz w:val="20"/>
                <w:szCs w:val="20"/>
              </w:rPr>
              <w:t>.0</w:t>
            </w:r>
          </w:p>
        </w:tc>
      </w:tr>
    </w:tbl>
    <w:p w14:paraId="21D876A9" w14:textId="7C33ABFA" w:rsidR="00965562" w:rsidRPr="00965562" w:rsidRDefault="00965562" w:rsidP="009828DC"/>
    <w:p w14:paraId="72B64E1D" w14:textId="77777777" w:rsidR="0073290F" w:rsidRDefault="0073290F" w:rsidP="0073290F">
      <w:bookmarkStart w:id="13" w:name="_外设访问权限配置寄存器(PACRG)"/>
      <w:bookmarkStart w:id="14" w:name="_存储保护单元（MPU）"/>
      <w:bookmarkStart w:id="15" w:name="_Toc90507412"/>
      <w:bookmarkStart w:id="16" w:name="_Toc94175640"/>
      <w:bookmarkEnd w:id="13"/>
      <w:bookmarkEnd w:id="14"/>
    </w:p>
    <w:p w14:paraId="0C560B6B" w14:textId="4A73DEC9" w:rsidR="00A0394C" w:rsidRDefault="002C7823" w:rsidP="00451178">
      <w:pPr>
        <w:pStyle w:val="1"/>
        <w:rPr>
          <w:lang w:eastAsia="zh-CN"/>
        </w:rPr>
      </w:pPr>
      <w:bookmarkStart w:id="17" w:name="_Toc139620815"/>
      <w:bookmarkEnd w:id="15"/>
      <w:bookmarkEnd w:id="16"/>
      <w:r>
        <w:rPr>
          <w:rFonts w:hint="eastAsia"/>
          <w:lang w:eastAsia="zh-CN"/>
        </w:rPr>
        <w:t>简介</w:t>
      </w:r>
      <w:bookmarkEnd w:id="17"/>
    </w:p>
    <w:p w14:paraId="0517A77E" w14:textId="2FE994E4" w:rsidR="00C1662C" w:rsidRDefault="00CB20D6" w:rsidP="000C4BED">
      <w:r>
        <w:t>e</w:t>
      </w:r>
      <w:r>
        <w:rPr>
          <w:rFonts w:hint="eastAsia"/>
        </w:rPr>
        <w:t>ep</w:t>
      </w:r>
      <w:r>
        <w:t>_drv</w:t>
      </w:r>
      <w:r w:rsidR="00250EFE">
        <w:t>.lib</w:t>
      </w:r>
      <w:r w:rsidR="00250EFE">
        <w:rPr>
          <w:rFonts w:hint="eastAsia"/>
        </w:rPr>
        <w:t>使用</w:t>
      </w:r>
      <w:r w:rsidR="006B518F">
        <w:t>F</w:t>
      </w:r>
      <w:r w:rsidR="00203E94">
        <w:t>LASH+SRAM</w:t>
      </w:r>
      <w:r w:rsidR="00C1662C">
        <w:rPr>
          <w:rFonts w:hint="eastAsia"/>
        </w:rPr>
        <w:t>的方式进行</w:t>
      </w:r>
      <w:r w:rsidR="00203E94">
        <w:rPr>
          <w:rFonts w:hint="eastAsia"/>
        </w:rPr>
        <w:t>模拟</w:t>
      </w:r>
      <w:r w:rsidR="001537C6">
        <w:t>EEP</w:t>
      </w:r>
      <w:r w:rsidR="00203E94">
        <w:t xml:space="preserve">, </w:t>
      </w:r>
      <w:r>
        <w:rPr>
          <w:rFonts w:hint="eastAsia"/>
        </w:rPr>
        <w:t>用户</w:t>
      </w:r>
      <w:r w:rsidR="00203E94">
        <w:rPr>
          <w:rFonts w:hint="eastAsia"/>
        </w:rPr>
        <w:t>需要</w:t>
      </w:r>
      <w:r w:rsidR="00C1662C">
        <w:rPr>
          <w:rFonts w:hint="eastAsia"/>
        </w:rPr>
        <w:t>规划并</w:t>
      </w:r>
      <w:r w:rsidR="00203E94">
        <w:rPr>
          <w:rFonts w:hint="eastAsia"/>
        </w:rPr>
        <w:t>配置相应的</w:t>
      </w:r>
      <w:r>
        <w:rPr>
          <w:rFonts w:hint="eastAsia"/>
        </w:rPr>
        <w:t>F</w:t>
      </w:r>
      <w:r>
        <w:t>LASH</w:t>
      </w:r>
      <w:r w:rsidR="00203E94">
        <w:rPr>
          <w:rFonts w:hint="eastAsia"/>
        </w:rPr>
        <w:t>空间和</w:t>
      </w:r>
      <w:bookmarkStart w:id="18" w:name="_Toc87285717"/>
      <w:r>
        <w:rPr>
          <w:rFonts w:hint="eastAsia"/>
        </w:rPr>
        <w:t>S</w:t>
      </w:r>
      <w:r>
        <w:t>RAM</w:t>
      </w:r>
      <w:r>
        <w:rPr>
          <w:rFonts w:hint="eastAsia"/>
        </w:rPr>
        <w:t>空间，并保证此空间不会被</w:t>
      </w:r>
      <w:r w:rsidR="00C1662C">
        <w:rPr>
          <w:rFonts w:hint="eastAsia"/>
        </w:rPr>
        <w:t>其他程序使用</w:t>
      </w:r>
      <w:r>
        <w:rPr>
          <w:rFonts w:hint="eastAsia"/>
        </w:rPr>
        <w:t>和修改</w:t>
      </w:r>
      <w:r w:rsidR="00C1662C">
        <w:rPr>
          <w:rFonts w:hint="eastAsia"/>
        </w:rPr>
        <w:t>，</w:t>
      </w:r>
      <w:r w:rsidR="00C1662C">
        <w:rPr>
          <w:rFonts w:hint="eastAsia"/>
        </w:rPr>
        <w:t xml:space="preserve"> </w:t>
      </w:r>
      <w:r w:rsidR="001537C6">
        <w:rPr>
          <w:rFonts w:hint="eastAsia"/>
        </w:rPr>
        <w:t>初始化后即可使用模拟</w:t>
      </w:r>
      <w:r w:rsidR="00C1662C">
        <w:rPr>
          <w:rFonts w:hint="eastAsia"/>
        </w:rPr>
        <w:t>E</w:t>
      </w:r>
      <w:r w:rsidR="001537C6">
        <w:t>EP</w:t>
      </w:r>
      <w:r>
        <w:rPr>
          <w:rFonts w:hint="eastAsia"/>
        </w:rPr>
        <w:t>，</w:t>
      </w:r>
      <w:r w:rsidR="0095025C">
        <w:rPr>
          <w:rFonts w:hint="eastAsia"/>
        </w:rPr>
        <w:t xml:space="preserve"> </w:t>
      </w:r>
      <w:r w:rsidR="0095025C">
        <w:rPr>
          <w:rFonts w:hint="eastAsia"/>
        </w:rPr>
        <w:t>模拟</w:t>
      </w:r>
      <w:r w:rsidR="0095025C">
        <w:rPr>
          <w:rFonts w:hint="eastAsia"/>
        </w:rPr>
        <w:t>E</w:t>
      </w:r>
      <w:r w:rsidR="0095025C">
        <w:t>EP</w:t>
      </w:r>
      <w:r>
        <w:rPr>
          <w:rFonts w:hint="eastAsia"/>
        </w:rPr>
        <w:t>支持初始化、读、写和擦除操作</w:t>
      </w:r>
      <w:r w:rsidR="00C1662C">
        <w:rPr>
          <w:rFonts w:hint="eastAsia"/>
        </w:rPr>
        <w:t>。</w:t>
      </w:r>
    </w:p>
    <w:p w14:paraId="310024B7" w14:textId="1056C01D" w:rsidR="000C0011" w:rsidRDefault="00C1662C" w:rsidP="000C0011">
      <w:pPr>
        <w:pStyle w:val="2"/>
      </w:pPr>
      <w:bookmarkStart w:id="19" w:name="_Toc139620816"/>
      <w:r>
        <w:rPr>
          <w:rFonts w:hint="eastAsia"/>
        </w:rPr>
        <w:t>特性</w:t>
      </w:r>
      <w:bookmarkEnd w:id="19"/>
    </w:p>
    <w:p w14:paraId="10822D24" w14:textId="7863A57B" w:rsidR="000C0011" w:rsidRDefault="000C0011" w:rsidP="001E1EAA">
      <w:pPr>
        <w:pStyle w:val="afa"/>
        <w:numPr>
          <w:ilvl w:val="0"/>
          <w:numId w:val="28"/>
        </w:numPr>
        <w:ind w:firstLineChars="0"/>
      </w:pPr>
      <w:r>
        <w:rPr>
          <w:rFonts w:hint="eastAsia"/>
        </w:rPr>
        <w:t>使用</w:t>
      </w:r>
      <w:r w:rsidR="00CB20D6">
        <w:t>FLASH</w:t>
      </w:r>
      <w:r>
        <w:t xml:space="preserve"> + S</w:t>
      </w:r>
      <w:r w:rsidR="00CB20D6">
        <w:t>RAM</w:t>
      </w:r>
      <w:r>
        <w:t xml:space="preserve"> </w:t>
      </w:r>
      <w:r>
        <w:rPr>
          <w:rFonts w:hint="eastAsia"/>
        </w:rPr>
        <w:t>进行模拟</w:t>
      </w:r>
      <w:r w:rsidR="001537C6">
        <w:t>EEP</w:t>
      </w:r>
    </w:p>
    <w:p w14:paraId="5D4CF75C" w14:textId="3716D4E7" w:rsidR="00B8528F" w:rsidRDefault="00B8528F" w:rsidP="001E1EAA">
      <w:pPr>
        <w:pStyle w:val="afa"/>
        <w:numPr>
          <w:ilvl w:val="0"/>
          <w:numId w:val="28"/>
        </w:numPr>
        <w:ind w:firstLineChars="0"/>
      </w:pPr>
      <w:r>
        <w:rPr>
          <w:rFonts w:hint="eastAsia"/>
        </w:rPr>
        <w:t>独立于</w:t>
      </w:r>
      <w:r>
        <w:rPr>
          <w:rFonts w:hint="eastAsia"/>
        </w:rPr>
        <w:t>F</w:t>
      </w:r>
      <w:r>
        <w:t xml:space="preserve">lash </w:t>
      </w:r>
      <w:r>
        <w:rPr>
          <w:rFonts w:hint="eastAsia"/>
        </w:rPr>
        <w:t>C</w:t>
      </w:r>
      <w:r>
        <w:t xml:space="preserve">MSIS </w:t>
      </w:r>
      <w:r>
        <w:rPr>
          <w:rFonts w:hint="eastAsia"/>
        </w:rPr>
        <w:t>Dr</w:t>
      </w:r>
      <w:r>
        <w:t>iver</w:t>
      </w:r>
      <w:r w:rsidR="000C0011">
        <w:t xml:space="preserve"> </w:t>
      </w:r>
      <w:r w:rsidR="000C0011">
        <w:rPr>
          <w:rFonts w:hint="eastAsia"/>
        </w:rPr>
        <w:t>使用</w:t>
      </w:r>
    </w:p>
    <w:p w14:paraId="48AF9AAE" w14:textId="66FC3DC3" w:rsidR="00C1662C" w:rsidRDefault="00B8528F" w:rsidP="001E1EAA">
      <w:pPr>
        <w:pStyle w:val="afa"/>
        <w:numPr>
          <w:ilvl w:val="0"/>
          <w:numId w:val="28"/>
        </w:numPr>
        <w:ind w:firstLineChars="0"/>
      </w:pPr>
      <w:r>
        <w:rPr>
          <w:rFonts w:hint="eastAsia"/>
        </w:rPr>
        <w:t>最大</w:t>
      </w:r>
      <w:r w:rsidR="000C0011">
        <w:rPr>
          <w:rFonts w:hint="eastAsia"/>
        </w:rPr>
        <w:t>可</w:t>
      </w:r>
      <w:r w:rsidR="00E66232">
        <w:rPr>
          <w:rFonts w:hint="eastAsia"/>
        </w:rPr>
        <w:t>支持</w:t>
      </w:r>
      <w:r>
        <w:rPr>
          <w:rFonts w:hint="eastAsia"/>
        </w:rPr>
        <w:t>4</w:t>
      </w:r>
      <w:r w:rsidR="006B2C90">
        <w:t>096byte</w:t>
      </w:r>
      <w:r w:rsidR="001537C6">
        <w:t xml:space="preserve"> </w:t>
      </w:r>
      <w:r w:rsidR="001537C6">
        <w:rPr>
          <w:rFonts w:hint="eastAsia"/>
        </w:rPr>
        <w:t>模拟</w:t>
      </w:r>
      <w:r w:rsidR="001537C6">
        <w:t>EEP</w:t>
      </w:r>
    </w:p>
    <w:p w14:paraId="435BB1F9" w14:textId="26AF5F11" w:rsidR="006B2C90" w:rsidRDefault="00E66232" w:rsidP="001E1EAA">
      <w:pPr>
        <w:pStyle w:val="afa"/>
        <w:numPr>
          <w:ilvl w:val="0"/>
          <w:numId w:val="28"/>
        </w:numPr>
        <w:ind w:firstLineChars="0"/>
      </w:pPr>
      <w:r>
        <w:rPr>
          <w:rFonts w:hint="eastAsia"/>
        </w:rPr>
        <w:t>最小可支持</w:t>
      </w:r>
      <w:r w:rsidR="006B2C90">
        <w:rPr>
          <w:rFonts w:hint="eastAsia"/>
        </w:rPr>
        <w:t>512byte</w:t>
      </w:r>
      <w:r w:rsidR="001537C6">
        <w:t xml:space="preserve"> </w:t>
      </w:r>
      <w:r w:rsidR="001537C6">
        <w:rPr>
          <w:rFonts w:hint="eastAsia"/>
        </w:rPr>
        <w:t>模拟</w:t>
      </w:r>
      <w:r w:rsidR="001537C6">
        <w:t>EEP</w:t>
      </w:r>
    </w:p>
    <w:p w14:paraId="6E2A5114" w14:textId="6A4DA324" w:rsidR="00B8528F" w:rsidRDefault="00B8528F" w:rsidP="001E1EAA">
      <w:pPr>
        <w:pStyle w:val="afa"/>
        <w:numPr>
          <w:ilvl w:val="0"/>
          <w:numId w:val="28"/>
        </w:numPr>
        <w:ind w:firstLineChars="0"/>
      </w:pPr>
      <w:r>
        <w:rPr>
          <w:rFonts w:hint="eastAsia"/>
        </w:rPr>
        <w:t>支持</w:t>
      </w:r>
      <w:r w:rsidR="00CB20D6">
        <w:rPr>
          <w:rFonts w:hint="eastAsia"/>
        </w:rPr>
        <w:t>初始化、</w:t>
      </w:r>
      <w:r>
        <w:rPr>
          <w:rFonts w:hint="eastAsia"/>
        </w:rPr>
        <w:t>读、写和擦除</w:t>
      </w:r>
      <w:r w:rsidR="0095025C">
        <w:rPr>
          <w:rFonts w:hint="eastAsia"/>
        </w:rPr>
        <w:t>模拟</w:t>
      </w:r>
      <w:r w:rsidR="0095025C">
        <w:rPr>
          <w:rFonts w:hint="eastAsia"/>
        </w:rPr>
        <w:t>E</w:t>
      </w:r>
      <w:r w:rsidR="0095025C">
        <w:t>EP</w:t>
      </w:r>
      <w:r>
        <w:rPr>
          <w:rFonts w:hint="eastAsia"/>
        </w:rPr>
        <w:t>操作</w:t>
      </w:r>
    </w:p>
    <w:p w14:paraId="0BC6D050" w14:textId="3F72412D" w:rsidR="00B8528F" w:rsidRDefault="00B8528F" w:rsidP="001E1EAA">
      <w:pPr>
        <w:pStyle w:val="afa"/>
        <w:numPr>
          <w:ilvl w:val="0"/>
          <w:numId w:val="28"/>
        </w:numPr>
        <w:ind w:firstLineChars="0"/>
      </w:pPr>
      <w:r>
        <w:rPr>
          <w:rFonts w:hint="eastAsia"/>
        </w:rPr>
        <w:t>以</w:t>
      </w:r>
      <w:r>
        <w:rPr>
          <w:rFonts w:hint="eastAsia"/>
        </w:rPr>
        <w:t>8</w:t>
      </w:r>
      <w:r>
        <w:t>-</w:t>
      </w:r>
      <w:r>
        <w:rPr>
          <w:rFonts w:hint="eastAsia"/>
        </w:rPr>
        <w:t>bit</w:t>
      </w:r>
      <w:r>
        <w:t xml:space="preserve"> </w:t>
      </w:r>
      <w:r>
        <w:rPr>
          <w:rFonts w:hint="eastAsia"/>
        </w:rPr>
        <w:t>的</w:t>
      </w:r>
      <w:proofErr w:type="gramStart"/>
      <w:r w:rsidR="00C26C84">
        <w:rPr>
          <w:rFonts w:hint="eastAsia"/>
        </w:rPr>
        <w:t>位宽</w:t>
      </w:r>
      <w:r>
        <w:rPr>
          <w:rFonts w:hint="eastAsia"/>
        </w:rPr>
        <w:t>读</w:t>
      </w:r>
      <w:proofErr w:type="gramEnd"/>
      <w:r>
        <w:rPr>
          <w:rFonts w:hint="eastAsia"/>
        </w:rPr>
        <w:t>、写数据</w:t>
      </w:r>
    </w:p>
    <w:p w14:paraId="673B9B7A" w14:textId="3BDAA267" w:rsidR="000C0011" w:rsidRDefault="000C0011" w:rsidP="000C0011"/>
    <w:p w14:paraId="37BC1A37" w14:textId="1C1038E1" w:rsidR="000C0011" w:rsidRDefault="000C0011" w:rsidP="00F0395A">
      <w:pPr>
        <w:pStyle w:val="2"/>
      </w:pPr>
      <w:bookmarkStart w:id="20" w:name="_Ref138757473"/>
      <w:bookmarkStart w:id="21" w:name="_Toc139620817"/>
      <w:r>
        <w:rPr>
          <w:rFonts w:hint="eastAsia"/>
        </w:rPr>
        <w:t>空间使用情况</w:t>
      </w:r>
      <w:bookmarkEnd w:id="20"/>
      <w:bookmarkEnd w:id="21"/>
    </w:p>
    <w:p w14:paraId="3562C6BD" w14:textId="034F98CF" w:rsidR="000C0011" w:rsidRPr="000C0011" w:rsidRDefault="00BA21C3" w:rsidP="000C0011">
      <w:r>
        <w:rPr>
          <w:rFonts w:hint="eastAsia"/>
        </w:rPr>
        <w:t>eep</w:t>
      </w:r>
      <w:r>
        <w:t>_</w:t>
      </w:r>
      <w:r>
        <w:rPr>
          <w:rFonts w:hint="eastAsia"/>
        </w:rPr>
        <w:t>d</w:t>
      </w:r>
      <w:r>
        <w:t>rv</w:t>
      </w:r>
      <w:r w:rsidR="006B2C90">
        <w:t xml:space="preserve">.lib </w:t>
      </w:r>
      <w:r w:rsidR="006B2C90">
        <w:rPr>
          <w:rFonts w:hint="eastAsia"/>
        </w:rPr>
        <w:t>使用了</w:t>
      </w:r>
      <w:r w:rsidR="006B2C90">
        <w:rPr>
          <w:rFonts w:hint="eastAsia"/>
        </w:rPr>
        <w:t>F</w:t>
      </w:r>
      <w:r w:rsidR="006B2C90">
        <w:t>LASH+SRAM</w:t>
      </w:r>
      <w:r w:rsidR="00C26C84">
        <w:rPr>
          <w:rFonts w:hint="eastAsia"/>
        </w:rPr>
        <w:t>组合</w:t>
      </w:r>
      <w:r w:rsidR="006B2C90">
        <w:rPr>
          <w:rFonts w:hint="eastAsia"/>
        </w:rPr>
        <w:t>空间来模拟</w:t>
      </w:r>
      <w:r w:rsidR="001537C6">
        <w:rPr>
          <w:rFonts w:hint="eastAsia"/>
        </w:rPr>
        <w:t>E</w:t>
      </w:r>
      <w:r w:rsidR="001537C6">
        <w:t>EP</w:t>
      </w:r>
      <w:r w:rsidR="006B2C90">
        <w:rPr>
          <w:rFonts w:hint="eastAsia"/>
        </w:rPr>
        <w:t>，</w:t>
      </w:r>
      <w:r w:rsidR="00F0789A">
        <w:rPr>
          <w:rFonts w:hint="eastAsia"/>
        </w:rPr>
        <w:t>所占用的</w:t>
      </w:r>
      <w:r w:rsidR="00F0789A">
        <w:rPr>
          <w:rFonts w:hint="eastAsia"/>
        </w:rPr>
        <w:t>F</w:t>
      </w:r>
      <w:r w:rsidR="00F0789A">
        <w:t>LASH</w:t>
      </w:r>
      <w:r w:rsidR="00F0789A">
        <w:rPr>
          <w:rFonts w:hint="eastAsia"/>
        </w:rPr>
        <w:t>和</w:t>
      </w:r>
      <w:r w:rsidR="00F0789A">
        <w:rPr>
          <w:rFonts w:hint="eastAsia"/>
        </w:rPr>
        <w:t>S</w:t>
      </w:r>
      <w:r w:rsidR="00F0789A">
        <w:t>RAM</w:t>
      </w:r>
      <w:r w:rsidR="00D34477">
        <w:rPr>
          <w:rFonts w:hint="eastAsia"/>
        </w:rPr>
        <w:t>空间的起始地址由</w:t>
      </w:r>
      <w:r w:rsidR="00F0789A">
        <w:rPr>
          <w:rFonts w:hint="eastAsia"/>
        </w:rPr>
        <w:t>用户设置，</w:t>
      </w:r>
      <w:r>
        <w:rPr>
          <w:rFonts w:hint="eastAsia"/>
        </w:rPr>
        <w:t>所占用的</w:t>
      </w:r>
      <w:r>
        <w:rPr>
          <w:rFonts w:hint="eastAsia"/>
        </w:rPr>
        <w:t>F</w:t>
      </w:r>
      <w:r>
        <w:t>LASH</w:t>
      </w:r>
      <w:r>
        <w:rPr>
          <w:rFonts w:hint="eastAsia"/>
        </w:rPr>
        <w:t>和</w:t>
      </w:r>
      <w:r>
        <w:rPr>
          <w:rFonts w:hint="eastAsia"/>
        </w:rPr>
        <w:t>S</w:t>
      </w:r>
      <w:r>
        <w:t>RAM</w:t>
      </w:r>
      <w:r>
        <w:rPr>
          <w:rFonts w:hint="eastAsia"/>
        </w:rPr>
        <w:t>空间由所模拟的</w:t>
      </w:r>
      <w:r>
        <w:rPr>
          <w:rFonts w:hint="eastAsia"/>
        </w:rPr>
        <w:t>E</w:t>
      </w:r>
      <w:r w:rsidR="001537C6">
        <w:t>EP</w:t>
      </w:r>
      <w:r>
        <w:rPr>
          <w:rFonts w:hint="eastAsia"/>
        </w:rPr>
        <w:t>大小决定，具体使用空间见下表：</w:t>
      </w:r>
      <w:r w:rsidRPr="000C0011">
        <w:t xml:space="preserve"> </w:t>
      </w:r>
    </w:p>
    <w:p w14:paraId="6FF7C3B8" w14:textId="41D67400" w:rsidR="008A2CBA" w:rsidRDefault="008A2CBA" w:rsidP="008A2CBA">
      <w:pPr>
        <w:pStyle w:val="a5"/>
        <w:keepNext/>
      </w:pPr>
      <w:bookmarkStart w:id="22" w:name="_Ref139544117"/>
      <w:bookmarkStart w:id="23" w:name="_Toc139615519"/>
      <w:r>
        <w:rPr>
          <w:rFonts w:hint="eastAsia"/>
        </w:rPr>
        <w:t>表格</w:t>
      </w:r>
      <w:r>
        <w:rPr>
          <w:rFonts w:hint="eastAsia"/>
        </w:rPr>
        <w:t xml:space="preserve"> </w:t>
      </w:r>
      <w:r w:rsidR="00B43638">
        <w:fldChar w:fldCharType="begin"/>
      </w:r>
      <w:r w:rsidR="00B43638">
        <w:instrText xml:space="preserve"> </w:instrText>
      </w:r>
      <w:r w:rsidR="00B43638">
        <w:rPr>
          <w:rFonts w:hint="eastAsia"/>
        </w:rPr>
        <w:instrText>STYLEREF 1 \s</w:instrText>
      </w:r>
      <w:r w:rsidR="00B43638">
        <w:instrText xml:space="preserve"> </w:instrText>
      </w:r>
      <w:r w:rsidR="00B43638">
        <w:fldChar w:fldCharType="separate"/>
      </w:r>
      <w:r w:rsidR="002D0B76">
        <w:rPr>
          <w:noProof/>
        </w:rPr>
        <w:t>2</w:t>
      </w:r>
      <w:r w:rsidR="00B43638">
        <w:fldChar w:fldCharType="end"/>
      </w:r>
      <w:r w:rsidR="00B43638">
        <w:noBreakHyphen/>
      </w:r>
      <w:r w:rsidR="00B43638">
        <w:fldChar w:fldCharType="begin"/>
      </w:r>
      <w:r w:rsidR="00B43638">
        <w:instrText xml:space="preserve"> </w:instrText>
      </w:r>
      <w:r w:rsidR="00B43638">
        <w:rPr>
          <w:rFonts w:hint="eastAsia"/>
        </w:rPr>
        <w:instrText xml:space="preserve">SEQ </w:instrText>
      </w:r>
      <w:r w:rsidR="00B43638">
        <w:rPr>
          <w:rFonts w:hint="eastAsia"/>
        </w:rPr>
        <w:instrText>表格</w:instrText>
      </w:r>
      <w:r w:rsidR="00B43638">
        <w:rPr>
          <w:rFonts w:hint="eastAsia"/>
        </w:rPr>
        <w:instrText xml:space="preserve"> \* ARABIC \s 1</w:instrText>
      </w:r>
      <w:r w:rsidR="00B43638">
        <w:instrText xml:space="preserve"> </w:instrText>
      </w:r>
      <w:r w:rsidR="00B43638">
        <w:fldChar w:fldCharType="separate"/>
      </w:r>
      <w:r w:rsidR="002D0B76">
        <w:rPr>
          <w:noProof/>
        </w:rPr>
        <w:t>1</w:t>
      </w:r>
      <w:r w:rsidR="00B43638">
        <w:fldChar w:fldCharType="end"/>
      </w:r>
      <w:r>
        <w:t xml:space="preserve"> </w:t>
      </w:r>
      <w:r>
        <w:rPr>
          <w:rFonts w:hint="eastAsia"/>
        </w:rPr>
        <w:t>空间使用情况</w:t>
      </w:r>
      <w:bookmarkEnd w:id="22"/>
      <w:bookmarkEnd w:id="23"/>
    </w:p>
    <w:tbl>
      <w:tblPr>
        <w:tblStyle w:val="MCU"/>
        <w:tblW w:w="0" w:type="auto"/>
        <w:tblLook w:val="04A0" w:firstRow="1" w:lastRow="0" w:firstColumn="1" w:lastColumn="0" w:noHBand="0" w:noVBand="1"/>
      </w:tblPr>
      <w:tblGrid>
        <w:gridCol w:w="2998"/>
        <w:gridCol w:w="2999"/>
        <w:gridCol w:w="2999"/>
      </w:tblGrid>
      <w:tr w:rsidR="000C0011" w14:paraId="0C026B99" w14:textId="77777777" w:rsidTr="00F0395A">
        <w:trPr>
          <w:cnfStyle w:val="100000000000" w:firstRow="1" w:lastRow="0" w:firstColumn="0" w:lastColumn="0" w:oddVBand="0" w:evenVBand="0" w:oddHBand="0" w:evenHBand="0" w:firstRowFirstColumn="0" w:firstRowLastColumn="0" w:lastRowFirstColumn="0" w:lastRowLastColumn="0"/>
        </w:trPr>
        <w:tc>
          <w:tcPr>
            <w:tcW w:w="2998" w:type="dxa"/>
          </w:tcPr>
          <w:p w14:paraId="4958D3B4" w14:textId="4160C4D9" w:rsidR="000C0011" w:rsidRPr="00072A21" w:rsidRDefault="001537C6" w:rsidP="00F0395A">
            <w:pPr>
              <w:jc w:val="center"/>
            </w:pPr>
            <w:r>
              <w:rPr>
                <w:rFonts w:ascii="Century Schoolbook" w:hAnsi="Century Schoolbook" w:hint="eastAsia"/>
              </w:rPr>
              <w:t>E</w:t>
            </w:r>
            <w:r>
              <w:rPr>
                <w:rFonts w:ascii="Century Schoolbook" w:hAnsi="Century Schoolbook"/>
              </w:rPr>
              <w:t>EP</w:t>
            </w:r>
            <w:r w:rsidR="000C0011" w:rsidRPr="00072A21">
              <w:rPr>
                <w:rFonts w:ascii="Century Schoolbook" w:hAnsi="Century Schoolbook"/>
              </w:rPr>
              <w:t xml:space="preserve"> Size</w:t>
            </w:r>
          </w:p>
        </w:tc>
        <w:tc>
          <w:tcPr>
            <w:tcW w:w="2999" w:type="dxa"/>
          </w:tcPr>
          <w:p w14:paraId="6FBE6B9E" w14:textId="7AB16B6C" w:rsidR="000C0011" w:rsidRPr="00072A21" w:rsidRDefault="00072A21" w:rsidP="00F0395A">
            <w:pPr>
              <w:jc w:val="center"/>
            </w:pPr>
            <w:r>
              <w:rPr>
                <w:rFonts w:ascii="Century Schoolbook" w:hAnsi="Century Schoolbook"/>
              </w:rPr>
              <w:t>S</w:t>
            </w:r>
            <w:r w:rsidR="00BA21C3">
              <w:rPr>
                <w:rFonts w:ascii="Century Schoolbook" w:hAnsi="Century Schoolbook"/>
              </w:rPr>
              <w:t>RAM</w:t>
            </w:r>
            <w:r w:rsidR="000C0011" w:rsidRPr="00072A21">
              <w:rPr>
                <w:rFonts w:ascii="Century Schoolbook" w:hAnsi="Century Schoolbook"/>
              </w:rPr>
              <w:t xml:space="preserve"> S</w:t>
            </w:r>
            <w:r w:rsidR="000C0011" w:rsidRPr="00072A21">
              <w:rPr>
                <w:rFonts w:ascii="Century Schoolbook" w:hAnsi="Century Schoolbook" w:hint="eastAsia"/>
              </w:rPr>
              <w:t>i</w:t>
            </w:r>
            <w:r w:rsidR="000C0011" w:rsidRPr="00072A21">
              <w:rPr>
                <w:rFonts w:ascii="Century Schoolbook" w:hAnsi="Century Schoolbook"/>
              </w:rPr>
              <w:t>ze</w:t>
            </w:r>
          </w:p>
        </w:tc>
        <w:tc>
          <w:tcPr>
            <w:tcW w:w="2999" w:type="dxa"/>
          </w:tcPr>
          <w:p w14:paraId="77337452" w14:textId="1BE136BA" w:rsidR="000C0011" w:rsidRPr="00072A21" w:rsidRDefault="00BA21C3" w:rsidP="00F0395A">
            <w:pPr>
              <w:jc w:val="center"/>
            </w:pPr>
            <w:r>
              <w:rPr>
                <w:rFonts w:ascii="Century Schoolbook" w:hAnsi="Century Schoolbook"/>
              </w:rPr>
              <w:t>FLASH</w:t>
            </w:r>
            <w:r w:rsidR="000C0011" w:rsidRPr="00072A21">
              <w:rPr>
                <w:rFonts w:ascii="Century Schoolbook" w:hAnsi="Century Schoolbook"/>
              </w:rPr>
              <w:t xml:space="preserve"> Size</w:t>
            </w:r>
          </w:p>
        </w:tc>
      </w:tr>
      <w:tr w:rsidR="000C0011" w14:paraId="2682B176" w14:textId="77777777" w:rsidTr="00F0395A">
        <w:tc>
          <w:tcPr>
            <w:tcW w:w="2998" w:type="dxa"/>
            <w:vAlign w:val="center"/>
          </w:tcPr>
          <w:p w14:paraId="53E67F28" w14:textId="77777777" w:rsidR="000C0011" w:rsidRDefault="000C0011" w:rsidP="00F0395A">
            <w:pPr>
              <w:jc w:val="center"/>
            </w:pPr>
            <w:r>
              <w:rPr>
                <w:rFonts w:hint="eastAsia"/>
              </w:rPr>
              <w:t>4096</w:t>
            </w:r>
            <w:r>
              <w:t xml:space="preserve"> </w:t>
            </w:r>
            <w:r>
              <w:rPr>
                <w:rFonts w:hint="eastAsia"/>
              </w:rPr>
              <w:t>by</w:t>
            </w:r>
            <w:r>
              <w:t>te</w:t>
            </w:r>
          </w:p>
        </w:tc>
        <w:tc>
          <w:tcPr>
            <w:tcW w:w="2999" w:type="dxa"/>
            <w:vAlign w:val="center"/>
          </w:tcPr>
          <w:p w14:paraId="4CA912AC" w14:textId="77777777" w:rsidR="000C0011" w:rsidRDefault="000C0011" w:rsidP="00F0395A">
            <w:pPr>
              <w:jc w:val="center"/>
            </w:pPr>
            <w:r>
              <w:rPr>
                <w:rFonts w:hint="eastAsia"/>
              </w:rPr>
              <w:t>4</w:t>
            </w:r>
            <w:r>
              <w:t>096 byte</w:t>
            </w:r>
          </w:p>
        </w:tc>
        <w:tc>
          <w:tcPr>
            <w:tcW w:w="2999" w:type="dxa"/>
            <w:vAlign w:val="center"/>
          </w:tcPr>
          <w:p w14:paraId="0D3E34F7" w14:textId="77777777" w:rsidR="000C0011" w:rsidRDefault="000C0011" w:rsidP="00F0395A">
            <w:pPr>
              <w:jc w:val="center"/>
            </w:pPr>
            <w:r>
              <w:rPr>
                <w:rFonts w:hint="eastAsia"/>
              </w:rPr>
              <w:t>6</w:t>
            </w:r>
            <w:r>
              <w:t>4KB</w:t>
            </w:r>
          </w:p>
        </w:tc>
      </w:tr>
      <w:tr w:rsidR="000C0011" w14:paraId="4726F44D" w14:textId="77777777" w:rsidTr="00F0395A">
        <w:tc>
          <w:tcPr>
            <w:tcW w:w="2998" w:type="dxa"/>
            <w:vAlign w:val="center"/>
          </w:tcPr>
          <w:p w14:paraId="7EDECB83" w14:textId="77777777" w:rsidR="000C0011" w:rsidRDefault="000C0011" w:rsidP="00F0395A">
            <w:pPr>
              <w:jc w:val="center"/>
            </w:pPr>
            <w:r>
              <w:rPr>
                <w:rFonts w:hint="eastAsia"/>
              </w:rPr>
              <w:t>2</w:t>
            </w:r>
            <w:r>
              <w:t>048 byte</w:t>
            </w:r>
          </w:p>
        </w:tc>
        <w:tc>
          <w:tcPr>
            <w:tcW w:w="2999" w:type="dxa"/>
            <w:vAlign w:val="center"/>
          </w:tcPr>
          <w:p w14:paraId="44326404" w14:textId="77777777" w:rsidR="000C0011" w:rsidRDefault="000C0011" w:rsidP="00F0395A">
            <w:pPr>
              <w:jc w:val="center"/>
            </w:pPr>
            <w:r>
              <w:t>2048 byte</w:t>
            </w:r>
          </w:p>
        </w:tc>
        <w:tc>
          <w:tcPr>
            <w:tcW w:w="2999" w:type="dxa"/>
            <w:vAlign w:val="center"/>
          </w:tcPr>
          <w:p w14:paraId="5C33B801" w14:textId="77777777" w:rsidR="000C0011" w:rsidRDefault="000C0011" w:rsidP="00F0395A">
            <w:pPr>
              <w:jc w:val="center"/>
            </w:pPr>
            <w:r>
              <w:rPr>
                <w:rFonts w:hint="eastAsia"/>
              </w:rPr>
              <w:t>3</w:t>
            </w:r>
            <w:r>
              <w:t>2KB</w:t>
            </w:r>
          </w:p>
        </w:tc>
      </w:tr>
      <w:tr w:rsidR="000C0011" w14:paraId="0E233887" w14:textId="77777777" w:rsidTr="00F0395A">
        <w:tc>
          <w:tcPr>
            <w:tcW w:w="2998" w:type="dxa"/>
            <w:vAlign w:val="center"/>
          </w:tcPr>
          <w:p w14:paraId="3C770411" w14:textId="77777777" w:rsidR="000C0011" w:rsidRDefault="000C0011" w:rsidP="00F0395A">
            <w:pPr>
              <w:jc w:val="center"/>
            </w:pPr>
            <w:r>
              <w:rPr>
                <w:rFonts w:hint="eastAsia"/>
              </w:rPr>
              <w:t>1</w:t>
            </w:r>
            <w:r>
              <w:t>024 byte</w:t>
            </w:r>
          </w:p>
        </w:tc>
        <w:tc>
          <w:tcPr>
            <w:tcW w:w="2999" w:type="dxa"/>
            <w:vAlign w:val="center"/>
          </w:tcPr>
          <w:p w14:paraId="3CE3CEB3" w14:textId="77777777" w:rsidR="000C0011" w:rsidRDefault="000C0011" w:rsidP="00F0395A">
            <w:pPr>
              <w:jc w:val="center"/>
            </w:pPr>
            <w:r>
              <w:rPr>
                <w:rFonts w:hint="eastAsia"/>
              </w:rPr>
              <w:t>1</w:t>
            </w:r>
            <w:r>
              <w:t>024 byte</w:t>
            </w:r>
          </w:p>
        </w:tc>
        <w:tc>
          <w:tcPr>
            <w:tcW w:w="2999" w:type="dxa"/>
            <w:vAlign w:val="center"/>
          </w:tcPr>
          <w:p w14:paraId="0A7D90A8" w14:textId="77777777" w:rsidR="000C0011" w:rsidRDefault="000C0011" w:rsidP="00F0395A">
            <w:pPr>
              <w:jc w:val="center"/>
            </w:pPr>
            <w:r>
              <w:rPr>
                <w:rFonts w:hint="eastAsia"/>
              </w:rPr>
              <w:t>1</w:t>
            </w:r>
            <w:r>
              <w:t>6KB</w:t>
            </w:r>
          </w:p>
        </w:tc>
      </w:tr>
      <w:tr w:rsidR="000C0011" w14:paraId="1A0D3B51" w14:textId="77777777" w:rsidTr="00F0395A">
        <w:tc>
          <w:tcPr>
            <w:tcW w:w="2998" w:type="dxa"/>
            <w:vAlign w:val="center"/>
          </w:tcPr>
          <w:p w14:paraId="783C4F0F" w14:textId="77777777" w:rsidR="000C0011" w:rsidRDefault="000C0011" w:rsidP="00F0395A">
            <w:pPr>
              <w:jc w:val="center"/>
            </w:pPr>
            <w:r>
              <w:rPr>
                <w:rFonts w:hint="eastAsia"/>
              </w:rPr>
              <w:t>&lt;</w:t>
            </w:r>
            <w:r>
              <w:t>= 512 byte</w:t>
            </w:r>
          </w:p>
        </w:tc>
        <w:tc>
          <w:tcPr>
            <w:tcW w:w="2999" w:type="dxa"/>
            <w:vAlign w:val="center"/>
          </w:tcPr>
          <w:p w14:paraId="3CB1DF3F" w14:textId="77777777" w:rsidR="000C0011" w:rsidRDefault="000C0011" w:rsidP="00F0395A">
            <w:pPr>
              <w:jc w:val="center"/>
            </w:pPr>
            <w:r>
              <w:rPr>
                <w:rFonts w:hint="eastAsia"/>
              </w:rPr>
              <w:t>5</w:t>
            </w:r>
            <w:r>
              <w:t>12 byte</w:t>
            </w:r>
          </w:p>
        </w:tc>
        <w:tc>
          <w:tcPr>
            <w:tcW w:w="2999" w:type="dxa"/>
            <w:vAlign w:val="center"/>
          </w:tcPr>
          <w:p w14:paraId="0ECE43D7" w14:textId="77777777" w:rsidR="000C0011" w:rsidRDefault="000C0011" w:rsidP="001B482D">
            <w:pPr>
              <w:keepNext/>
              <w:jc w:val="center"/>
            </w:pPr>
            <w:r>
              <w:rPr>
                <w:rFonts w:hint="eastAsia"/>
              </w:rPr>
              <w:t>8</w:t>
            </w:r>
            <w:r>
              <w:t>KB</w:t>
            </w:r>
          </w:p>
        </w:tc>
      </w:tr>
    </w:tbl>
    <w:p w14:paraId="0884BFC6" w14:textId="77777777" w:rsidR="002B67CE" w:rsidRPr="002B67CE" w:rsidRDefault="002B67CE" w:rsidP="002B67CE">
      <w:pPr>
        <w:pStyle w:val="afa"/>
        <w:ind w:left="420" w:firstLineChars="0" w:firstLine="0"/>
      </w:pPr>
    </w:p>
    <w:p w14:paraId="4890F929" w14:textId="3C4A46A3" w:rsidR="00BA21C3" w:rsidRDefault="00F0789A" w:rsidP="00F0789A">
      <w:pPr>
        <w:pStyle w:val="afa"/>
        <w:numPr>
          <w:ilvl w:val="0"/>
          <w:numId w:val="30"/>
        </w:numPr>
        <w:ind w:firstLineChars="0"/>
      </w:pPr>
      <w:r w:rsidRPr="00F0789A">
        <w:rPr>
          <w:rFonts w:hint="eastAsia"/>
          <w:b/>
        </w:rPr>
        <w:t>S</w:t>
      </w:r>
      <w:r w:rsidRPr="00F0789A">
        <w:rPr>
          <w:b/>
        </w:rPr>
        <w:t xml:space="preserve">RAM </w:t>
      </w:r>
      <w:r w:rsidRPr="00F0789A">
        <w:rPr>
          <w:rFonts w:hint="eastAsia"/>
          <w:b/>
        </w:rPr>
        <w:t>空间使用情况</w:t>
      </w:r>
      <w:r>
        <w:rPr>
          <w:rFonts w:hint="eastAsia"/>
        </w:rPr>
        <w:t>：</w:t>
      </w:r>
      <w:r w:rsidR="00BA21C3">
        <w:rPr>
          <w:rFonts w:hint="eastAsia"/>
        </w:rPr>
        <w:t>用户需要设置</w:t>
      </w:r>
      <w:r w:rsidR="00BA21C3">
        <w:rPr>
          <w:rFonts w:hint="eastAsia"/>
        </w:rPr>
        <w:t>R</w:t>
      </w:r>
      <w:r w:rsidR="00BA21C3">
        <w:t>AM</w:t>
      </w:r>
      <w:r w:rsidR="00BA21C3">
        <w:rPr>
          <w:rFonts w:hint="eastAsia"/>
        </w:rPr>
        <w:t>基地址</w:t>
      </w:r>
      <w:proofErr w:type="spellStart"/>
      <w:r w:rsidR="00BA21C3">
        <w:rPr>
          <w:rFonts w:hint="eastAsia"/>
        </w:rPr>
        <w:t>eep</w:t>
      </w:r>
      <w:r w:rsidR="00BA21C3">
        <w:t>R</w:t>
      </w:r>
      <w:r w:rsidR="00BA21C3">
        <w:rPr>
          <w:rFonts w:hint="eastAsia"/>
        </w:rPr>
        <w:t>am</w:t>
      </w:r>
      <w:r w:rsidR="00BA21C3">
        <w:t>BaseAddr</w:t>
      </w:r>
      <w:proofErr w:type="spellEnd"/>
      <w:r>
        <w:rPr>
          <w:rFonts w:hint="eastAsia"/>
        </w:rPr>
        <w:t>，</w:t>
      </w:r>
      <w:proofErr w:type="spellStart"/>
      <w:r w:rsidR="0095025C">
        <w:t>EEP</w:t>
      </w:r>
      <w:r>
        <w:t>_init</w:t>
      </w:r>
      <w:proofErr w:type="spellEnd"/>
      <w:r>
        <w:rPr>
          <w:rFonts w:hint="eastAsia"/>
        </w:rPr>
        <w:t>后，</w:t>
      </w:r>
      <w:r>
        <w:rPr>
          <w:rFonts w:hint="eastAsia"/>
        </w:rPr>
        <w:t>eep</w:t>
      </w:r>
      <w:r>
        <w:t xml:space="preserve">_drv.lib </w:t>
      </w:r>
      <w:r>
        <w:rPr>
          <w:rFonts w:hint="eastAsia"/>
        </w:rPr>
        <w:t>会使用</w:t>
      </w:r>
      <w:proofErr w:type="spellStart"/>
      <w:r>
        <w:rPr>
          <w:rFonts w:hint="eastAsia"/>
        </w:rPr>
        <w:t>eep</w:t>
      </w:r>
      <w:r>
        <w:t>R</w:t>
      </w:r>
      <w:r>
        <w:rPr>
          <w:rFonts w:hint="eastAsia"/>
        </w:rPr>
        <w:t>am</w:t>
      </w:r>
      <w:r>
        <w:t>BaseAddr</w:t>
      </w:r>
      <w:proofErr w:type="spellEnd"/>
      <w:r>
        <w:t xml:space="preserve"> + SRAM Size </w:t>
      </w:r>
      <w:r>
        <w:rPr>
          <w:rFonts w:hint="eastAsia"/>
        </w:rPr>
        <w:t>的这一段</w:t>
      </w:r>
      <w:r>
        <w:rPr>
          <w:rFonts w:hint="eastAsia"/>
        </w:rPr>
        <w:t>S</w:t>
      </w:r>
      <w:r>
        <w:t>RAM</w:t>
      </w:r>
      <w:r>
        <w:rPr>
          <w:rFonts w:hint="eastAsia"/>
        </w:rPr>
        <w:t>空间</w:t>
      </w:r>
      <w:r w:rsidR="001537C6">
        <w:rPr>
          <w:rFonts w:hint="eastAsia"/>
        </w:rPr>
        <w:t>，</w:t>
      </w:r>
      <w:r w:rsidR="001537C6">
        <w:rPr>
          <w:rFonts w:hint="eastAsia"/>
        </w:rPr>
        <w:t xml:space="preserve"> </w:t>
      </w:r>
      <w:r w:rsidR="001537C6">
        <w:t>SRAM S</w:t>
      </w:r>
      <w:r w:rsidR="001537C6">
        <w:rPr>
          <w:rFonts w:hint="eastAsia"/>
        </w:rPr>
        <w:t>ize</w:t>
      </w:r>
      <w:r w:rsidR="001537C6">
        <w:t xml:space="preserve"> </w:t>
      </w:r>
      <w:r w:rsidR="001537C6">
        <w:rPr>
          <w:rFonts w:hint="eastAsia"/>
        </w:rPr>
        <w:t>=</w:t>
      </w:r>
      <w:r w:rsidR="001537C6">
        <w:t xml:space="preserve"> EEP S</w:t>
      </w:r>
      <w:r w:rsidR="001537C6">
        <w:rPr>
          <w:rFonts w:hint="eastAsia"/>
        </w:rPr>
        <w:t>ize</w:t>
      </w:r>
      <w:r>
        <w:rPr>
          <w:rFonts w:hint="eastAsia"/>
        </w:rPr>
        <w:t>；</w:t>
      </w:r>
    </w:p>
    <w:p w14:paraId="74FDA0D2" w14:textId="36DED075" w:rsidR="00F0789A" w:rsidRDefault="00F0789A" w:rsidP="00F0789A">
      <w:pPr>
        <w:pStyle w:val="afa"/>
        <w:numPr>
          <w:ilvl w:val="0"/>
          <w:numId w:val="30"/>
        </w:numPr>
        <w:ind w:firstLineChars="0"/>
      </w:pPr>
      <w:r w:rsidRPr="00F0789A">
        <w:rPr>
          <w:rFonts w:hint="eastAsia"/>
          <w:b/>
        </w:rPr>
        <w:t>F</w:t>
      </w:r>
      <w:r w:rsidRPr="00F0789A">
        <w:rPr>
          <w:b/>
        </w:rPr>
        <w:t>LASH</w:t>
      </w:r>
      <w:r w:rsidRPr="00F0789A">
        <w:rPr>
          <w:rFonts w:hint="eastAsia"/>
          <w:b/>
        </w:rPr>
        <w:t>空间使用情况</w:t>
      </w:r>
      <w:r>
        <w:rPr>
          <w:rFonts w:hint="eastAsia"/>
        </w:rPr>
        <w:t>：用户需要设置</w:t>
      </w:r>
      <w:r>
        <w:rPr>
          <w:rFonts w:hint="eastAsia"/>
        </w:rPr>
        <w:t>F</w:t>
      </w:r>
      <w:r>
        <w:t>LASH</w:t>
      </w:r>
      <w:r>
        <w:rPr>
          <w:rFonts w:hint="eastAsia"/>
        </w:rPr>
        <w:t>基地址</w:t>
      </w:r>
      <w:proofErr w:type="spellStart"/>
      <w:r>
        <w:rPr>
          <w:rFonts w:hint="eastAsia"/>
        </w:rPr>
        <w:t>e</w:t>
      </w:r>
      <w:r>
        <w:t>epFlashB</w:t>
      </w:r>
      <w:r>
        <w:rPr>
          <w:rFonts w:hint="eastAsia"/>
        </w:rPr>
        <w:t>ase</w:t>
      </w:r>
      <w:r>
        <w:t>Addr</w:t>
      </w:r>
      <w:proofErr w:type="spellEnd"/>
      <w:r>
        <w:rPr>
          <w:rFonts w:hint="eastAsia"/>
        </w:rPr>
        <w:t>，</w:t>
      </w:r>
      <w:proofErr w:type="spellStart"/>
      <w:r w:rsidR="0095025C">
        <w:t>EEP</w:t>
      </w:r>
      <w:r>
        <w:t>_init</w:t>
      </w:r>
      <w:proofErr w:type="spellEnd"/>
      <w:r>
        <w:rPr>
          <w:rFonts w:hint="eastAsia"/>
        </w:rPr>
        <w:t>后，</w:t>
      </w:r>
      <w:r>
        <w:rPr>
          <w:rFonts w:hint="eastAsia"/>
        </w:rPr>
        <w:t>eep</w:t>
      </w:r>
      <w:r>
        <w:t xml:space="preserve">_drv.lib </w:t>
      </w:r>
      <w:r>
        <w:rPr>
          <w:rFonts w:hint="eastAsia"/>
        </w:rPr>
        <w:t>会使用</w:t>
      </w:r>
      <w:proofErr w:type="spellStart"/>
      <w:r>
        <w:rPr>
          <w:rFonts w:hint="eastAsia"/>
        </w:rPr>
        <w:t>e</w:t>
      </w:r>
      <w:r>
        <w:t>epFlashB</w:t>
      </w:r>
      <w:r>
        <w:rPr>
          <w:rFonts w:hint="eastAsia"/>
        </w:rPr>
        <w:t>ase</w:t>
      </w:r>
      <w:r>
        <w:t>Addr</w:t>
      </w:r>
      <w:proofErr w:type="spellEnd"/>
      <w:r>
        <w:t xml:space="preserve"> </w:t>
      </w:r>
      <w:r>
        <w:rPr>
          <w:rFonts w:hint="eastAsia"/>
        </w:rPr>
        <w:t>+</w:t>
      </w:r>
      <w:r>
        <w:t xml:space="preserve"> FLASH S</w:t>
      </w:r>
      <w:r>
        <w:rPr>
          <w:rFonts w:hint="eastAsia"/>
        </w:rPr>
        <w:t>ize</w:t>
      </w:r>
      <w:r>
        <w:t xml:space="preserve"> </w:t>
      </w:r>
      <w:r>
        <w:rPr>
          <w:rFonts w:hint="eastAsia"/>
        </w:rPr>
        <w:t>的这一段</w:t>
      </w:r>
      <w:r>
        <w:rPr>
          <w:rFonts w:hint="eastAsia"/>
        </w:rPr>
        <w:t>F</w:t>
      </w:r>
      <w:r>
        <w:t>LASH</w:t>
      </w:r>
      <w:r>
        <w:rPr>
          <w:rFonts w:hint="eastAsia"/>
        </w:rPr>
        <w:t>空间</w:t>
      </w:r>
      <w:r w:rsidR="001537C6">
        <w:rPr>
          <w:rFonts w:hint="eastAsia"/>
        </w:rPr>
        <w:t>，</w:t>
      </w:r>
      <w:r w:rsidR="001537C6">
        <w:rPr>
          <w:rFonts w:hint="eastAsia"/>
        </w:rPr>
        <w:t>F</w:t>
      </w:r>
      <w:r w:rsidR="001537C6">
        <w:t>LASH S</w:t>
      </w:r>
      <w:r w:rsidR="001537C6">
        <w:rPr>
          <w:rFonts w:hint="eastAsia"/>
        </w:rPr>
        <w:t>ize</w:t>
      </w:r>
      <w:r w:rsidR="001537C6">
        <w:t xml:space="preserve"> = 16</w:t>
      </w:r>
      <w:r w:rsidR="001537C6">
        <w:rPr>
          <w:rFonts w:hint="eastAsia"/>
        </w:rPr>
        <w:t>*</w:t>
      </w:r>
      <w:r w:rsidR="001537C6">
        <w:t>EEP S</w:t>
      </w:r>
      <w:r w:rsidR="001537C6">
        <w:rPr>
          <w:rFonts w:hint="eastAsia"/>
        </w:rPr>
        <w:t>i</w:t>
      </w:r>
      <w:r w:rsidR="001537C6">
        <w:t>z</w:t>
      </w:r>
      <w:r w:rsidR="001537C6">
        <w:rPr>
          <w:rFonts w:hint="eastAsia"/>
        </w:rPr>
        <w:t>e</w:t>
      </w:r>
      <w:r>
        <w:rPr>
          <w:rFonts w:hint="eastAsia"/>
        </w:rPr>
        <w:t>；</w:t>
      </w:r>
    </w:p>
    <w:p w14:paraId="62B2FE58" w14:textId="5FAAC907" w:rsidR="00F0789A" w:rsidRDefault="00F0789A" w:rsidP="00F0789A"/>
    <w:p w14:paraId="305D71C9" w14:textId="77777777" w:rsidR="00F0789A" w:rsidRDefault="00F0789A" w:rsidP="00F0789A">
      <w:pPr>
        <w:shd w:val="clear" w:color="auto" w:fill="FFF2CC"/>
      </w:pPr>
      <w:r>
        <w:rPr>
          <w:lang w:eastAsia="zh-TW"/>
        </w:rPr>
        <w:object w:dxaOrig="480" w:dyaOrig="480" w14:anchorId="3FE0DB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24.3pt" o:ole="">
            <v:imagedata r:id="rId12" o:title=""/>
          </v:shape>
          <o:OLEObject Type="Embed" ProgID="Visio.Drawing.15" ShapeID="_x0000_i1025" DrawAspect="Content" ObjectID="_1750233630" r:id="rId13"/>
        </w:object>
      </w:r>
      <w:r>
        <w:rPr>
          <w:rFonts w:hint="eastAsia"/>
          <w:b/>
        </w:rPr>
        <w:t>注意</w:t>
      </w:r>
      <w:r>
        <w:rPr>
          <w:rFonts w:hint="eastAsia"/>
        </w:rPr>
        <w:t>：</w:t>
      </w:r>
    </w:p>
    <w:p w14:paraId="3E52070A" w14:textId="1E013BFC" w:rsidR="0021100E" w:rsidRDefault="00F0789A" w:rsidP="00F0789A">
      <w:pPr>
        <w:shd w:val="clear" w:color="auto" w:fill="FFF2CC"/>
      </w:pPr>
      <w:r>
        <w:rPr>
          <w:rFonts w:hint="eastAsia"/>
        </w:rPr>
        <w:t>1.</w:t>
      </w:r>
      <w:r>
        <w:t xml:space="preserve"> </w:t>
      </w:r>
      <w:r w:rsidR="007A065F">
        <w:rPr>
          <w:rFonts w:hint="eastAsia"/>
        </w:rPr>
        <w:t>建议使用</w:t>
      </w:r>
      <w:r w:rsidR="0021100E">
        <w:t>D-FLASH</w:t>
      </w:r>
      <w:r w:rsidR="0021100E">
        <w:rPr>
          <w:rFonts w:hint="eastAsia"/>
        </w:rPr>
        <w:t>进行模拟</w:t>
      </w:r>
      <w:r w:rsidR="0021100E">
        <w:rPr>
          <w:rFonts w:hint="eastAsia"/>
        </w:rPr>
        <w:t>E</w:t>
      </w:r>
      <w:r w:rsidR="0021100E">
        <w:t>EP</w:t>
      </w:r>
      <w:r w:rsidR="0021100E">
        <w:rPr>
          <w:rFonts w:hint="eastAsia"/>
        </w:rPr>
        <w:t>;</w:t>
      </w:r>
      <w:r>
        <w:t xml:space="preserve"> </w:t>
      </w:r>
    </w:p>
    <w:p w14:paraId="0BE300D8" w14:textId="0EAD9A9B" w:rsidR="00F0789A" w:rsidRDefault="0021100E" w:rsidP="00F0789A">
      <w:pPr>
        <w:shd w:val="clear" w:color="auto" w:fill="FFF2CC"/>
      </w:pPr>
      <w:r>
        <w:rPr>
          <w:rFonts w:hint="eastAsia"/>
        </w:rPr>
        <w:t>2.</w:t>
      </w:r>
      <w:r>
        <w:t xml:space="preserve"> </w:t>
      </w:r>
      <w:proofErr w:type="spellStart"/>
      <w:r w:rsidR="00F0789A">
        <w:rPr>
          <w:rFonts w:hint="eastAsia"/>
        </w:rPr>
        <w:t>e</w:t>
      </w:r>
      <w:r w:rsidR="00F0789A">
        <w:t>epS</w:t>
      </w:r>
      <w:r w:rsidR="00F0789A">
        <w:rPr>
          <w:rFonts w:hint="eastAsia"/>
        </w:rPr>
        <w:t>ize</w:t>
      </w:r>
      <w:proofErr w:type="spellEnd"/>
      <w:r w:rsidR="00F0789A">
        <w:t xml:space="preserve"> </w:t>
      </w:r>
      <w:r w:rsidR="00F0789A">
        <w:rPr>
          <w:rFonts w:hint="eastAsia"/>
        </w:rPr>
        <w:t>最大可配置</w:t>
      </w:r>
      <w:r w:rsidR="00F0789A">
        <w:rPr>
          <w:rFonts w:hint="eastAsia"/>
        </w:rPr>
        <w:t>4096</w:t>
      </w:r>
      <w:r w:rsidR="00F0789A">
        <w:t xml:space="preserve"> byte</w:t>
      </w:r>
      <w:r w:rsidR="00F0789A">
        <w:rPr>
          <w:rFonts w:hint="eastAsia"/>
        </w:rPr>
        <w:t>，</w:t>
      </w:r>
      <w:r w:rsidR="00F0789A">
        <w:t xml:space="preserve"> </w:t>
      </w:r>
      <w:r w:rsidR="00F0789A">
        <w:rPr>
          <w:rFonts w:hint="eastAsia"/>
        </w:rPr>
        <w:t>最小可配置</w:t>
      </w:r>
      <w:r w:rsidR="00F0789A">
        <w:rPr>
          <w:rFonts w:hint="eastAsia"/>
        </w:rPr>
        <w:t>512</w:t>
      </w:r>
      <w:r w:rsidR="00F0789A">
        <w:t xml:space="preserve"> </w:t>
      </w:r>
      <w:r w:rsidR="00F0789A">
        <w:rPr>
          <w:rFonts w:hint="eastAsia"/>
        </w:rPr>
        <w:t>byte</w:t>
      </w:r>
      <w:r w:rsidR="00F0789A">
        <w:t>;</w:t>
      </w:r>
    </w:p>
    <w:p w14:paraId="358B3B50" w14:textId="5EFD8BDA" w:rsidR="00F0789A" w:rsidRDefault="002B67CE" w:rsidP="00F0789A">
      <w:pPr>
        <w:shd w:val="clear" w:color="auto" w:fill="FFF2CC"/>
      </w:pPr>
      <w:r>
        <w:rPr>
          <w:rFonts w:hint="eastAsia"/>
        </w:rPr>
        <w:t>3</w:t>
      </w:r>
      <w:r w:rsidR="00F0789A">
        <w:rPr>
          <w:rFonts w:hint="eastAsia"/>
        </w:rPr>
        <w:t>.</w:t>
      </w:r>
      <w:r w:rsidR="00F0789A">
        <w:t xml:space="preserve"> </w:t>
      </w:r>
      <w:r w:rsidR="00F0789A">
        <w:rPr>
          <w:rFonts w:hint="eastAsia"/>
        </w:rPr>
        <w:t>用户需要保证用于</w:t>
      </w:r>
      <w:r w:rsidR="001537C6">
        <w:rPr>
          <w:rFonts w:hint="eastAsia"/>
        </w:rPr>
        <w:t>模拟</w:t>
      </w:r>
      <w:r w:rsidR="00F0789A">
        <w:rPr>
          <w:rFonts w:hint="eastAsia"/>
        </w:rPr>
        <w:t>E</w:t>
      </w:r>
      <w:r w:rsidR="00F0789A">
        <w:t xml:space="preserve">EP </w:t>
      </w:r>
      <w:r w:rsidR="00F0789A">
        <w:rPr>
          <w:rFonts w:hint="eastAsia"/>
        </w:rPr>
        <w:t>的</w:t>
      </w:r>
      <w:r w:rsidR="00D34477">
        <w:rPr>
          <w:rFonts w:hint="eastAsia"/>
        </w:rPr>
        <w:t>S</w:t>
      </w:r>
      <w:r w:rsidR="00F0789A">
        <w:t>RAM</w:t>
      </w:r>
      <w:r w:rsidR="00F0789A">
        <w:rPr>
          <w:rFonts w:hint="eastAsia"/>
        </w:rPr>
        <w:t>空间和</w:t>
      </w:r>
      <w:r w:rsidR="00F0789A">
        <w:rPr>
          <w:rFonts w:hint="eastAsia"/>
        </w:rPr>
        <w:t>F</w:t>
      </w:r>
      <w:r w:rsidR="00F0789A">
        <w:t xml:space="preserve">LASH </w:t>
      </w:r>
      <w:r w:rsidR="00F0789A">
        <w:rPr>
          <w:rFonts w:hint="eastAsia"/>
        </w:rPr>
        <w:t>空间除了</w:t>
      </w:r>
      <w:r w:rsidR="00F0789A">
        <w:t>eep_drv</w:t>
      </w:r>
      <w:r w:rsidR="00F0789A">
        <w:rPr>
          <w:rFonts w:hint="eastAsia"/>
        </w:rPr>
        <w:t>.</w:t>
      </w:r>
      <w:r w:rsidR="00F0789A">
        <w:t>lib</w:t>
      </w:r>
      <w:r w:rsidR="00F0789A">
        <w:rPr>
          <w:rFonts w:hint="eastAsia"/>
        </w:rPr>
        <w:t>外不会被其他程序使用；</w:t>
      </w:r>
    </w:p>
    <w:p w14:paraId="396F3D96" w14:textId="0E3891D5" w:rsidR="00F0789A" w:rsidRDefault="002B67CE" w:rsidP="00F0789A">
      <w:pPr>
        <w:shd w:val="clear" w:color="auto" w:fill="FFF2CC"/>
      </w:pPr>
      <w:r>
        <w:rPr>
          <w:rFonts w:hint="eastAsia"/>
        </w:rPr>
        <w:t>4</w:t>
      </w:r>
      <w:r w:rsidR="00F0789A">
        <w:rPr>
          <w:rFonts w:hint="eastAsia"/>
        </w:rPr>
        <w:t>.</w:t>
      </w:r>
      <w:r w:rsidR="00F0789A">
        <w:t xml:space="preserve"> </w:t>
      </w:r>
      <w:r w:rsidR="00F0789A">
        <w:rPr>
          <w:rFonts w:hint="eastAsia"/>
        </w:rPr>
        <w:t>用户需要保证从</w:t>
      </w:r>
      <w:r w:rsidR="00F0789A">
        <w:rPr>
          <w:rFonts w:hint="eastAsia"/>
        </w:rPr>
        <w:t>R</w:t>
      </w:r>
      <w:r w:rsidR="00F0789A">
        <w:t>AM</w:t>
      </w:r>
      <w:r w:rsidR="00F0789A">
        <w:rPr>
          <w:rFonts w:hint="eastAsia"/>
        </w:rPr>
        <w:t>基地址开始，有足够的</w:t>
      </w:r>
      <w:r w:rsidR="00D34477">
        <w:t>S</w:t>
      </w:r>
      <w:r w:rsidR="00F0789A">
        <w:rPr>
          <w:rFonts w:hint="eastAsia"/>
        </w:rPr>
        <w:t>R</w:t>
      </w:r>
      <w:r w:rsidR="00F0789A">
        <w:t>AM</w:t>
      </w:r>
      <w:r w:rsidR="00F0789A">
        <w:rPr>
          <w:rFonts w:hint="eastAsia"/>
        </w:rPr>
        <w:t>空间（</w:t>
      </w:r>
      <w:proofErr w:type="spellStart"/>
      <w:r w:rsidR="00F0789A">
        <w:rPr>
          <w:rFonts w:hint="eastAsia"/>
        </w:rPr>
        <w:t>ee</w:t>
      </w:r>
      <w:r w:rsidR="00F0789A">
        <w:t>pSize</w:t>
      </w:r>
      <w:proofErr w:type="spellEnd"/>
      <w:r w:rsidR="00F0789A">
        <w:rPr>
          <w:rFonts w:hint="eastAsia"/>
        </w:rPr>
        <w:t>）供</w:t>
      </w:r>
      <w:r w:rsidR="00F0789A">
        <w:rPr>
          <w:rFonts w:hint="eastAsia"/>
        </w:rPr>
        <w:t>eep</w:t>
      </w:r>
      <w:r w:rsidR="00F0789A">
        <w:t>_drv</w:t>
      </w:r>
      <w:r w:rsidR="00F0789A">
        <w:rPr>
          <w:rFonts w:hint="eastAsia"/>
        </w:rPr>
        <w:t>.</w:t>
      </w:r>
      <w:r w:rsidR="00F0789A">
        <w:t>lib</w:t>
      </w:r>
      <w:r w:rsidR="00F0789A">
        <w:rPr>
          <w:rFonts w:hint="eastAsia"/>
        </w:rPr>
        <w:t>使用；</w:t>
      </w:r>
    </w:p>
    <w:p w14:paraId="2882B772" w14:textId="428100AF" w:rsidR="00F0789A" w:rsidRPr="002B67CE" w:rsidRDefault="002B67CE" w:rsidP="002B67CE">
      <w:pPr>
        <w:shd w:val="clear" w:color="auto" w:fill="FFF2CC"/>
      </w:pPr>
      <w:r>
        <w:rPr>
          <w:rFonts w:hint="eastAsia"/>
        </w:rPr>
        <w:t>5</w:t>
      </w:r>
      <w:r w:rsidR="00F0789A">
        <w:t xml:space="preserve">. </w:t>
      </w:r>
      <w:r w:rsidR="00F0789A">
        <w:rPr>
          <w:rFonts w:hint="eastAsia"/>
        </w:rPr>
        <w:t>用户需要保证从</w:t>
      </w:r>
      <w:r w:rsidR="00F0789A">
        <w:rPr>
          <w:rFonts w:hint="eastAsia"/>
        </w:rPr>
        <w:t>F</w:t>
      </w:r>
      <w:r w:rsidR="00F0789A">
        <w:t>LASH</w:t>
      </w:r>
      <w:r w:rsidR="00F0789A">
        <w:rPr>
          <w:rFonts w:hint="eastAsia"/>
        </w:rPr>
        <w:t>基地址开始，有足够的</w:t>
      </w:r>
      <w:r w:rsidR="00F0789A">
        <w:rPr>
          <w:rFonts w:hint="eastAsia"/>
        </w:rPr>
        <w:t>F</w:t>
      </w:r>
      <w:r w:rsidR="00F0789A">
        <w:t>LASH</w:t>
      </w:r>
      <w:r w:rsidR="00F0789A">
        <w:rPr>
          <w:rFonts w:hint="eastAsia"/>
        </w:rPr>
        <w:t>空间（</w:t>
      </w:r>
      <w:r w:rsidR="00F0789A">
        <w:rPr>
          <w:rFonts w:hint="eastAsia"/>
        </w:rPr>
        <w:t>16*</w:t>
      </w:r>
      <w:proofErr w:type="spellStart"/>
      <w:r w:rsidR="00F0789A">
        <w:t>eepS</w:t>
      </w:r>
      <w:r w:rsidR="00F0789A">
        <w:rPr>
          <w:rFonts w:hint="eastAsia"/>
        </w:rPr>
        <w:t>ize</w:t>
      </w:r>
      <w:proofErr w:type="spellEnd"/>
      <w:r w:rsidR="00F0789A">
        <w:rPr>
          <w:rFonts w:hint="eastAsia"/>
        </w:rPr>
        <w:t>）供</w:t>
      </w:r>
      <w:r w:rsidR="00F0789A">
        <w:t>eep_drv</w:t>
      </w:r>
      <w:r w:rsidR="00F0789A">
        <w:rPr>
          <w:rFonts w:hint="eastAsia"/>
        </w:rPr>
        <w:t>.</w:t>
      </w:r>
      <w:r w:rsidR="00F0789A">
        <w:t>lib</w:t>
      </w:r>
      <w:r w:rsidR="00F0789A">
        <w:rPr>
          <w:rFonts w:hint="eastAsia"/>
        </w:rPr>
        <w:t>使用；</w:t>
      </w:r>
    </w:p>
    <w:p w14:paraId="582B903C" w14:textId="1A1B19C0" w:rsidR="00557771" w:rsidRDefault="0062576A" w:rsidP="00557771">
      <w:pPr>
        <w:pStyle w:val="1"/>
        <w:rPr>
          <w:szCs w:val="36"/>
          <w:lang w:eastAsia="zh-CN"/>
        </w:rPr>
      </w:pPr>
      <w:bookmarkStart w:id="24" w:name="_Toc139620818"/>
      <w:r>
        <w:rPr>
          <w:rFonts w:hint="eastAsia"/>
          <w:szCs w:val="36"/>
          <w:lang w:eastAsia="zh-CN"/>
        </w:rPr>
        <w:t>类型定义</w:t>
      </w:r>
      <w:bookmarkEnd w:id="24"/>
    </w:p>
    <w:p w14:paraId="115A7077" w14:textId="77777777" w:rsidR="009B17AF" w:rsidRDefault="009B17AF" w:rsidP="009B17AF">
      <w:pPr>
        <w:pStyle w:val="2"/>
      </w:pPr>
      <w:bookmarkStart w:id="25" w:name="_Ref139619759"/>
      <w:bookmarkStart w:id="26" w:name="_Ref139619785"/>
      <w:bookmarkStart w:id="27" w:name="_Ref139619837"/>
      <w:bookmarkStart w:id="28" w:name="_Ref139619881"/>
      <w:bookmarkStart w:id="29" w:name="_Ref139620242"/>
      <w:bookmarkStart w:id="30" w:name="_Toc139620819"/>
      <w:r>
        <w:rPr>
          <w:rFonts w:hint="eastAsia"/>
        </w:rPr>
        <w:t>初始化配置定义</w:t>
      </w:r>
      <w:bookmarkEnd w:id="25"/>
      <w:bookmarkEnd w:id="26"/>
      <w:bookmarkEnd w:id="27"/>
      <w:bookmarkEnd w:id="28"/>
      <w:bookmarkEnd w:id="29"/>
      <w:bookmarkEnd w:id="30"/>
    </w:p>
    <w:p w14:paraId="5599454B" w14:textId="1811CC53" w:rsidR="009B17AF" w:rsidRDefault="00F0789A" w:rsidP="009B17AF">
      <w:r>
        <w:t>eep_drv</w:t>
      </w:r>
      <w:r w:rsidR="006B2C90">
        <w:t xml:space="preserve">.lib  </w:t>
      </w:r>
      <w:r w:rsidR="006B2C90">
        <w:rPr>
          <w:rFonts w:hint="eastAsia"/>
        </w:rPr>
        <w:t>使用了</w:t>
      </w:r>
      <w:r w:rsidR="006B2C90">
        <w:rPr>
          <w:rFonts w:hint="eastAsia"/>
        </w:rPr>
        <w:t>F</w:t>
      </w:r>
      <w:r w:rsidR="006B2C90">
        <w:t>LASH+SRAM</w:t>
      </w:r>
      <w:r w:rsidR="006B2C90">
        <w:rPr>
          <w:rFonts w:hint="eastAsia"/>
        </w:rPr>
        <w:t>空间来模拟</w:t>
      </w:r>
      <w:r w:rsidR="001537C6">
        <w:rPr>
          <w:rFonts w:hint="eastAsia"/>
        </w:rPr>
        <w:t>E</w:t>
      </w:r>
      <w:r w:rsidR="001537C6">
        <w:t>EP</w:t>
      </w:r>
      <w:r w:rsidR="006B2C90">
        <w:rPr>
          <w:rFonts w:hint="eastAsia"/>
        </w:rPr>
        <w:t>，</w:t>
      </w:r>
      <w:r w:rsidR="009B17AF">
        <w:rPr>
          <w:rFonts w:hint="eastAsia"/>
        </w:rPr>
        <w:t>在使用前用户需要按项目需求配置</w:t>
      </w:r>
      <w:r w:rsidR="001537C6">
        <w:rPr>
          <w:rFonts w:hint="eastAsia"/>
        </w:rPr>
        <w:t>模拟</w:t>
      </w:r>
      <w:r w:rsidR="0071293A">
        <w:t>EEP</w:t>
      </w:r>
      <w:r w:rsidR="00C26C84">
        <w:rPr>
          <w:rFonts w:hint="eastAsia"/>
        </w:rPr>
        <w:t>初始化</w:t>
      </w:r>
      <w:r w:rsidR="009B17AF">
        <w:rPr>
          <w:rFonts w:hint="eastAsia"/>
        </w:rPr>
        <w:t>结构体，主要包括</w:t>
      </w:r>
      <w:r w:rsidR="00C26C84">
        <w:rPr>
          <w:rFonts w:hint="eastAsia"/>
        </w:rPr>
        <w:t>配置</w:t>
      </w:r>
      <w:r w:rsidR="009B17AF">
        <w:rPr>
          <w:rFonts w:hint="eastAsia"/>
        </w:rPr>
        <w:t>模拟</w:t>
      </w:r>
      <w:r w:rsidR="001537C6">
        <w:t>EEP</w:t>
      </w:r>
      <w:r w:rsidR="009B17AF">
        <w:rPr>
          <w:rFonts w:hint="eastAsia"/>
        </w:rPr>
        <w:t>的大小、占用</w:t>
      </w:r>
      <w:r>
        <w:rPr>
          <w:rFonts w:hint="eastAsia"/>
        </w:rPr>
        <w:t>F</w:t>
      </w:r>
      <w:r>
        <w:t>LASH</w:t>
      </w:r>
      <w:r w:rsidR="009B17AF">
        <w:rPr>
          <w:rFonts w:hint="eastAsia"/>
        </w:rPr>
        <w:t>空间的起始地址、占用</w:t>
      </w:r>
      <w:r w:rsidR="009B17AF">
        <w:rPr>
          <w:rFonts w:hint="eastAsia"/>
        </w:rPr>
        <w:t>S</w:t>
      </w:r>
      <w:r>
        <w:t>RAM</w:t>
      </w:r>
      <w:r w:rsidR="009B17AF">
        <w:t xml:space="preserve"> </w:t>
      </w:r>
      <w:r w:rsidR="009B17AF">
        <w:rPr>
          <w:rFonts w:hint="eastAsia"/>
        </w:rPr>
        <w:t>空间的起始地址，主要配置如下</w:t>
      </w:r>
      <w:r w:rsidR="009B17AF">
        <w:rPr>
          <w:rFonts w:hint="eastAsia"/>
        </w:rPr>
        <w:t>:</w:t>
      </w:r>
    </w:p>
    <w:p w14:paraId="740433B2" w14:textId="77777777" w:rsidR="009B17AF" w:rsidRPr="00155BB8" w:rsidRDefault="009B17AF" w:rsidP="009B17AF">
      <w:pPr>
        <w:shd w:val="clear" w:color="auto" w:fill="BFBFBF" w:themeFill="background1" w:themeFillShade="BF"/>
        <w:adjustRightInd/>
        <w:snapToGrid/>
        <w:spacing w:line="240" w:lineRule="auto"/>
        <w:jc w:val="left"/>
        <w:rPr>
          <w:rFonts w:ascii="Courier New" w:hAnsi="Courier New" w:cs="Courier New"/>
          <w:color w:val="000000"/>
          <w:kern w:val="0"/>
          <w:szCs w:val="20"/>
        </w:rPr>
      </w:pPr>
      <w:proofErr w:type="spellStart"/>
      <w:r w:rsidRPr="00155BB8">
        <w:rPr>
          <w:rFonts w:ascii="Courier New" w:hAnsi="Courier New" w:cs="Courier New"/>
          <w:color w:val="8000FF"/>
          <w:kern w:val="0"/>
          <w:szCs w:val="20"/>
        </w:rPr>
        <w:t>const</w:t>
      </w:r>
      <w:proofErr w:type="spellEnd"/>
      <w:r w:rsidRPr="00155BB8">
        <w:rPr>
          <w:rFonts w:ascii="Courier New" w:hAnsi="Courier New" w:cs="Courier New"/>
          <w:color w:val="000000"/>
          <w:kern w:val="0"/>
          <w:szCs w:val="20"/>
        </w:rPr>
        <w:t xml:space="preserve"> </w:t>
      </w:r>
      <w:proofErr w:type="spellStart"/>
      <w:r w:rsidRPr="00155BB8">
        <w:rPr>
          <w:rFonts w:ascii="Courier New" w:hAnsi="Courier New" w:cs="Courier New"/>
          <w:color w:val="000000"/>
          <w:kern w:val="0"/>
          <w:szCs w:val="20"/>
        </w:rPr>
        <w:t>eep_config_t</w:t>
      </w:r>
      <w:proofErr w:type="spellEnd"/>
      <w:r w:rsidRPr="00155BB8">
        <w:rPr>
          <w:rFonts w:ascii="Courier New" w:hAnsi="Courier New" w:cs="Courier New"/>
          <w:color w:val="000000"/>
          <w:kern w:val="0"/>
          <w:szCs w:val="20"/>
        </w:rPr>
        <w:t xml:space="preserve"> </w:t>
      </w:r>
      <w:proofErr w:type="spellStart"/>
      <w:r w:rsidRPr="00155BB8">
        <w:rPr>
          <w:rFonts w:ascii="Courier New" w:hAnsi="Courier New" w:cs="Courier New"/>
          <w:color w:val="000000"/>
          <w:kern w:val="0"/>
          <w:szCs w:val="20"/>
        </w:rPr>
        <w:t>eep_config</w:t>
      </w:r>
      <w:proofErr w:type="spellEnd"/>
      <w:r w:rsidRPr="00155BB8">
        <w:rPr>
          <w:rFonts w:ascii="Courier New" w:hAnsi="Courier New" w:cs="Courier New"/>
          <w:color w:val="000000"/>
          <w:kern w:val="0"/>
          <w:szCs w:val="20"/>
        </w:rPr>
        <w:t xml:space="preserve"> </w:t>
      </w:r>
      <w:r w:rsidRPr="00155BB8">
        <w:rPr>
          <w:rFonts w:ascii="Courier New" w:hAnsi="Courier New" w:cs="Courier New"/>
          <w:b/>
          <w:bCs/>
          <w:color w:val="000080"/>
          <w:kern w:val="0"/>
          <w:szCs w:val="20"/>
        </w:rPr>
        <w:t>=</w:t>
      </w:r>
      <w:r w:rsidRPr="00155BB8">
        <w:rPr>
          <w:rFonts w:ascii="Courier New" w:hAnsi="Courier New" w:cs="Courier New"/>
          <w:color w:val="000000"/>
          <w:kern w:val="0"/>
          <w:szCs w:val="20"/>
        </w:rPr>
        <w:t xml:space="preserve"> </w:t>
      </w:r>
      <w:r w:rsidRPr="00155BB8">
        <w:rPr>
          <w:rFonts w:ascii="Courier New" w:hAnsi="Courier New" w:cs="Courier New"/>
          <w:b/>
          <w:bCs/>
          <w:color w:val="000080"/>
          <w:kern w:val="0"/>
          <w:szCs w:val="20"/>
        </w:rPr>
        <w:t>{</w:t>
      </w:r>
    </w:p>
    <w:p w14:paraId="6040319E" w14:textId="77777777" w:rsidR="009B17AF" w:rsidRPr="00155BB8" w:rsidRDefault="009B17AF" w:rsidP="009B17AF">
      <w:pPr>
        <w:shd w:val="clear" w:color="auto" w:fill="BFBFBF" w:themeFill="background1" w:themeFillShade="BF"/>
        <w:adjustRightInd/>
        <w:snapToGrid/>
        <w:spacing w:line="240" w:lineRule="auto"/>
        <w:jc w:val="left"/>
        <w:rPr>
          <w:rFonts w:ascii="Courier New" w:hAnsi="Courier New" w:cs="Courier New"/>
          <w:color w:val="000000"/>
          <w:kern w:val="0"/>
          <w:szCs w:val="20"/>
        </w:rPr>
      </w:pPr>
      <w:r w:rsidRPr="00155BB8">
        <w:rPr>
          <w:rFonts w:ascii="Courier New" w:hAnsi="Courier New" w:cs="Courier New"/>
          <w:color w:val="000000"/>
          <w:kern w:val="0"/>
          <w:szCs w:val="20"/>
        </w:rPr>
        <w:t xml:space="preserve">    </w:t>
      </w:r>
      <w:proofErr w:type="gramStart"/>
      <w:r w:rsidRPr="00155BB8">
        <w:rPr>
          <w:rFonts w:ascii="Courier New" w:hAnsi="Courier New" w:cs="Courier New"/>
          <w:b/>
          <w:bCs/>
          <w:color w:val="000080"/>
          <w:kern w:val="0"/>
          <w:szCs w:val="20"/>
        </w:rPr>
        <w:t>.</w:t>
      </w:r>
      <w:proofErr w:type="spellStart"/>
      <w:r w:rsidRPr="00155BB8">
        <w:rPr>
          <w:rFonts w:ascii="Courier New" w:hAnsi="Courier New" w:cs="Courier New"/>
          <w:color w:val="000000"/>
          <w:kern w:val="0"/>
          <w:szCs w:val="20"/>
        </w:rPr>
        <w:t>eepSize</w:t>
      </w:r>
      <w:proofErr w:type="spellEnd"/>
      <w:proofErr w:type="gramEnd"/>
      <w:r w:rsidRPr="00155BB8">
        <w:rPr>
          <w:rFonts w:ascii="Courier New" w:hAnsi="Courier New" w:cs="Courier New"/>
          <w:color w:val="000000"/>
          <w:kern w:val="0"/>
          <w:szCs w:val="20"/>
        </w:rPr>
        <w:t xml:space="preserve">          </w:t>
      </w:r>
      <w:r w:rsidRPr="00155BB8">
        <w:rPr>
          <w:rFonts w:ascii="Courier New" w:hAnsi="Courier New" w:cs="Courier New"/>
          <w:b/>
          <w:bCs/>
          <w:color w:val="000080"/>
          <w:kern w:val="0"/>
          <w:szCs w:val="20"/>
        </w:rPr>
        <w:t>=</w:t>
      </w:r>
      <w:r w:rsidRPr="00155BB8">
        <w:rPr>
          <w:rFonts w:ascii="Courier New" w:hAnsi="Courier New" w:cs="Courier New"/>
          <w:color w:val="000000"/>
          <w:kern w:val="0"/>
          <w:szCs w:val="20"/>
        </w:rPr>
        <w:t xml:space="preserve"> </w:t>
      </w:r>
      <w:r w:rsidRPr="00155BB8">
        <w:rPr>
          <w:rFonts w:ascii="Courier New" w:hAnsi="Courier New" w:cs="Courier New"/>
          <w:color w:val="FF8000"/>
          <w:kern w:val="0"/>
          <w:szCs w:val="20"/>
        </w:rPr>
        <w:t>1024U</w:t>
      </w:r>
      <w:r w:rsidRPr="00155BB8">
        <w:rPr>
          <w:rFonts w:ascii="Courier New" w:hAnsi="Courier New" w:cs="Courier New"/>
          <w:b/>
          <w:bCs/>
          <w:color w:val="000080"/>
          <w:kern w:val="0"/>
          <w:szCs w:val="20"/>
        </w:rPr>
        <w:t>,</w:t>
      </w:r>
      <w:r w:rsidRPr="00155BB8">
        <w:rPr>
          <w:rFonts w:ascii="Courier New" w:hAnsi="Courier New" w:cs="Courier New"/>
          <w:color w:val="000000"/>
          <w:kern w:val="0"/>
          <w:szCs w:val="20"/>
        </w:rPr>
        <w:t xml:space="preserve">              </w:t>
      </w:r>
      <w:r w:rsidRPr="00155BB8">
        <w:rPr>
          <w:rFonts w:ascii="Courier New" w:hAnsi="Courier New" w:cs="Courier New"/>
          <w:color w:val="008080"/>
          <w:kern w:val="0"/>
          <w:szCs w:val="20"/>
        </w:rPr>
        <w:t>/*!&lt; EEP</w:t>
      </w:r>
      <w:r w:rsidRPr="00155BB8">
        <w:rPr>
          <w:rFonts w:ascii="Courier New" w:hAnsi="Courier New" w:cs="Courier New"/>
          <w:color w:val="008080"/>
          <w:kern w:val="0"/>
          <w:szCs w:val="20"/>
        </w:rPr>
        <w:t>空间大小</w:t>
      </w:r>
      <w:r w:rsidRPr="00155BB8">
        <w:rPr>
          <w:rFonts w:ascii="Courier New" w:hAnsi="Courier New" w:cs="Courier New"/>
          <w:color w:val="008080"/>
          <w:kern w:val="0"/>
          <w:szCs w:val="20"/>
        </w:rPr>
        <w:t xml:space="preserve"> (byte) */</w:t>
      </w:r>
    </w:p>
    <w:p w14:paraId="19BC6147" w14:textId="77777777" w:rsidR="009B17AF" w:rsidRPr="00155BB8" w:rsidRDefault="009B17AF" w:rsidP="009B17AF">
      <w:pPr>
        <w:shd w:val="clear" w:color="auto" w:fill="BFBFBF" w:themeFill="background1" w:themeFillShade="BF"/>
        <w:adjustRightInd/>
        <w:snapToGrid/>
        <w:spacing w:line="240" w:lineRule="auto"/>
        <w:jc w:val="left"/>
        <w:rPr>
          <w:rFonts w:ascii="Courier New" w:hAnsi="Courier New" w:cs="Courier New"/>
          <w:color w:val="000000"/>
          <w:kern w:val="0"/>
          <w:szCs w:val="20"/>
        </w:rPr>
      </w:pPr>
      <w:r w:rsidRPr="00155BB8">
        <w:rPr>
          <w:rFonts w:ascii="Courier New" w:hAnsi="Courier New" w:cs="Courier New"/>
          <w:color w:val="000000"/>
          <w:kern w:val="0"/>
          <w:szCs w:val="20"/>
        </w:rPr>
        <w:t xml:space="preserve">    </w:t>
      </w:r>
      <w:proofErr w:type="gramStart"/>
      <w:r w:rsidRPr="00155BB8">
        <w:rPr>
          <w:rFonts w:ascii="Courier New" w:hAnsi="Courier New" w:cs="Courier New"/>
          <w:b/>
          <w:bCs/>
          <w:color w:val="000080"/>
          <w:kern w:val="0"/>
          <w:szCs w:val="20"/>
        </w:rPr>
        <w:t>.</w:t>
      </w:r>
      <w:proofErr w:type="spellStart"/>
      <w:r w:rsidRPr="00155BB8">
        <w:rPr>
          <w:rFonts w:ascii="Courier New" w:hAnsi="Courier New" w:cs="Courier New"/>
          <w:color w:val="000000"/>
          <w:kern w:val="0"/>
          <w:szCs w:val="20"/>
        </w:rPr>
        <w:t>eepRamBaseAddr</w:t>
      </w:r>
      <w:proofErr w:type="spellEnd"/>
      <w:proofErr w:type="gramEnd"/>
      <w:r w:rsidRPr="00155BB8">
        <w:rPr>
          <w:rFonts w:ascii="Courier New" w:hAnsi="Courier New" w:cs="Courier New"/>
          <w:color w:val="000000"/>
          <w:kern w:val="0"/>
          <w:szCs w:val="20"/>
        </w:rPr>
        <w:t xml:space="preserve">   </w:t>
      </w:r>
      <w:r w:rsidRPr="00155BB8">
        <w:rPr>
          <w:rFonts w:ascii="Courier New" w:hAnsi="Courier New" w:cs="Courier New"/>
          <w:b/>
          <w:bCs/>
          <w:color w:val="000080"/>
          <w:kern w:val="0"/>
          <w:szCs w:val="20"/>
        </w:rPr>
        <w:t>=</w:t>
      </w:r>
      <w:r w:rsidRPr="00155BB8">
        <w:rPr>
          <w:rFonts w:ascii="Courier New" w:hAnsi="Courier New" w:cs="Courier New"/>
          <w:color w:val="000000"/>
          <w:kern w:val="0"/>
          <w:szCs w:val="20"/>
        </w:rPr>
        <w:t xml:space="preserve"> </w:t>
      </w:r>
      <w:r w:rsidRPr="00155BB8">
        <w:rPr>
          <w:rFonts w:ascii="Courier New" w:hAnsi="Courier New" w:cs="Courier New"/>
          <w:color w:val="FF8000"/>
          <w:kern w:val="0"/>
          <w:szCs w:val="20"/>
        </w:rPr>
        <w:t>0x14000000U</w:t>
      </w:r>
      <w:r w:rsidRPr="00155BB8">
        <w:rPr>
          <w:rFonts w:ascii="Courier New" w:hAnsi="Courier New" w:cs="Courier New"/>
          <w:b/>
          <w:bCs/>
          <w:color w:val="000080"/>
          <w:kern w:val="0"/>
          <w:szCs w:val="20"/>
        </w:rPr>
        <w:t>,</w:t>
      </w:r>
      <w:r w:rsidRPr="00155BB8">
        <w:rPr>
          <w:rFonts w:ascii="Courier New" w:hAnsi="Courier New" w:cs="Courier New"/>
          <w:color w:val="000000"/>
          <w:kern w:val="0"/>
          <w:szCs w:val="20"/>
        </w:rPr>
        <w:t xml:space="preserve">        </w:t>
      </w:r>
      <w:r w:rsidRPr="00155BB8">
        <w:rPr>
          <w:rFonts w:ascii="Courier New" w:hAnsi="Courier New" w:cs="Courier New"/>
          <w:color w:val="008080"/>
          <w:kern w:val="0"/>
          <w:szCs w:val="20"/>
        </w:rPr>
        <w:t>/*!&lt; EEP</w:t>
      </w:r>
      <w:r w:rsidRPr="00155BB8">
        <w:rPr>
          <w:rFonts w:ascii="Courier New" w:hAnsi="Courier New" w:cs="Courier New"/>
          <w:color w:val="008080"/>
          <w:kern w:val="0"/>
          <w:szCs w:val="20"/>
        </w:rPr>
        <w:t>使用的</w:t>
      </w:r>
      <w:r w:rsidRPr="00155BB8">
        <w:rPr>
          <w:rFonts w:ascii="Courier New" w:hAnsi="Courier New" w:cs="Courier New"/>
          <w:color w:val="008080"/>
          <w:kern w:val="0"/>
          <w:szCs w:val="20"/>
        </w:rPr>
        <w:t>RAM</w:t>
      </w:r>
      <w:r w:rsidRPr="00155BB8">
        <w:rPr>
          <w:rFonts w:ascii="Courier New" w:hAnsi="Courier New" w:cs="Courier New"/>
          <w:color w:val="008080"/>
          <w:kern w:val="0"/>
          <w:szCs w:val="20"/>
        </w:rPr>
        <w:t>基地址</w:t>
      </w:r>
      <w:r w:rsidRPr="00155BB8">
        <w:rPr>
          <w:rFonts w:ascii="Courier New" w:hAnsi="Courier New" w:cs="Courier New"/>
          <w:color w:val="008080"/>
          <w:kern w:val="0"/>
          <w:szCs w:val="20"/>
        </w:rPr>
        <w:t xml:space="preserve"> */</w:t>
      </w:r>
    </w:p>
    <w:p w14:paraId="6AECA354" w14:textId="77777777" w:rsidR="009B17AF" w:rsidRPr="00155BB8" w:rsidRDefault="009B17AF" w:rsidP="009B17AF">
      <w:pPr>
        <w:shd w:val="clear" w:color="auto" w:fill="BFBFBF" w:themeFill="background1" w:themeFillShade="BF"/>
        <w:adjustRightInd/>
        <w:snapToGrid/>
        <w:spacing w:line="240" w:lineRule="auto"/>
        <w:jc w:val="left"/>
        <w:rPr>
          <w:rFonts w:ascii="Courier New" w:hAnsi="Courier New" w:cs="Courier New"/>
          <w:color w:val="000000"/>
          <w:kern w:val="0"/>
          <w:szCs w:val="20"/>
        </w:rPr>
      </w:pPr>
      <w:r w:rsidRPr="00155BB8">
        <w:rPr>
          <w:rFonts w:ascii="Courier New" w:hAnsi="Courier New" w:cs="Courier New"/>
          <w:color w:val="000000"/>
          <w:kern w:val="0"/>
          <w:szCs w:val="20"/>
        </w:rPr>
        <w:t xml:space="preserve">    </w:t>
      </w:r>
      <w:proofErr w:type="gramStart"/>
      <w:r w:rsidRPr="00155BB8">
        <w:rPr>
          <w:rFonts w:ascii="Courier New" w:hAnsi="Courier New" w:cs="Courier New"/>
          <w:b/>
          <w:bCs/>
          <w:color w:val="000080"/>
          <w:kern w:val="0"/>
          <w:szCs w:val="20"/>
        </w:rPr>
        <w:t>.</w:t>
      </w:r>
      <w:proofErr w:type="spellStart"/>
      <w:r w:rsidRPr="00155BB8">
        <w:rPr>
          <w:rFonts w:ascii="Courier New" w:hAnsi="Courier New" w:cs="Courier New"/>
          <w:color w:val="000000"/>
          <w:kern w:val="0"/>
          <w:szCs w:val="20"/>
        </w:rPr>
        <w:t>eepFlashBaseAddr</w:t>
      </w:r>
      <w:proofErr w:type="spellEnd"/>
      <w:proofErr w:type="gramEnd"/>
      <w:r w:rsidRPr="00155BB8">
        <w:rPr>
          <w:rFonts w:ascii="Courier New" w:hAnsi="Courier New" w:cs="Courier New"/>
          <w:color w:val="000000"/>
          <w:kern w:val="0"/>
          <w:szCs w:val="20"/>
        </w:rPr>
        <w:t xml:space="preserve"> </w:t>
      </w:r>
      <w:r w:rsidRPr="00155BB8">
        <w:rPr>
          <w:rFonts w:ascii="Courier New" w:hAnsi="Courier New" w:cs="Courier New"/>
          <w:b/>
          <w:bCs/>
          <w:color w:val="000080"/>
          <w:kern w:val="0"/>
          <w:szCs w:val="20"/>
        </w:rPr>
        <w:t>=</w:t>
      </w:r>
      <w:r w:rsidRPr="00155BB8">
        <w:rPr>
          <w:rFonts w:ascii="Courier New" w:hAnsi="Courier New" w:cs="Courier New"/>
          <w:color w:val="000000"/>
          <w:kern w:val="0"/>
          <w:szCs w:val="20"/>
        </w:rPr>
        <w:t xml:space="preserve"> </w:t>
      </w:r>
      <w:r w:rsidRPr="00155BB8">
        <w:rPr>
          <w:rFonts w:ascii="Courier New" w:hAnsi="Courier New" w:cs="Courier New"/>
          <w:color w:val="FF8000"/>
          <w:kern w:val="0"/>
          <w:szCs w:val="20"/>
        </w:rPr>
        <w:t>0x01000000U</w:t>
      </w:r>
      <w:r w:rsidRPr="00155BB8">
        <w:rPr>
          <w:rFonts w:ascii="Courier New" w:hAnsi="Courier New" w:cs="Courier New"/>
          <w:b/>
          <w:bCs/>
          <w:color w:val="000080"/>
          <w:kern w:val="0"/>
          <w:szCs w:val="20"/>
        </w:rPr>
        <w:t>,</w:t>
      </w:r>
      <w:r w:rsidRPr="00155BB8">
        <w:rPr>
          <w:rFonts w:ascii="Courier New" w:hAnsi="Courier New" w:cs="Courier New"/>
          <w:color w:val="000000"/>
          <w:kern w:val="0"/>
          <w:szCs w:val="20"/>
        </w:rPr>
        <w:t xml:space="preserve">        </w:t>
      </w:r>
      <w:r w:rsidRPr="00155BB8">
        <w:rPr>
          <w:rFonts w:ascii="Courier New" w:hAnsi="Courier New" w:cs="Courier New"/>
          <w:color w:val="008080"/>
          <w:kern w:val="0"/>
          <w:szCs w:val="20"/>
        </w:rPr>
        <w:t>/*!&lt; EEP</w:t>
      </w:r>
      <w:r w:rsidRPr="00155BB8">
        <w:rPr>
          <w:rFonts w:ascii="Courier New" w:hAnsi="Courier New" w:cs="Courier New"/>
          <w:color w:val="008080"/>
          <w:kern w:val="0"/>
          <w:szCs w:val="20"/>
        </w:rPr>
        <w:t>使用的</w:t>
      </w:r>
      <w:r w:rsidRPr="00155BB8">
        <w:rPr>
          <w:rFonts w:ascii="Courier New" w:hAnsi="Courier New" w:cs="Courier New"/>
          <w:color w:val="008080"/>
          <w:kern w:val="0"/>
          <w:szCs w:val="20"/>
        </w:rPr>
        <w:t>FLASH</w:t>
      </w:r>
      <w:r w:rsidRPr="00155BB8">
        <w:rPr>
          <w:rFonts w:ascii="Courier New" w:hAnsi="Courier New" w:cs="Courier New"/>
          <w:color w:val="008080"/>
          <w:kern w:val="0"/>
          <w:szCs w:val="20"/>
        </w:rPr>
        <w:t>基地址</w:t>
      </w:r>
      <w:r w:rsidRPr="00155BB8">
        <w:rPr>
          <w:rFonts w:ascii="Courier New" w:hAnsi="Courier New" w:cs="Courier New"/>
          <w:color w:val="008080"/>
          <w:kern w:val="0"/>
          <w:szCs w:val="20"/>
        </w:rPr>
        <w:t xml:space="preserve"> */</w:t>
      </w:r>
    </w:p>
    <w:p w14:paraId="1342B2BF" w14:textId="77777777" w:rsidR="009B17AF" w:rsidRPr="00155BB8" w:rsidRDefault="009B17AF" w:rsidP="009B17AF">
      <w:pPr>
        <w:shd w:val="clear" w:color="auto" w:fill="BFBFBF" w:themeFill="background1" w:themeFillShade="BF"/>
        <w:adjustRightInd/>
        <w:snapToGrid/>
        <w:spacing w:line="240" w:lineRule="auto"/>
        <w:jc w:val="left"/>
        <w:rPr>
          <w:rFonts w:ascii="Courier New" w:hAnsi="Courier New" w:cs="Courier New"/>
          <w:color w:val="000000"/>
          <w:kern w:val="0"/>
          <w:szCs w:val="20"/>
        </w:rPr>
      </w:pPr>
      <w:r w:rsidRPr="00155BB8">
        <w:rPr>
          <w:rFonts w:ascii="Courier New" w:hAnsi="Courier New" w:cs="Courier New"/>
          <w:color w:val="000000"/>
          <w:kern w:val="0"/>
          <w:szCs w:val="20"/>
        </w:rPr>
        <w:t xml:space="preserve">    </w:t>
      </w:r>
      <w:proofErr w:type="gramStart"/>
      <w:r w:rsidRPr="00155BB8">
        <w:rPr>
          <w:rFonts w:ascii="Courier New" w:hAnsi="Courier New" w:cs="Courier New"/>
          <w:b/>
          <w:bCs/>
          <w:color w:val="000080"/>
          <w:kern w:val="0"/>
          <w:szCs w:val="20"/>
        </w:rPr>
        <w:t>.</w:t>
      </w:r>
      <w:proofErr w:type="spellStart"/>
      <w:r w:rsidRPr="00155BB8">
        <w:rPr>
          <w:rFonts w:ascii="Courier New" w:hAnsi="Courier New" w:cs="Courier New"/>
          <w:color w:val="000000"/>
          <w:kern w:val="0"/>
          <w:szCs w:val="20"/>
        </w:rPr>
        <w:t>flashPageSize</w:t>
      </w:r>
      <w:proofErr w:type="spellEnd"/>
      <w:proofErr w:type="gramEnd"/>
      <w:r w:rsidRPr="00155BB8">
        <w:rPr>
          <w:rFonts w:ascii="Courier New" w:hAnsi="Courier New" w:cs="Courier New"/>
          <w:color w:val="000000"/>
          <w:kern w:val="0"/>
          <w:szCs w:val="20"/>
        </w:rPr>
        <w:t xml:space="preserve">    </w:t>
      </w:r>
      <w:r w:rsidRPr="00155BB8">
        <w:rPr>
          <w:rFonts w:ascii="Courier New" w:hAnsi="Courier New" w:cs="Courier New"/>
          <w:b/>
          <w:bCs/>
          <w:color w:val="000080"/>
          <w:kern w:val="0"/>
          <w:szCs w:val="20"/>
        </w:rPr>
        <w:t>=</w:t>
      </w:r>
      <w:r w:rsidRPr="00155BB8">
        <w:rPr>
          <w:rFonts w:ascii="Courier New" w:hAnsi="Courier New" w:cs="Courier New"/>
          <w:color w:val="000000"/>
          <w:kern w:val="0"/>
          <w:szCs w:val="20"/>
        </w:rPr>
        <w:t xml:space="preserve"> </w:t>
      </w:r>
      <w:r w:rsidRPr="00155BB8">
        <w:rPr>
          <w:rFonts w:ascii="Courier New" w:hAnsi="Courier New" w:cs="Courier New"/>
          <w:color w:val="FF8000"/>
          <w:kern w:val="0"/>
          <w:szCs w:val="20"/>
        </w:rPr>
        <w:t>0x800U</w:t>
      </w:r>
      <w:r w:rsidRPr="00155BB8">
        <w:rPr>
          <w:rFonts w:ascii="Courier New" w:hAnsi="Courier New" w:cs="Courier New"/>
          <w:b/>
          <w:bCs/>
          <w:color w:val="000080"/>
          <w:kern w:val="0"/>
          <w:szCs w:val="20"/>
        </w:rPr>
        <w:t>,</w:t>
      </w:r>
      <w:r w:rsidRPr="00155BB8">
        <w:rPr>
          <w:rFonts w:ascii="Courier New" w:hAnsi="Courier New" w:cs="Courier New"/>
          <w:color w:val="000000"/>
          <w:kern w:val="0"/>
          <w:szCs w:val="20"/>
        </w:rPr>
        <w:t xml:space="preserve">             </w:t>
      </w:r>
      <w:r w:rsidRPr="00155BB8">
        <w:rPr>
          <w:rFonts w:ascii="Courier New" w:hAnsi="Courier New" w:cs="Courier New"/>
          <w:color w:val="008080"/>
          <w:kern w:val="0"/>
          <w:szCs w:val="20"/>
        </w:rPr>
        <w:t>/*!&lt; FLASH</w:t>
      </w:r>
      <w:r w:rsidRPr="00155BB8">
        <w:rPr>
          <w:rFonts w:ascii="Courier New" w:hAnsi="Courier New" w:cs="Courier New"/>
          <w:color w:val="008080"/>
          <w:kern w:val="0"/>
          <w:szCs w:val="20"/>
        </w:rPr>
        <w:t>页大小</w:t>
      </w:r>
      <w:r w:rsidRPr="00155BB8">
        <w:rPr>
          <w:rFonts w:ascii="Courier New" w:hAnsi="Courier New" w:cs="Courier New"/>
          <w:color w:val="008080"/>
          <w:kern w:val="0"/>
          <w:szCs w:val="20"/>
        </w:rPr>
        <w:t>(byte) */</w:t>
      </w:r>
    </w:p>
    <w:p w14:paraId="00D00C27" w14:textId="77777777" w:rsidR="009B17AF" w:rsidRPr="00155BB8" w:rsidRDefault="009B17AF" w:rsidP="009B17AF">
      <w:pPr>
        <w:shd w:val="clear" w:color="auto" w:fill="BFBFBF" w:themeFill="background1" w:themeFillShade="BF"/>
        <w:adjustRightInd/>
        <w:snapToGrid/>
        <w:spacing w:line="240" w:lineRule="auto"/>
        <w:jc w:val="left"/>
        <w:rPr>
          <w:rFonts w:ascii="Courier New" w:hAnsi="Courier New" w:cs="Courier New"/>
          <w:color w:val="000000"/>
          <w:kern w:val="0"/>
          <w:szCs w:val="20"/>
        </w:rPr>
      </w:pPr>
      <w:r w:rsidRPr="00155BB8">
        <w:rPr>
          <w:rFonts w:ascii="Courier New" w:hAnsi="Courier New" w:cs="Courier New"/>
          <w:color w:val="000000"/>
          <w:kern w:val="0"/>
          <w:szCs w:val="20"/>
        </w:rPr>
        <w:t xml:space="preserve">    </w:t>
      </w:r>
      <w:proofErr w:type="gramStart"/>
      <w:r w:rsidRPr="00155BB8">
        <w:rPr>
          <w:rFonts w:ascii="Courier New" w:hAnsi="Courier New" w:cs="Courier New"/>
          <w:b/>
          <w:bCs/>
          <w:color w:val="000080"/>
          <w:kern w:val="0"/>
          <w:szCs w:val="20"/>
        </w:rPr>
        <w:t>.</w:t>
      </w:r>
      <w:proofErr w:type="spellStart"/>
      <w:r w:rsidRPr="00155BB8">
        <w:rPr>
          <w:rFonts w:ascii="Courier New" w:hAnsi="Courier New" w:cs="Courier New"/>
          <w:color w:val="000000"/>
          <w:kern w:val="0"/>
          <w:szCs w:val="20"/>
        </w:rPr>
        <w:t>flashMinProByte</w:t>
      </w:r>
      <w:proofErr w:type="spellEnd"/>
      <w:proofErr w:type="gramEnd"/>
      <w:r w:rsidRPr="00155BB8">
        <w:rPr>
          <w:rFonts w:ascii="Courier New" w:hAnsi="Courier New" w:cs="Courier New"/>
          <w:color w:val="000000"/>
          <w:kern w:val="0"/>
          <w:szCs w:val="20"/>
        </w:rPr>
        <w:t xml:space="preserve">  </w:t>
      </w:r>
      <w:r w:rsidRPr="00155BB8">
        <w:rPr>
          <w:rFonts w:ascii="Courier New" w:hAnsi="Courier New" w:cs="Courier New"/>
          <w:b/>
          <w:bCs/>
          <w:color w:val="000080"/>
          <w:kern w:val="0"/>
          <w:szCs w:val="20"/>
        </w:rPr>
        <w:t>=</w:t>
      </w:r>
      <w:r w:rsidRPr="00155BB8">
        <w:rPr>
          <w:rFonts w:ascii="Courier New" w:hAnsi="Courier New" w:cs="Courier New"/>
          <w:color w:val="000000"/>
          <w:kern w:val="0"/>
          <w:szCs w:val="20"/>
        </w:rPr>
        <w:t xml:space="preserve"> </w:t>
      </w:r>
      <w:r w:rsidRPr="00155BB8">
        <w:rPr>
          <w:rFonts w:ascii="Courier New" w:hAnsi="Courier New" w:cs="Courier New"/>
          <w:color w:val="FF8000"/>
          <w:kern w:val="0"/>
          <w:szCs w:val="20"/>
        </w:rPr>
        <w:t>8U</w:t>
      </w:r>
      <w:r w:rsidRPr="00155BB8">
        <w:rPr>
          <w:rFonts w:ascii="Courier New" w:hAnsi="Courier New" w:cs="Courier New"/>
          <w:b/>
          <w:bCs/>
          <w:color w:val="000080"/>
          <w:kern w:val="0"/>
          <w:szCs w:val="20"/>
        </w:rPr>
        <w:t>,</w:t>
      </w:r>
      <w:r w:rsidRPr="00155BB8">
        <w:rPr>
          <w:rFonts w:ascii="Courier New" w:hAnsi="Courier New" w:cs="Courier New"/>
          <w:color w:val="000000"/>
          <w:kern w:val="0"/>
          <w:szCs w:val="20"/>
        </w:rPr>
        <w:t xml:space="preserve">                 </w:t>
      </w:r>
      <w:r w:rsidRPr="00155BB8">
        <w:rPr>
          <w:rFonts w:ascii="Courier New" w:hAnsi="Courier New" w:cs="Courier New"/>
          <w:color w:val="008080"/>
          <w:kern w:val="0"/>
          <w:szCs w:val="20"/>
        </w:rPr>
        <w:t>/*!&lt; FLASH</w:t>
      </w:r>
      <w:r w:rsidRPr="00155BB8">
        <w:rPr>
          <w:rFonts w:ascii="Courier New" w:hAnsi="Courier New" w:cs="Courier New"/>
          <w:color w:val="008080"/>
          <w:kern w:val="0"/>
          <w:szCs w:val="20"/>
        </w:rPr>
        <w:t>最小编程字节</w:t>
      </w:r>
      <w:r w:rsidRPr="00155BB8">
        <w:rPr>
          <w:rFonts w:ascii="Courier New" w:hAnsi="Courier New" w:cs="Courier New"/>
          <w:color w:val="008080"/>
          <w:kern w:val="0"/>
          <w:szCs w:val="20"/>
        </w:rPr>
        <w:t xml:space="preserve"> */</w:t>
      </w:r>
    </w:p>
    <w:p w14:paraId="486EE193" w14:textId="77777777" w:rsidR="009B17AF" w:rsidRDefault="009B17AF" w:rsidP="009B17AF">
      <w:pPr>
        <w:shd w:val="clear" w:color="auto" w:fill="BFBFBF" w:themeFill="background1" w:themeFillShade="BF"/>
        <w:adjustRightInd/>
        <w:snapToGrid/>
        <w:spacing w:line="240" w:lineRule="auto"/>
        <w:ind w:firstLine="480"/>
        <w:jc w:val="left"/>
        <w:rPr>
          <w:rFonts w:ascii="Courier New" w:hAnsi="Courier New" w:cs="Courier New"/>
          <w:color w:val="008080"/>
          <w:kern w:val="0"/>
          <w:szCs w:val="20"/>
        </w:rPr>
      </w:pPr>
      <w:proofErr w:type="gramStart"/>
      <w:r w:rsidRPr="00155BB8">
        <w:rPr>
          <w:rFonts w:ascii="Courier New" w:hAnsi="Courier New" w:cs="Courier New"/>
          <w:b/>
          <w:bCs/>
          <w:color w:val="000080"/>
          <w:kern w:val="0"/>
          <w:szCs w:val="20"/>
        </w:rPr>
        <w:t>.</w:t>
      </w:r>
      <w:proofErr w:type="spellStart"/>
      <w:r w:rsidRPr="00155BB8">
        <w:rPr>
          <w:rFonts w:ascii="Courier New" w:hAnsi="Courier New" w:cs="Courier New"/>
          <w:color w:val="000000"/>
          <w:kern w:val="0"/>
          <w:szCs w:val="20"/>
        </w:rPr>
        <w:t>icType</w:t>
      </w:r>
      <w:proofErr w:type="spellEnd"/>
      <w:proofErr w:type="gramEnd"/>
      <w:r w:rsidRPr="00155BB8">
        <w:rPr>
          <w:rFonts w:ascii="Courier New" w:hAnsi="Courier New" w:cs="Courier New"/>
          <w:color w:val="000000"/>
          <w:kern w:val="0"/>
          <w:szCs w:val="20"/>
        </w:rPr>
        <w:t xml:space="preserve">           </w:t>
      </w:r>
      <w:r w:rsidRPr="00155BB8">
        <w:rPr>
          <w:rFonts w:ascii="Courier New" w:hAnsi="Courier New" w:cs="Courier New"/>
          <w:b/>
          <w:bCs/>
          <w:color w:val="000080"/>
          <w:kern w:val="0"/>
          <w:szCs w:val="20"/>
        </w:rPr>
        <w:t>=</w:t>
      </w:r>
      <w:r w:rsidRPr="00155BB8">
        <w:rPr>
          <w:rFonts w:ascii="Courier New" w:hAnsi="Courier New" w:cs="Courier New"/>
          <w:color w:val="000000"/>
          <w:kern w:val="0"/>
          <w:szCs w:val="20"/>
        </w:rPr>
        <w:t xml:space="preserve"> EEP_AC78406</w:t>
      </w:r>
      <w:r w:rsidRPr="00155BB8">
        <w:rPr>
          <w:rFonts w:ascii="Courier New" w:hAnsi="Courier New" w:cs="Courier New"/>
          <w:b/>
          <w:bCs/>
          <w:color w:val="000080"/>
          <w:kern w:val="0"/>
          <w:szCs w:val="20"/>
        </w:rPr>
        <w:t>,</w:t>
      </w:r>
      <w:r w:rsidRPr="00155BB8">
        <w:rPr>
          <w:rFonts w:ascii="Courier New" w:hAnsi="Courier New" w:cs="Courier New"/>
          <w:color w:val="000000"/>
          <w:kern w:val="0"/>
          <w:szCs w:val="20"/>
        </w:rPr>
        <w:t xml:space="preserve">        </w:t>
      </w:r>
      <w:r w:rsidRPr="00155BB8">
        <w:rPr>
          <w:rFonts w:ascii="Courier New" w:hAnsi="Courier New" w:cs="Courier New"/>
          <w:color w:val="008080"/>
          <w:kern w:val="0"/>
          <w:szCs w:val="20"/>
        </w:rPr>
        <w:t xml:space="preserve">/*!&lt; </w:t>
      </w:r>
      <w:r w:rsidRPr="00155BB8">
        <w:rPr>
          <w:rFonts w:ascii="Courier New" w:hAnsi="Courier New" w:cs="Courier New"/>
          <w:color w:val="008080"/>
          <w:kern w:val="0"/>
          <w:szCs w:val="20"/>
        </w:rPr>
        <w:t>芯片型号</w:t>
      </w:r>
      <w:r w:rsidRPr="00155BB8">
        <w:rPr>
          <w:rFonts w:ascii="Courier New" w:hAnsi="Courier New" w:cs="Courier New"/>
          <w:color w:val="008080"/>
          <w:kern w:val="0"/>
          <w:szCs w:val="20"/>
        </w:rPr>
        <w:t xml:space="preserve"> */</w:t>
      </w:r>
    </w:p>
    <w:p w14:paraId="60D0A117" w14:textId="77777777" w:rsidR="009B17AF" w:rsidRPr="001004E7" w:rsidRDefault="009B17AF" w:rsidP="009B17AF">
      <w:pPr>
        <w:shd w:val="clear" w:color="auto" w:fill="BFBFBF" w:themeFill="background1" w:themeFillShade="BF"/>
        <w:adjustRightInd/>
        <w:snapToGrid/>
        <w:spacing w:line="240" w:lineRule="auto"/>
        <w:ind w:firstLine="480"/>
        <w:jc w:val="left"/>
        <w:rPr>
          <w:rFonts w:ascii="宋体" w:hAnsi="宋体" w:cs="宋体"/>
          <w:kern w:val="0"/>
          <w:sz w:val="24"/>
        </w:rPr>
      </w:pPr>
      <w:proofErr w:type="gramStart"/>
      <w:r w:rsidRPr="001004E7">
        <w:rPr>
          <w:rFonts w:ascii="Courier New" w:hAnsi="Courier New" w:cs="Courier New"/>
          <w:b/>
          <w:bCs/>
          <w:color w:val="000080"/>
          <w:kern w:val="0"/>
          <w:szCs w:val="20"/>
          <w:shd w:val="clear" w:color="auto" w:fill="BFBFBF" w:themeFill="background1" w:themeFillShade="BF"/>
        </w:rPr>
        <w:t>.</w:t>
      </w:r>
      <w:r w:rsidRPr="001004E7">
        <w:rPr>
          <w:rFonts w:ascii="Courier New" w:hAnsi="Courier New" w:cs="Courier New"/>
          <w:color w:val="000000"/>
          <w:kern w:val="0"/>
          <w:szCs w:val="20"/>
          <w:shd w:val="clear" w:color="auto" w:fill="BFBFBF" w:themeFill="background1" w:themeFillShade="BF"/>
        </w:rPr>
        <w:t>callback</w:t>
      </w:r>
      <w:proofErr w:type="gramEnd"/>
      <w:r w:rsidRPr="001004E7">
        <w:rPr>
          <w:rFonts w:ascii="Courier New" w:hAnsi="Courier New" w:cs="Courier New"/>
          <w:color w:val="000000"/>
          <w:kern w:val="0"/>
          <w:szCs w:val="20"/>
          <w:shd w:val="clear" w:color="auto" w:fill="BFBFBF" w:themeFill="background1" w:themeFillShade="BF"/>
        </w:rPr>
        <w:t xml:space="preserve">         </w:t>
      </w:r>
      <w:r w:rsidRPr="001004E7">
        <w:rPr>
          <w:rFonts w:ascii="Courier New" w:hAnsi="Courier New" w:cs="Courier New"/>
          <w:b/>
          <w:bCs/>
          <w:color w:val="000080"/>
          <w:kern w:val="0"/>
          <w:szCs w:val="20"/>
          <w:shd w:val="clear" w:color="auto" w:fill="BFBFBF" w:themeFill="background1" w:themeFillShade="BF"/>
        </w:rPr>
        <w:t>=</w:t>
      </w:r>
      <w:r w:rsidRPr="001004E7">
        <w:rPr>
          <w:rFonts w:ascii="Courier New" w:hAnsi="Courier New" w:cs="Courier New"/>
          <w:color w:val="000000"/>
          <w:kern w:val="0"/>
          <w:szCs w:val="20"/>
          <w:shd w:val="clear" w:color="auto" w:fill="BFBFBF" w:themeFill="background1" w:themeFillShade="BF"/>
        </w:rPr>
        <w:t xml:space="preserve"> </w:t>
      </w:r>
      <w:proofErr w:type="spellStart"/>
      <w:r w:rsidRPr="001004E7">
        <w:rPr>
          <w:rFonts w:ascii="Courier New" w:hAnsi="Courier New" w:cs="Courier New"/>
          <w:color w:val="000000"/>
          <w:kern w:val="0"/>
          <w:szCs w:val="20"/>
          <w:shd w:val="clear" w:color="auto" w:fill="BFBFBF" w:themeFill="background1" w:themeFillShade="BF"/>
        </w:rPr>
        <w:t>EEPCallback</w:t>
      </w:r>
      <w:proofErr w:type="spellEnd"/>
      <w:r w:rsidRPr="001004E7">
        <w:rPr>
          <w:rFonts w:ascii="Courier New" w:hAnsi="Courier New" w:cs="Courier New"/>
          <w:b/>
          <w:bCs/>
          <w:color w:val="000080"/>
          <w:kern w:val="0"/>
          <w:szCs w:val="20"/>
          <w:shd w:val="clear" w:color="auto" w:fill="BFBFBF" w:themeFill="background1" w:themeFillShade="BF"/>
        </w:rPr>
        <w:t>,</w:t>
      </w:r>
      <w:r w:rsidRPr="001004E7">
        <w:rPr>
          <w:rFonts w:ascii="Courier New" w:hAnsi="Courier New" w:cs="Courier New"/>
          <w:color w:val="000000"/>
          <w:kern w:val="0"/>
          <w:szCs w:val="20"/>
          <w:shd w:val="clear" w:color="auto" w:fill="BFBFBF" w:themeFill="background1" w:themeFillShade="BF"/>
        </w:rPr>
        <w:t xml:space="preserve"> </w:t>
      </w:r>
      <w:r>
        <w:rPr>
          <w:rFonts w:ascii="Courier New" w:hAnsi="Courier New" w:cs="Courier New"/>
          <w:color w:val="000000"/>
          <w:kern w:val="0"/>
          <w:szCs w:val="20"/>
          <w:shd w:val="clear" w:color="auto" w:fill="BFBFBF" w:themeFill="background1" w:themeFillShade="BF"/>
        </w:rPr>
        <w:t xml:space="preserve">       </w:t>
      </w:r>
      <w:r w:rsidRPr="001004E7">
        <w:rPr>
          <w:rFonts w:ascii="Courier New" w:hAnsi="Courier New" w:cs="Courier New"/>
          <w:color w:val="008080"/>
          <w:kern w:val="0"/>
          <w:szCs w:val="20"/>
          <w:shd w:val="clear" w:color="auto" w:fill="BFBFBF" w:themeFill="background1" w:themeFillShade="BF"/>
        </w:rPr>
        <w:t xml:space="preserve">/*!&lt; </w:t>
      </w:r>
      <w:r w:rsidRPr="001004E7">
        <w:rPr>
          <w:rFonts w:ascii="Courier New" w:hAnsi="Courier New" w:cs="Courier New"/>
          <w:color w:val="008080"/>
          <w:kern w:val="0"/>
          <w:szCs w:val="20"/>
          <w:shd w:val="clear" w:color="auto" w:fill="BFBFBF" w:themeFill="background1" w:themeFillShade="BF"/>
        </w:rPr>
        <w:t>回调函数</w:t>
      </w:r>
      <w:r w:rsidRPr="001004E7">
        <w:rPr>
          <w:rFonts w:ascii="Courier New" w:hAnsi="Courier New" w:cs="Courier New"/>
          <w:color w:val="008080"/>
          <w:kern w:val="0"/>
          <w:szCs w:val="20"/>
          <w:shd w:val="clear" w:color="auto" w:fill="BFBFBF" w:themeFill="background1" w:themeFillShade="BF"/>
        </w:rPr>
        <w:t xml:space="preserve"> */</w:t>
      </w:r>
    </w:p>
    <w:p w14:paraId="3EC0C8BF" w14:textId="77777777" w:rsidR="009B17AF" w:rsidRPr="00155BB8" w:rsidRDefault="009B17AF" w:rsidP="009B17AF">
      <w:pPr>
        <w:shd w:val="clear" w:color="auto" w:fill="BFBFBF" w:themeFill="background1" w:themeFillShade="BF"/>
        <w:adjustRightInd/>
        <w:snapToGrid/>
        <w:spacing w:line="240" w:lineRule="auto"/>
        <w:jc w:val="left"/>
        <w:rPr>
          <w:rFonts w:ascii="宋体" w:hAnsi="宋体" w:cs="宋体"/>
          <w:kern w:val="0"/>
          <w:sz w:val="24"/>
        </w:rPr>
      </w:pPr>
      <w:r w:rsidRPr="00155BB8">
        <w:rPr>
          <w:rFonts w:ascii="Courier New" w:hAnsi="Courier New" w:cs="Courier New"/>
          <w:b/>
          <w:bCs/>
          <w:color w:val="000080"/>
          <w:kern w:val="0"/>
          <w:szCs w:val="20"/>
        </w:rPr>
        <w:t>};</w:t>
      </w:r>
    </w:p>
    <w:p w14:paraId="04E2159E" w14:textId="77777777" w:rsidR="009B17AF" w:rsidRPr="003523E8" w:rsidRDefault="009B17AF" w:rsidP="009B17AF"/>
    <w:p w14:paraId="7063F3C9" w14:textId="0D3390FF" w:rsidR="009B17AF" w:rsidRDefault="009B17AF" w:rsidP="009B17AF">
      <w:pPr>
        <w:pStyle w:val="afa"/>
        <w:numPr>
          <w:ilvl w:val="0"/>
          <w:numId w:val="27"/>
        </w:numPr>
        <w:ind w:firstLineChars="0"/>
      </w:pPr>
      <w:proofErr w:type="spellStart"/>
      <w:r>
        <w:rPr>
          <w:b/>
        </w:rPr>
        <w:t>e</w:t>
      </w:r>
      <w:r w:rsidRPr="006B22E8">
        <w:rPr>
          <w:b/>
        </w:rPr>
        <w:t>e</w:t>
      </w:r>
      <w:r w:rsidRPr="006B22E8">
        <w:rPr>
          <w:rFonts w:hint="eastAsia"/>
          <w:b/>
        </w:rPr>
        <w:t>p</w:t>
      </w:r>
      <w:r w:rsidRPr="006B22E8">
        <w:rPr>
          <w:b/>
        </w:rPr>
        <w:t>Size</w:t>
      </w:r>
      <w:proofErr w:type="spellEnd"/>
      <w:r w:rsidRPr="006B22E8">
        <w:rPr>
          <w:b/>
        </w:rPr>
        <w:t>:</w:t>
      </w:r>
      <w:r>
        <w:t xml:space="preserve">  </w:t>
      </w:r>
      <w:r w:rsidR="00D34477">
        <w:rPr>
          <w:rFonts w:hint="eastAsia"/>
        </w:rPr>
        <w:t>模拟</w:t>
      </w:r>
      <w:r w:rsidR="0071293A">
        <w:t>EEP</w:t>
      </w:r>
      <w:r>
        <w:rPr>
          <w:rFonts w:hint="eastAsia"/>
        </w:rPr>
        <w:t>大小，单位为</w:t>
      </w:r>
      <w:r>
        <w:t>b</w:t>
      </w:r>
      <w:r>
        <w:rPr>
          <w:rFonts w:hint="eastAsia"/>
        </w:rPr>
        <w:t>y</w:t>
      </w:r>
      <w:r>
        <w:t xml:space="preserve">te,  </w:t>
      </w:r>
      <w:r w:rsidR="00D34477">
        <w:rPr>
          <w:rFonts w:hint="eastAsia"/>
        </w:rPr>
        <w:t>此配置项</w:t>
      </w:r>
      <w:r>
        <w:rPr>
          <w:rFonts w:hint="eastAsia"/>
        </w:rPr>
        <w:t>决定了</w:t>
      </w:r>
      <w:r w:rsidR="001537C6">
        <w:rPr>
          <w:rFonts w:hint="eastAsia"/>
        </w:rPr>
        <w:t>模拟</w:t>
      </w:r>
      <w:r w:rsidR="0071293A">
        <w:t>EEP</w:t>
      </w:r>
      <w:r>
        <w:rPr>
          <w:rFonts w:hint="eastAsia"/>
        </w:rPr>
        <w:t>占用</w:t>
      </w:r>
      <w:r>
        <w:t>F</w:t>
      </w:r>
      <w:r w:rsidR="0071293A">
        <w:t>LASH</w:t>
      </w:r>
      <w:r>
        <w:rPr>
          <w:rFonts w:hint="eastAsia"/>
        </w:rPr>
        <w:t>和</w:t>
      </w:r>
      <w:r>
        <w:t>S</w:t>
      </w:r>
      <w:r w:rsidR="0071293A">
        <w:t>RAM</w:t>
      </w:r>
      <w:r>
        <w:rPr>
          <w:rFonts w:hint="eastAsia"/>
        </w:rPr>
        <w:t>的</w:t>
      </w:r>
      <w:r w:rsidR="00C26C84">
        <w:rPr>
          <w:rFonts w:hint="eastAsia"/>
        </w:rPr>
        <w:t>空间</w:t>
      </w:r>
      <w:r>
        <w:rPr>
          <w:rFonts w:hint="eastAsia"/>
        </w:rPr>
        <w:t>大小，</w:t>
      </w:r>
      <w:r>
        <w:rPr>
          <w:rFonts w:hint="eastAsia"/>
        </w:rPr>
        <w:t xml:space="preserve"> </w:t>
      </w:r>
      <w:r w:rsidR="008E6674">
        <w:rPr>
          <w:rFonts w:hint="eastAsia"/>
        </w:rPr>
        <w:t>由用户根据需求选择大小，</w:t>
      </w:r>
      <w:r>
        <w:rPr>
          <w:rFonts w:hint="eastAsia"/>
        </w:rPr>
        <w:t>具体</w:t>
      </w:r>
      <w:r w:rsidR="008A2CBA">
        <w:rPr>
          <w:rFonts w:hint="eastAsia"/>
        </w:rPr>
        <w:t>可</w:t>
      </w:r>
      <w:r>
        <w:rPr>
          <w:rFonts w:hint="eastAsia"/>
        </w:rPr>
        <w:t>参考</w:t>
      </w:r>
      <w:r w:rsidR="00537EDD" w:rsidRPr="00537EDD">
        <w:rPr>
          <w:color w:val="0070C0"/>
        </w:rPr>
        <w:fldChar w:fldCharType="begin"/>
      </w:r>
      <w:r w:rsidR="00537EDD" w:rsidRPr="00537EDD">
        <w:rPr>
          <w:color w:val="0070C0"/>
        </w:rPr>
        <w:instrText xml:space="preserve"> </w:instrText>
      </w:r>
      <w:r w:rsidR="00537EDD" w:rsidRPr="00537EDD">
        <w:rPr>
          <w:rFonts w:hint="eastAsia"/>
          <w:color w:val="0070C0"/>
        </w:rPr>
        <w:instrText>REF _Ref139544117 \h</w:instrText>
      </w:r>
      <w:r w:rsidR="00537EDD" w:rsidRPr="00537EDD">
        <w:rPr>
          <w:color w:val="0070C0"/>
        </w:rPr>
        <w:instrText xml:space="preserve"> </w:instrText>
      </w:r>
      <w:r w:rsidR="00537EDD" w:rsidRPr="00537EDD">
        <w:rPr>
          <w:color w:val="0070C0"/>
        </w:rPr>
      </w:r>
      <w:r w:rsidR="00537EDD" w:rsidRPr="00537EDD">
        <w:rPr>
          <w:color w:val="0070C0"/>
        </w:rPr>
        <w:fldChar w:fldCharType="separate"/>
      </w:r>
      <w:r w:rsidR="00537EDD" w:rsidRPr="00537EDD">
        <w:rPr>
          <w:rFonts w:hint="eastAsia"/>
          <w:color w:val="0070C0"/>
        </w:rPr>
        <w:t>表格</w:t>
      </w:r>
      <w:r w:rsidR="00537EDD" w:rsidRPr="00537EDD">
        <w:rPr>
          <w:rFonts w:hint="eastAsia"/>
          <w:color w:val="0070C0"/>
        </w:rPr>
        <w:t xml:space="preserve"> </w:t>
      </w:r>
      <w:r w:rsidR="00537EDD" w:rsidRPr="00537EDD">
        <w:rPr>
          <w:noProof/>
          <w:color w:val="0070C0"/>
        </w:rPr>
        <w:t>2</w:t>
      </w:r>
      <w:r w:rsidR="00537EDD" w:rsidRPr="00537EDD">
        <w:rPr>
          <w:color w:val="0070C0"/>
        </w:rPr>
        <w:noBreakHyphen/>
      </w:r>
      <w:r w:rsidR="00537EDD" w:rsidRPr="00537EDD">
        <w:rPr>
          <w:noProof/>
          <w:color w:val="0070C0"/>
        </w:rPr>
        <w:t>1</w:t>
      </w:r>
      <w:r w:rsidR="00537EDD" w:rsidRPr="00537EDD">
        <w:rPr>
          <w:color w:val="0070C0"/>
        </w:rPr>
        <w:t xml:space="preserve"> </w:t>
      </w:r>
      <w:r w:rsidR="00537EDD" w:rsidRPr="00537EDD">
        <w:rPr>
          <w:rFonts w:hint="eastAsia"/>
          <w:color w:val="0070C0"/>
        </w:rPr>
        <w:t>空间使用情况</w:t>
      </w:r>
      <w:r w:rsidR="00537EDD" w:rsidRPr="00537EDD">
        <w:rPr>
          <w:color w:val="0070C0"/>
        </w:rPr>
        <w:fldChar w:fldCharType="end"/>
      </w:r>
      <w:r>
        <w:rPr>
          <w:rFonts w:hint="eastAsia"/>
        </w:rPr>
        <w:t>;</w:t>
      </w:r>
    </w:p>
    <w:p w14:paraId="458C585C" w14:textId="7DFA9092" w:rsidR="009B17AF" w:rsidRDefault="009B17AF" w:rsidP="009B17AF">
      <w:pPr>
        <w:pStyle w:val="afa"/>
        <w:numPr>
          <w:ilvl w:val="0"/>
          <w:numId w:val="27"/>
        </w:numPr>
        <w:ind w:firstLineChars="0"/>
      </w:pPr>
      <w:proofErr w:type="spellStart"/>
      <w:r>
        <w:rPr>
          <w:rFonts w:hint="eastAsia"/>
          <w:b/>
        </w:rPr>
        <w:t>e</w:t>
      </w:r>
      <w:r w:rsidRPr="006B22E8">
        <w:rPr>
          <w:rFonts w:hint="eastAsia"/>
          <w:b/>
        </w:rPr>
        <w:t>ep</w:t>
      </w:r>
      <w:r w:rsidRPr="006B22E8">
        <w:rPr>
          <w:b/>
        </w:rPr>
        <w:t>RamB</w:t>
      </w:r>
      <w:r w:rsidRPr="006B22E8">
        <w:rPr>
          <w:rFonts w:hint="eastAsia"/>
          <w:b/>
        </w:rPr>
        <w:t>ase</w:t>
      </w:r>
      <w:r w:rsidRPr="006B22E8">
        <w:rPr>
          <w:b/>
        </w:rPr>
        <w:t>Addr</w:t>
      </w:r>
      <w:proofErr w:type="spellEnd"/>
      <w:r w:rsidRPr="006B22E8">
        <w:rPr>
          <w:rFonts w:hint="eastAsia"/>
          <w:b/>
        </w:rPr>
        <w:t>:</w:t>
      </w:r>
      <w:r w:rsidR="0071293A">
        <w:t xml:space="preserve"> </w:t>
      </w:r>
      <w:r w:rsidR="001537C6">
        <w:rPr>
          <w:rFonts w:hint="eastAsia"/>
        </w:rPr>
        <w:t>模拟</w:t>
      </w:r>
      <w:r w:rsidR="0071293A">
        <w:t>EEP</w:t>
      </w:r>
      <w:r>
        <w:rPr>
          <w:rFonts w:hint="eastAsia"/>
        </w:rPr>
        <w:t>占用的</w:t>
      </w:r>
      <w:r w:rsidR="0071293A">
        <w:rPr>
          <w:rFonts w:hint="eastAsia"/>
        </w:rPr>
        <w:t>S</w:t>
      </w:r>
      <w:r>
        <w:rPr>
          <w:rFonts w:hint="eastAsia"/>
        </w:rPr>
        <w:t>R</w:t>
      </w:r>
      <w:r>
        <w:t>AM</w:t>
      </w:r>
      <w:r>
        <w:rPr>
          <w:rFonts w:hint="eastAsia"/>
        </w:rPr>
        <w:t>空间起始地址，</w:t>
      </w:r>
      <w:r w:rsidR="001E095B">
        <w:rPr>
          <w:rFonts w:hint="eastAsia"/>
        </w:rPr>
        <w:t>此</w:t>
      </w:r>
      <w:r w:rsidR="008E6674">
        <w:rPr>
          <w:rFonts w:hint="eastAsia"/>
        </w:rPr>
        <w:t>起始地址由用户按需求进行配置，</w:t>
      </w:r>
      <w:r w:rsidR="001E095B">
        <w:rPr>
          <w:rFonts w:hint="eastAsia"/>
        </w:rPr>
        <w:t>建议</w:t>
      </w:r>
      <w:r w:rsidR="001E095B">
        <w:rPr>
          <w:rFonts w:hint="eastAsia"/>
        </w:rPr>
        <w:t>4</w:t>
      </w:r>
      <w:r w:rsidR="001E095B">
        <w:rPr>
          <w:rFonts w:hint="eastAsia"/>
        </w:rPr>
        <w:t>字节对齐，</w:t>
      </w:r>
      <w:r>
        <w:rPr>
          <w:rFonts w:hint="eastAsia"/>
        </w:rPr>
        <w:t>从此地址开始，后</w:t>
      </w:r>
      <w:r w:rsidR="00D34477">
        <w:rPr>
          <w:rFonts w:hint="eastAsia"/>
        </w:rPr>
        <w:t>S</w:t>
      </w:r>
      <w:r>
        <w:t>RAM</w:t>
      </w:r>
      <w:r w:rsidR="00C26C84">
        <w:t xml:space="preserve"> </w:t>
      </w:r>
      <w:r>
        <w:t>Size</w:t>
      </w:r>
      <w:r>
        <w:rPr>
          <w:rFonts w:hint="eastAsia"/>
        </w:rPr>
        <w:t>的</w:t>
      </w:r>
      <w:r w:rsidR="00D34477">
        <w:rPr>
          <w:rFonts w:hint="eastAsia"/>
        </w:rPr>
        <w:t>S</w:t>
      </w:r>
      <w:r>
        <w:t>RAM</w:t>
      </w:r>
      <w:r>
        <w:rPr>
          <w:rFonts w:hint="eastAsia"/>
        </w:rPr>
        <w:t>空间分配给</w:t>
      </w:r>
      <w:r w:rsidR="001537C6">
        <w:rPr>
          <w:rFonts w:hint="eastAsia"/>
        </w:rPr>
        <w:t>模拟</w:t>
      </w:r>
      <w:r w:rsidR="0071293A">
        <w:rPr>
          <w:rFonts w:hint="eastAsia"/>
        </w:rPr>
        <w:t>E</w:t>
      </w:r>
      <w:r w:rsidR="0071293A">
        <w:t>EP</w:t>
      </w:r>
      <w:r>
        <w:rPr>
          <w:rFonts w:hint="eastAsia"/>
        </w:rPr>
        <w:t>使用</w:t>
      </w:r>
      <w:r>
        <w:rPr>
          <w:rFonts w:hint="eastAsia"/>
        </w:rPr>
        <w:t>,</w:t>
      </w:r>
      <w:r>
        <w:t xml:space="preserve"> </w:t>
      </w:r>
      <w:r w:rsidR="00D34477">
        <w:t>S</w:t>
      </w:r>
      <w:r>
        <w:t>RAM</w:t>
      </w:r>
      <w:r w:rsidR="00D34477">
        <w:t xml:space="preserve"> </w:t>
      </w:r>
      <w:r>
        <w:t>Size</w:t>
      </w:r>
      <w:r>
        <w:rPr>
          <w:rFonts w:hint="eastAsia"/>
        </w:rPr>
        <w:t>即</w:t>
      </w:r>
      <w:proofErr w:type="spellStart"/>
      <w:r>
        <w:rPr>
          <w:rFonts w:hint="eastAsia"/>
        </w:rPr>
        <w:t>ee</w:t>
      </w:r>
      <w:r>
        <w:t>pSize</w:t>
      </w:r>
      <w:proofErr w:type="spellEnd"/>
      <w:r>
        <w:rPr>
          <w:rFonts w:hint="eastAsia"/>
        </w:rPr>
        <w:t>大小</w:t>
      </w:r>
      <w:r w:rsidR="005B2B65">
        <w:rPr>
          <w:rFonts w:hint="eastAsia"/>
        </w:rPr>
        <w:t>，</w:t>
      </w:r>
      <w:r w:rsidR="005B2B65">
        <w:rPr>
          <w:rFonts w:hint="eastAsia"/>
        </w:rPr>
        <w:t xml:space="preserve"> </w:t>
      </w:r>
      <w:r w:rsidR="005B2B65">
        <w:rPr>
          <w:rFonts w:hint="eastAsia"/>
        </w:rPr>
        <w:t>具体参考</w:t>
      </w:r>
      <w:r w:rsidR="00F54197" w:rsidRPr="00537EDD">
        <w:rPr>
          <w:color w:val="0070C0"/>
        </w:rPr>
        <w:fldChar w:fldCharType="begin"/>
      </w:r>
      <w:r w:rsidR="00F54197" w:rsidRPr="00537EDD">
        <w:rPr>
          <w:color w:val="0070C0"/>
        </w:rPr>
        <w:instrText xml:space="preserve"> </w:instrText>
      </w:r>
      <w:r w:rsidR="00F54197" w:rsidRPr="00537EDD">
        <w:rPr>
          <w:rFonts w:hint="eastAsia"/>
          <w:color w:val="0070C0"/>
        </w:rPr>
        <w:instrText>REF _Ref139544117 \h</w:instrText>
      </w:r>
      <w:r w:rsidR="00F54197" w:rsidRPr="00537EDD">
        <w:rPr>
          <w:color w:val="0070C0"/>
        </w:rPr>
        <w:instrText xml:space="preserve"> </w:instrText>
      </w:r>
      <w:r w:rsidR="00F54197" w:rsidRPr="00537EDD">
        <w:rPr>
          <w:color w:val="0070C0"/>
        </w:rPr>
      </w:r>
      <w:r w:rsidR="00F54197" w:rsidRPr="00537EDD">
        <w:rPr>
          <w:color w:val="0070C0"/>
        </w:rPr>
        <w:fldChar w:fldCharType="separate"/>
      </w:r>
      <w:r w:rsidR="002D0B76" w:rsidRPr="00537EDD">
        <w:rPr>
          <w:rFonts w:hint="eastAsia"/>
          <w:color w:val="0070C0"/>
        </w:rPr>
        <w:t>表格</w:t>
      </w:r>
      <w:r w:rsidR="002D0B76" w:rsidRPr="00537EDD">
        <w:rPr>
          <w:rFonts w:hint="eastAsia"/>
          <w:color w:val="0070C0"/>
        </w:rPr>
        <w:t xml:space="preserve"> </w:t>
      </w:r>
      <w:r w:rsidR="002D0B76" w:rsidRPr="00537EDD">
        <w:rPr>
          <w:noProof/>
          <w:color w:val="0070C0"/>
        </w:rPr>
        <w:t>2</w:t>
      </w:r>
      <w:r w:rsidR="002D0B76" w:rsidRPr="00537EDD">
        <w:rPr>
          <w:color w:val="0070C0"/>
        </w:rPr>
        <w:noBreakHyphen/>
      </w:r>
      <w:r w:rsidR="002D0B76" w:rsidRPr="00537EDD">
        <w:rPr>
          <w:noProof/>
          <w:color w:val="0070C0"/>
        </w:rPr>
        <w:t>1</w:t>
      </w:r>
      <w:r w:rsidR="002D0B76" w:rsidRPr="00537EDD">
        <w:rPr>
          <w:color w:val="0070C0"/>
        </w:rPr>
        <w:t xml:space="preserve"> </w:t>
      </w:r>
      <w:r w:rsidR="002D0B76" w:rsidRPr="00537EDD">
        <w:rPr>
          <w:rFonts w:hint="eastAsia"/>
          <w:color w:val="0070C0"/>
        </w:rPr>
        <w:t>空间使用情况</w:t>
      </w:r>
      <w:r w:rsidR="00F54197" w:rsidRPr="00537EDD">
        <w:rPr>
          <w:color w:val="0070C0"/>
        </w:rPr>
        <w:fldChar w:fldCharType="end"/>
      </w:r>
      <w:r>
        <w:rPr>
          <w:rFonts w:hint="eastAsia"/>
        </w:rPr>
        <w:t>；</w:t>
      </w:r>
    </w:p>
    <w:p w14:paraId="3426A274" w14:textId="54FAF705" w:rsidR="009B17AF" w:rsidRDefault="009B17AF" w:rsidP="009B17AF">
      <w:pPr>
        <w:pStyle w:val="afa"/>
        <w:numPr>
          <w:ilvl w:val="0"/>
          <w:numId w:val="27"/>
        </w:numPr>
        <w:ind w:firstLineChars="0"/>
      </w:pPr>
      <w:proofErr w:type="spellStart"/>
      <w:r>
        <w:rPr>
          <w:b/>
        </w:rPr>
        <w:t>e</w:t>
      </w:r>
      <w:r w:rsidRPr="006B22E8">
        <w:rPr>
          <w:rFonts w:hint="eastAsia"/>
          <w:b/>
        </w:rPr>
        <w:t>e</w:t>
      </w:r>
      <w:r w:rsidRPr="006B22E8">
        <w:rPr>
          <w:b/>
        </w:rPr>
        <w:t>pFlashB</w:t>
      </w:r>
      <w:r w:rsidRPr="006B22E8">
        <w:rPr>
          <w:rFonts w:hint="eastAsia"/>
          <w:b/>
        </w:rPr>
        <w:t>ase</w:t>
      </w:r>
      <w:r w:rsidRPr="006B22E8">
        <w:rPr>
          <w:b/>
        </w:rPr>
        <w:t>Addr</w:t>
      </w:r>
      <w:proofErr w:type="spellEnd"/>
      <w:r w:rsidRPr="006B22E8">
        <w:rPr>
          <w:b/>
        </w:rPr>
        <w:t xml:space="preserve">: </w:t>
      </w:r>
      <w:r w:rsidR="001537C6" w:rsidRPr="00C26C84">
        <w:rPr>
          <w:rFonts w:hint="eastAsia"/>
        </w:rPr>
        <w:t>模拟</w:t>
      </w:r>
      <w:r w:rsidR="0071293A">
        <w:t>EEP</w:t>
      </w:r>
      <w:r>
        <w:rPr>
          <w:rFonts w:hint="eastAsia"/>
        </w:rPr>
        <w:t>占用</w:t>
      </w:r>
      <w:r>
        <w:rPr>
          <w:rFonts w:hint="eastAsia"/>
        </w:rPr>
        <w:t>F</w:t>
      </w:r>
      <w:r w:rsidR="00D34477">
        <w:t>LASH</w:t>
      </w:r>
      <w:r>
        <w:t xml:space="preserve"> </w:t>
      </w:r>
      <w:r>
        <w:rPr>
          <w:rFonts w:hint="eastAsia"/>
        </w:rPr>
        <w:t>空间起始地址，</w:t>
      </w:r>
      <w:r w:rsidR="002B67CE" w:rsidRPr="008E6674">
        <w:rPr>
          <w:rFonts w:hint="eastAsia"/>
          <w:color w:val="000000" w:themeColor="text1"/>
        </w:rPr>
        <w:t>此</w:t>
      </w:r>
      <w:r w:rsidR="008E6674" w:rsidRPr="008E6674">
        <w:rPr>
          <w:rFonts w:hint="eastAsia"/>
          <w:color w:val="000000" w:themeColor="text1"/>
        </w:rPr>
        <w:t>起始</w:t>
      </w:r>
      <w:r w:rsidR="002B67CE" w:rsidRPr="008E6674">
        <w:rPr>
          <w:rFonts w:hint="eastAsia"/>
          <w:color w:val="000000" w:themeColor="text1"/>
        </w:rPr>
        <w:t>地址</w:t>
      </w:r>
      <w:r w:rsidR="008E6674" w:rsidRPr="008E6674">
        <w:rPr>
          <w:rFonts w:hint="eastAsia"/>
          <w:color w:val="000000" w:themeColor="text1"/>
        </w:rPr>
        <w:t>由用户</w:t>
      </w:r>
      <w:r w:rsidR="008E6674">
        <w:rPr>
          <w:rFonts w:hint="eastAsia"/>
          <w:color w:val="000000" w:themeColor="text1"/>
        </w:rPr>
        <w:t>按需求</w:t>
      </w:r>
      <w:r w:rsidR="008E6674" w:rsidRPr="008E6674">
        <w:rPr>
          <w:rFonts w:hint="eastAsia"/>
          <w:color w:val="000000" w:themeColor="text1"/>
        </w:rPr>
        <w:t>进行配置，</w:t>
      </w:r>
      <w:r w:rsidR="001E095B">
        <w:rPr>
          <w:rFonts w:hint="eastAsia"/>
          <w:color w:val="FF0000"/>
        </w:rPr>
        <w:t>必须</w:t>
      </w:r>
      <w:r w:rsidR="00850F98">
        <w:rPr>
          <w:rFonts w:hint="eastAsia"/>
          <w:color w:val="FF0000"/>
        </w:rPr>
        <w:t>为</w:t>
      </w:r>
      <w:r w:rsidR="00850F98">
        <w:rPr>
          <w:rFonts w:hint="eastAsia"/>
          <w:color w:val="FF0000"/>
        </w:rPr>
        <w:t>F</w:t>
      </w:r>
      <w:r w:rsidR="00850F98">
        <w:rPr>
          <w:color w:val="FF0000"/>
        </w:rPr>
        <w:t>LASH</w:t>
      </w:r>
      <w:r w:rsidR="00850F98">
        <w:rPr>
          <w:rFonts w:hint="eastAsia"/>
          <w:color w:val="FF0000"/>
        </w:rPr>
        <w:t>页的页起点</w:t>
      </w:r>
      <w:r w:rsidR="002B67CE">
        <w:rPr>
          <w:rFonts w:hint="eastAsia"/>
        </w:rPr>
        <w:t>，</w:t>
      </w:r>
      <w:r>
        <w:rPr>
          <w:rFonts w:hint="eastAsia"/>
        </w:rPr>
        <w:t>从此地址开始，后</w:t>
      </w:r>
      <w:r w:rsidR="00D34477">
        <w:rPr>
          <w:rFonts w:hint="eastAsia"/>
        </w:rPr>
        <w:t>F</w:t>
      </w:r>
      <w:r w:rsidR="00D34477">
        <w:t>LASH</w:t>
      </w:r>
      <w:r w:rsidR="00C26C84">
        <w:t xml:space="preserve"> </w:t>
      </w:r>
      <w:r w:rsidR="00D34477">
        <w:t>S</w:t>
      </w:r>
      <w:r w:rsidR="00D34477">
        <w:rPr>
          <w:rFonts w:hint="eastAsia"/>
        </w:rPr>
        <w:t>ize</w:t>
      </w:r>
      <w:r>
        <w:rPr>
          <w:rFonts w:hint="eastAsia"/>
        </w:rPr>
        <w:t>的</w:t>
      </w:r>
      <w:r>
        <w:rPr>
          <w:rFonts w:hint="eastAsia"/>
        </w:rPr>
        <w:t>F</w:t>
      </w:r>
      <w:r w:rsidR="0071293A">
        <w:t>LASH</w:t>
      </w:r>
      <w:r>
        <w:rPr>
          <w:rFonts w:hint="eastAsia"/>
        </w:rPr>
        <w:t>空间分配给</w:t>
      </w:r>
      <w:r w:rsidR="001537C6">
        <w:rPr>
          <w:rFonts w:hint="eastAsia"/>
        </w:rPr>
        <w:t>模拟</w:t>
      </w:r>
      <w:r w:rsidR="0071293A">
        <w:t>EEP</w:t>
      </w:r>
      <w:r>
        <w:rPr>
          <w:rFonts w:hint="eastAsia"/>
        </w:rPr>
        <w:t>使用，</w:t>
      </w:r>
      <w:r>
        <w:rPr>
          <w:rFonts w:hint="eastAsia"/>
        </w:rPr>
        <w:t xml:space="preserve"> </w:t>
      </w:r>
      <w:r>
        <w:rPr>
          <w:rFonts w:hint="eastAsia"/>
        </w:rPr>
        <w:t>一般为</w:t>
      </w:r>
      <w:r w:rsidR="00D34477">
        <w:rPr>
          <w:rFonts w:hint="eastAsia"/>
        </w:rPr>
        <w:t>F</w:t>
      </w:r>
      <w:r w:rsidR="00D34477">
        <w:t xml:space="preserve">LASH </w:t>
      </w:r>
      <w:r>
        <w:t xml:space="preserve">Size = </w:t>
      </w:r>
      <w:r>
        <w:rPr>
          <w:rFonts w:hint="eastAsia"/>
        </w:rPr>
        <w:t>16</w:t>
      </w:r>
      <w:r>
        <w:t xml:space="preserve"> </w:t>
      </w:r>
      <w:r>
        <w:rPr>
          <w:rFonts w:hint="eastAsia"/>
        </w:rPr>
        <w:t>*</w:t>
      </w:r>
      <w:r>
        <w:t xml:space="preserve"> </w:t>
      </w:r>
      <w:proofErr w:type="spellStart"/>
      <w:r>
        <w:t>eepSize</w:t>
      </w:r>
      <w:proofErr w:type="spellEnd"/>
      <w:r>
        <w:t xml:space="preserve"> </w:t>
      </w:r>
      <w:r w:rsidR="005B2B65">
        <w:rPr>
          <w:rFonts w:hint="eastAsia"/>
        </w:rPr>
        <w:t>，</w:t>
      </w:r>
      <w:r w:rsidR="005B2B65">
        <w:rPr>
          <w:rFonts w:hint="eastAsia"/>
        </w:rPr>
        <w:t xml:space="preserve"> </w:t>
      </w:r>
      <w:r w:rsidR="005B2B65">
        <w:rPr>
          <w:rFonts w:hint="eastAsia"/>
        </w:rPr>
        <w:t>具体参考</w:t>
      </w:r>
      <w:r w:rsidR="00887C89" w:rsidRPr="00537EDD">
        <w:rPr>
          <w:color w:val="0070C0"/>
        </w:rPr>
        <w:fldChar w:fldCharType="begin"/>
      </w:r>
      <w:r w:rsidR="00887C89" w:rsidRPr="00537EDD">
        <w:rPr>
          <w:color w:val="0070C0"/>
        </w:rPr>
        <w:instrText xml:space="preserve"> </w:instrText>
      </w:r>
      <w:r w:rsidR="00887C89" w:rsidRPr="00537EDD">
        <w:rPr>
          <w:rFonts w:hint="eastAsia"/>
          <w:color w:val="0070C0"/>
        </w:rPr>
        <w:instrText>REF _Ref139544117 \h</w:instrText>
      </w:r>
      <w:r w:rsidR="00887C89" w:rsidRPr="00537EDD">
        <w:rPr>
          <w:color w:val="0070C0"/>
        </w:rPr>
        <w:instrText xml:space="preserve"> </w:instrText>
      </w:r>
      <w:r w:rsidR="00887C89" w:rsidRPr="00537EDD">
        <w:rPr>
          <w:color w:val="0070C0"/>
        </w:rPr>
      </w:r>
      <w:r w:rsidR="00887C89" w:rsidRPr="00537EDD">
        <w:rPr>
          <w:color w:val="0070C0"/>
        </w:rPr>
        <w:fldChar w:fldCharType="separate"/>
      </w:r>
      <w:r w:rsidR="002D0B76" w:rsidRPr="00537EDD">
        <w:rPr>
          <w:rFonts w:hint="eastAsia"/>
          <w:color w:val="0070C0"/>
        </w:rPr>
        <w:t>表格</w:t>
      </w:r>
      <w:r w:rsidR="002D0B76" w:rsidRPr="00537EDD">
        <w:rPr>
          <w:rFonts w:hint="eastAsia"/>
          <w:color w:val="0070C0"/>
        </w:rPr>
        <w:t xml:space="preserve"> </w:t>
      </w:r>
      <w:r w:rsidR="002D0B76" w:rsidRPr="00537EDD">
        <w:rPr>
          <w:noProof/>
          <w:color w:val="0070C0"/>
        </w:rPr>
        <w:t>2</w:t>
      </w:r>
      <w:r w:rsidR="002D0B76" w:rsidRPr="00537EDD">
        <w:rPr>
          <w:color w:val="0070C0"/>
        </w:rPr>
        <w:noBreakHyphen/>
      </w:r>
      <w:r w:rsidR="002D0B76" w:rsidRPr="00537EDD">
        <w:rPr>
          <w:noProof/>
          <w:color w:val="0070C0"/>
        </w:rPr>
        <w:t>1</w:t>
      </w:r>
      <w:r w:rsidR="002D0B76" w:rsidRPr="00537EDD">
        <w:rPr>
          <w:color w:val="0070C0"/>
        </w:rPr>
        <w:t xml:space="preserve"> </w:t>
      </w:r>
      <w:r w:rsidR="002D0B76" w:rsidRPr="00537EDD">
        <w:rPr>
          <w:rFonts w:hint="eastAsia"/>
          <w:color w:val="0070C0"/>
        </w:rPr>
        <w:t>空间使用</w:t>
      </w:r>
      <w:r w:rsidR="002D0B76" w:rsidRPr="00537EDD">
        <w:rPr>
          <w:rFonts w:hint="eastAsia"/>
          <w:color w:val="0070C0"/>
        </w:rPr>
        <w:t>情</w:t>
      </w:r>
      <w:r w:rsidR="002D0B76" w:rsidRPr="00537EDD">
        <w:rPr>
          <w:rFonts w:hint="eastAsia"/>
          <w:color w:val="0070C0"/>
        </w:rPr>
        <w:t>况</w:t>
      </w:r>
      <w:r w:rsidR="00887C89" w:rsidRPr="00537EDD">
        <w:rPr>
          <w:color w:val="0070C0"/>
        </w:rPr>
        <w:fldChar w:fldCharType="end"/>
      </w:r>
      <w:r>
        <w:rPr>
          <w:rFonts w:hint="eastAsia"/>
        </w:rPr>
        <w:t>；</w:t>
      </w:r>
    </w:p>
    <w:p w14:paraId="49331E99" w14:textId="1A120D43" w:rsidR="009B17AF" w:rsidRDefault="009B17AF" w:rsidP="009B17AF">
      <w:pPr>
        <w:pStyle w:val="afa"/>
        <w:numPr>
          <w:ilvl w:val="0"/>
          <w:numId w:val="27"/>
        </w:numPr>
        <w:ind w:firstLineChars="0"/>
      </w:pPr>
      <w:proofErr w:type="spellStart"/>
      <w:r w:rsidRPr="006B22E8">
        <w:rPr>
          <w:rFonts w:hint="eastAsia"/>
          <w:b/>
        </w:rPr>
        <w:t>f</w:t>
      </w:r>
      <w:r w:rsidRPr="006B22E8">
        <w:rPr>
          <w:b/>
        </w:rPr>
        <w:t>lashP</w:t>
      </w:r>
      <w:r w:rsidRPr="006B22E8">
        <w:rPr>
          <w:rFonts w:hint="eastAsia"/>
          <w:b/>
        </w:rPr>
        <w:t>a</w:t>
      </w:r>
      <w:r w:rsidRPr="006B22E8">
        <w:rPr>
          <w:b/>
        </w:rPr>
        <w:t>geSize</w:t>
      </w:r>
      <w:proofErr w:type="spellEnd"/>
      <w:r w:rsidRPr="006B22E8">
        <w:rPr>
          <w:b/>
        </w:rPr>
        <w:t>:</w:t>
      </w:r>
      <w:r>
        <w:t xml:space="preserve"> </w:t>
      </w:r>
      <w:r w:rsidR="00C26C84">
        <w:t xml:space="preserve">FLASH </w:t>
      </w:r>
      <w:r w:rsidR="00C26C84">
        <w:rPr>
          <w:rFonts w:hint="eastAsia"/>
        </w:rPr>
        <w:t>页大小，</w:t>
      </w:r>
      <w:r>
        <w:rPr>
          <w:rFonts w:hint="eastAsia"/>
        </w:rPr>
        <w:t>此参数为</w:t>
      </w:r>
      <w:r w:rsidR="0071293A">
        <w:t>FLASH</w:t>
      </w:r>
      <w:r>
        <w:t xml:space="preserve"> </w:t>
      </w:r>
      <w:r>
        <w:rPr>
          <w:rFonts w:hint="eastAsia"/>
        </w:rPr>
        <w:t>特性，</w:t>
      </w:r>
      <w:r w:rsidR="008E6674">
        <w:rPr>
          <w:rFonts w:hint="eastAsia"/>
        </w:rPr>
        <w:t>用户按照所使用芯片的</w:t>
      </w:r>
      <w:r w:rsidR="008E6674">
        <w:rPr>
          <w:rFonts w:hint="eastAsia"/>
        </w:rPr>
        <w:t>F</w:t>
      </w:r>
      <w:r w:rsidR="008E6674">
        <w:t>LAHS</w:t>
      </w:r>
      <w:proofErr w:type="gramStart"/>
      <w:r w:rsidR="008E6674">
        <w:rPr>
          <w:rFonts w:hint="eastAsia"/>
        </w:rPr>
        <w:t>页大小</w:t>
      </w:r>
      <w:proofErr w:type="gramEnd"/>
      <w:r w:rsidR="008E6674">
        <w:rPr>
          <w:rFonts w:hint="eastAsia"/>
        </w:rPr>
        <w:t>填写即可，</w:t>
      </w:r>
      <w:r w:rsidR="008E6674">
        <w:rPr>
          <w:rFonts w:hint="eastAsia"/>
        </w:rPr>
        <w:t xml:space="preserve"> </w:t>
      </w:r>
      <w:r>
        <w:rPr>
          <w:rFonts w:hint="eastAsia"/>
        </w:rPr>
        <w:t>7</w:t>
      </w:r>
      <w:r w:rsidR="0071293A">
        <w:t>840 FLASH</w:t>
      </w:r>
      <w:proofErr w:type="gramStart"/>
      <w:r>
        <w:rPr>
          <w:rFonts w:hint="eastAsia"/>
        </w:rPr>
        <w:t>页大小</w:t>
      </w:r>
      <w:proofErr w:type="gramEnd"/>
      <w:r>
        <w:rPr>
          <w:rFonts w:hint="eastAsia"/>
        </w:rPr>
        <w:t>为</w:t>
      </w:r>
      <w:r>
        <w:rPr>
          <w:rFonts w:hint="eastAsia"/>
        </w:rPr>
        <w:t xml:space="preserve"> 0x</w:t>
      </w:r>
      <w:r>
        <w:t>800</w:t>
      </w:r>
      <w:r>
        <w:rPr>
          <w:rFonts w:hint="eastAsia"/>
        </w:rPr>
        <w:t>，</w:t>
      </w:r>
      <w:r>
        <w:rPr>
          <w:rFonts w:hint="eastAsia"/>
        </w:rPr>
        <w:t xml:space="preserve"> </w:t>
      </w:r>
      <w:r>
        <w:rPr>
          <w:rFonts w:hint="eastAsia"/>
        </w:rPr>
        <w:t>即</w:t>
      </w:r>
      <w:r>
        <w:rPr>
          <w:rFonts w:hint="eastAsia"/>
        </w:rPr>
        <w:t>2048</w:t>
      </w:r>
      <w:r>
        <w:t xml:space="preserve"> </w:t>
      </w:r>
      <w:r>
        <w:rPr>
          <w:rFonts w:hint="eastAsia"/>
        </w:rPr>
        <w:t>字节</w:t>
      </w:r>
      <w:r>
        <w:t>;</w:t>
      </w:r>
    </w:p>
    <w:p w14:paraId="4929A0FC" w14:textId="6BDCB998" w:rsidR="009B17AF" w:rsidRDefault="009B17AF" w:rsidP="009B17AF">
      <w:pPr>
        <w:pStyle w:val="afa"/>
        <w:numPr>
          <w:ilvl w:val="0"/>
          <w:numId w:val="27"/>
        </w:numPr>
        <w:ind w:firstLineChars="0"/>
      </w:pPr>
      <w:proofErr w:type="spellStart"/>
      <w:r w:rsidRPr="006B22E8">
        <w:rPr>
          <w:b/>
        </w:rPr>
        <w:t>f</w:t>
      </w:r>
      <w:r w:rsidRPr="006B22E8">
        <w:rPr>
          <w:rFonts w:hint="eastAsia"/>
          <w:b/>
        </w:rPr>
        <w:t>las</w:t>
      </w:r>
      <w:r w:rsidRPr="006B22E8">
        <w:rPr>
          <w:b/>
        </w:rPr>
        <w:t>hM</w:t>
      </w:r>
      <w:r w:rsidRPr="006B22E8">
        <w:rPr>
          <w:rFonts w:hint="eastAsia"/>
          <w:b/>
        </w:rPr>
        <w:t>i</w:t>
      </w:r>
      <w:r w:rsidRPr="006B22E8">
        <w:rPr>
          <w:b/>
        </w:rPr>
        <w:t>nProByte</w:t>
      </w:r>
      <w:proofErr w:type="spellEnd"/>
      <w:r w:rsidRPr="006B22E8">
        <w:rPr>
          <w:rFonts w:hint="eastAsia"/>
          <w:b/>
        </w:rPr>
        <w:t>：</w:t>
      </w:r>
      <w:r>
        <w:rPr>
          <w:rFonts w:hint="eastAsia"/>
        </w:rPr>
        <w:t xml:space="preserve"> </w:t>
      </w:r>
      <w:r w:rsidR="00C26C84">
        <w:t xml:space="preserve">FLASH </w:t>
      </w:r>
      <w:r w:rsidR="00C26C84">
        <w:rPr>
          <w:rFonts w:hint="eastAsia"/>
        </w:rPr>
        <w:t>最小编程字节，</w:t>
      </w:r>
      <w:r>
        <w:rPr>
          <w:rFonts w:hint="eastAsia"/>
        </w:rPr>
        <w:t>此参数为</w:t>
      </w:r>
      <w:r w:rsidR="0071293A">
        <w:t>FLASH</w:t>
      </w:r>
      <w:r>
        <w:rPr>
          <w:rFonts w:hint="eastAsia"/>
        </w:rPr>
        <w:t>特性，</w:t>
      </w:r>
      <w:r w:rsidR="008E6674">
        <w:rPr>
          <w:rFonts w:hint="eastAsia"/>
        </w:rPr>
        <w:t>用户按照所使用芯片的</w:t>
      </w:r>
      <w:r w:rsidR="008E6674">
        <w:rPr>
          <w:rFonts w:hint="eastAsia"/>
        </w:rPr>
        <w:t>F</w:t>
      </w:r>
      <w:r w:rsidR="008E6674">
        <w:t>LAHS</w:t>
      </w:r>
      <w:r w:rsidR="008E6674">
        <w:rPr>
          <w:rFonts w:hint="eastAsia"/>
        </w:rPr>
        <w:t>最小编程字节填写即可，</w:t>
      </w:r>
      <w:r>
        <w:rPr>
          <w:rFonts w:hint="eastAsia"/>
        </w:rPr>
        <w:t>7840</w:t>
      </w:r>
      <w:r w:rsidR="0071293A">
        <w:t xml:space="preserve"> FLASH</w:t>
      </w:r>
      <w:r>
        <w:rPr>
          <w:rFonts w:hint="eastAsia"/>
        </w:rPr>
        <w:t>的最小编程字节为</w:t>
      </w:r>
      <w:r>
        <w:rPr>
          <w:rFonts w:hint="eastAsia"/>
        </w:rPr>
        <w:t>8</w:t>
      </w:r>
      <w:r>
        <w:rPr>
          <w:rFonts w:hint="eastAsia"/>
        </w:rPr>
        <w:t>字节；</w:t>
      </w:r>
    </w:p>
    <w:p w14:paraId="5D11AF5F" w14:textId="5515C961" w:rsidR="009B17AF" w:rsidRDefault="009B17AF" w:rsidP="009B17AF">
      <w:pPr>
        <w:pStyle w:val="afa"/>
        <w:numPr>
          <w:ilvl w:val="0"/>
          <w:numId w:val="27"/>
        </w:numPr>
        <w:ind w:firstLineChars="0"/>
      </w:pPr>
      <w:proofErr w:type="spellStart"/>
      <w:r w:rsidRPr="0059165E">
        <w:rPr>
          <w:rFonts w:hint="eastAsia"/>
          <w:b/>
        </w:rPr>
        <w:t>ic</w:t>
      </w:r>
      <w:r w:rsidRPr="0059165E">
        <w:rPr>
          <w:b/>
        </w:rPr>
        <w:t>Type</w:t>
      </w:r>
      <w:proofErr w:type="spellEnd"/>
      <w:r w:rsidRPr="0059165E">
        <w:rPr>
          <w:b/>
        </w:rPr>
        <w:t xml:space="preserve">: </w:t>
      </w:r>
      <w:r w:rsidRPr="006B22E8">
        <w:rPr>
          <w:rFonts w:hint="eastAsia"/>
        </w:rPr>
        <w:t>芯片型号</w:t>
      </w:r>
      <w:r w:rsidR="00D34477">
        <w:rPr>
          <w:rFonts w:hint="eastAsia"/>
        </w:rPr>
        <w:t>,</w:t>
      </w:r>
      <w:r w:rsidR="00D34477">
        <w:t xml:space="preserve"> </w:t>
      </w:r>
      <w:r w:rsidR="008E6674">
        <w:t xml:space="preserve"> </w:t>
      </w:r>
      <w:r w:rsidR="008E6674">
        <w:rPr>
          <w:rFonts w:hint="eastAsia"/>
        </w:rPr>
        <w:t>用户按照所使用芯片的型号填写即可，</w:t>
      </w:r>
      <w:r w:rsidR="00D34477">
        <w:t xml:space="preserve">AC7840x </w:t>
      </w:r>
      <w:r w:rsidR="00D34477">
        <w:rPr>
          <w:rFonts w:hint="eastAsia"/>
        </w:rPr>
        <w:t>系列为</w:t>
      </w:r>
      <w:r w:rsidR="00D34477">
        <w:rPr>
          <w:rFonts w:hint="eastAsia"/>
        </w:rPr>
        <w:t>E</w:t>
      </w:r>
      <w:r w:rsidR="00D34477">
        <w:t>EP_AC78406</w:t>
      </w:r>
      <w:r w:rsidRPr="006B22E8">
        <w:rPr>
          <w:rFonts w:hint="eastAsia"/>
        </w:rPr>
        <w:t>;</w:t>
      </w:r>
    </w:p>
    <w:p w14:paraId="0A81C8D3" w14:textId="3B430B1D" w:rsidR="009B17AF" w:rsidRPr="0062576A" w:rsidRDefault="009B17AF" w:rsidP="009B17AF">
      <w:pPr>
        <w:pStyle w:val="afa"/>
        <w:numPr>
          <w:ilvl w:val="0"/>
          <w:numId w:val="27"/>
        </w:numPr>
        <w:ind w:firstLineChars="0"/>
      </w:pPr>
      <w:r w:rsidRPr="009B17AF">
        <w:rPr>
          <w:rFonts w:hint="eastAsia"/>
          <w:b/>
        </w:rPr>
        <w:t>ca</w:t>
      </w:r>
      <w:r w:rsidRPr="009B17AF">
        <w:rPr>
          <w:b/>
        </w:rPr>
        <w:t xml:space="preserve">llback: </w:t>
      </w:r>
      <w:r>
        <w:rPr>
          <w:rFonts w:hint="eastAsia"/>
        </w:rPr>
        <w:t>回调函数，在</w:t>
      </w:r>
      <w:r w:rsidR="0071293A">
        <w:rPr>
          <w:rFonts w:hint="eastAsia"/>
        </w:rPr>
        <w:t>eep</w:t>
      </w:r>
      <w:r w:rsidR="0071293A">
        <w:t>_drv</w:t>
      </w:r>
      <w:r>
        <w:t xml:space="preserve">.lib </w:t>
      </w:r>
      <w:r>
        <w:rPr>
          <w:rFonts w:hint="eastAsia"/>
        </w:rPr>
        <w:t>触发</w:t>
      </w:r>
      <w:r>
        <w:t>F</w:t>
      </w:r>
      <w:r w:rsidR="0071293A">
        <w:t>LASH</w:t>
      </w:r>
      <w:r>
        <w:t xml:space="preserve"> </w:t>
      </w:r>
      <w:r>
        <w:rPr>
          <w:rFonts w:hint="eastAsia"/>
        </w:rPr>
        <w:t>控制器执行</w:t>
      </w:r>
      <w:r w:rsidR="0071293A">
        <w:rPr>
          <w:rFonts w:hint="eastAsia"/>
        </w:rPr>
        <w:t>F</w:t>
      </w:r>
      <w:r w:rsidR="0071293A">
        <w:t>LASH</w:t>
      </w:r>
      <w:r>
        <w:rPr>
          <w:rFonts w:hint="eastAsia"/>
        </w:rPr>
        <w:t>命令时开始循环</w:t>
      </w:r>
      <w:proofErr w:type="gramStart"/>
      <w:r>
        <w:rPr>
          <w:rFonts w:hint="eastAsia"/>
        </w:rPr>
        <w:t>调用</w:t>
      </w:r>
      <w:r w:rsidR="00D34477">
        <w:rPr>
          <w:rFonts w:hint="eastAsia"/>
        </w:rPr>
        <w:t>回调函</w:t>
      </w:r>
      <w:proofErr w:type="gramEnd"/>
      <w:r w:rsidR="00D34477">
        <w:rPr>
          <w:rFonts w:hint="eastAsia"/>
        </w:rPr>
        <w:t>数</w:t>
      </w:r>
      <w:r>
        <w:rPr>
          <w:rFonts w:hint="eastAsia"/>
        </w:rPr>
        <w:t>，在</w:t>
      </w:r>
      <w:r w:rsidR="0071293A">
        <w:rPr>
          <w:rFonts w:hint="eastAsia"/>
        </w:rPr>
        <w:t>F</w:t>
      </w:r>
      <w:r w:rsidR="0071293A">
        <w:t>LASH</w:t>
      </w:r>
      <w:r>
        <w:rPr>
          <w:rFonts w:hint="eastAsia"/>
        </w:rPr>
        <w:t>控制器执行完</w:t>
      </w:r>
      <w:r w:rsidR="0071293A">
        <w:rPr>
          <w:rFonts w:hint="eastAsia"/>
        </w:rPr>
        <w:t>F</w:t>
      </w:r>
      <w:r w:rsidR="0071293A">
        <w:t>LASH</w:t>
      </w:r>
      <w:r>
        <w:rPr>
          <w:rFonts w:hint="eastAsia"/>
        </w:rPr>
        <w:t>命令后退出回</w:t>
      </w:r>
      <w:proofErr w:type="gramStart"/>
      <w:r>
        <w:rPr>
          <w:rFonts w:hint="eastAsia"/>
        </w:rPr>
        <w:t>调函数</w:t>
      </w:r>
      <w:proofErr w:type="gramEnd"/>
      <w:r>
        <w:rPr>
          <w:rFonts w:hint="eastAsia"/>
        </w:rPr>
        <w:t>的调用</w:t>
      </w:r>
      <w:r w:rsidR="00D34477">
        <w:rPr>
          <w:rFonts w:hint="eastAsia"/>
        </w:rPr>
        <w:t>；</w:t>
      </w:r>
    </w:p>
    <w:p w14:paraId="3490659C" w14:textId="5EF9F3DA" w:rsidR="009B17AF" w:rsidRDefault="009B17AF" w:rsidP="009B17AF"/>
    <w:p w14:paraId="0D28C6DC" w14:textId="77777777" w:rsidR="00010BB3" w:rsidRDefault="00010BB3" w:rsidP="00010BB3">
      <w:pPr>
        <w:shd w:val="clear" w:color="auto" w:fill="FFF2CC"/>
      </w:pPr>
      <w:r>
        <w:rPr>
          <w:lang w:eastAsia="zh-TW"/>
        </w:rPr>
        <w:object w:dxaOrig="480" w:dyaOrig="480" w14:anchorId="1F90B2D1">
          <v:shape id="_x0000_i1026" type="#_x0000_t75" style="width:24.3pt;height:24.3pt" o:ole="">
            <v:imagedata r:id="rId12" o:title=""/>
          </v:shape>
          <o:OLEObject Type="Embed" ProgID="Visio.Drawing.15" ShapeID="_x0000_i1026" DrawAspect="Content" ObjectID="_1750233631" r:id="rId14"/>
        </w:object>
      </w:r>
      <w:r>
        <w:rPr>
          <w:rFonts w:hint="eastAsia"/>
          <w:b/>
        </w:rPr>
        <w:t>注意</w:t>
      </w:r>
      <w:r>
        <w:rPr>
          <w:rFonts w:hint="eastAsia"/>
        </w:rPr>
        <w:t>：</w:t>
      </w:r>
    </w:p>
    <w:p w14:paraId="22949DFA" w14:textId="55CD54E5" w:rsidR="007E658A" w:rsidRDefault="00010BB3" w:rsidP="00010BB3">
      <w:pPr>
        <w:shd w:val="clear" w:color="auto" w:fill="FFF2CC"/>
      </w:pPr>
      <w:r>
        <w:rPr>
          <w:rFonts w:hint="eastAsia"/>
        </w:rPr>
        <w:t>1.</w:t>
      </w:r>
      <w:r>
        <w:t xml:space="preserve">  </w:t>
      </w:r>
      <w:proofErr w:type="spellStart"/>
      <w:r>
        <w:rPr>
          <w:rFonts w:hint="eastAsia"/>
        </w:rPr>
        <w:t>e</w:t>
      </w:r>
      <w:r>
        <w:t>epS</w:t>
      </w:r>
      <w:r>
        <w:rPr>
          <w:rFonts w:hint="eastAsia"/>
        </w:rPr>
        <w:t>ize</w:t>
      </w:r>
      <w:proofErr w:type="spellEnd"/>
      <w:r>
        <w:t xml:space="preserve"> </w:t>
      </w:r>
      <w:r>
        <w:rPr>
          <w:rFonts w:hint="eastAsia"/>
        </w:rPr>
        <w:t>最大可配置</w:t>
      </w:r>
      <w:r>
        <w:rPr>
          <w:rFonts w:hint="eastAsia"/>
        </w:rPr>
        <w:t>4096</w:t>
      </w:r>
      <w:r>
        <w:t xml:space="preserve"> byte</w:t>
      </w:r>
      <w:r>
        <w:rPr>
          <w:rFonts w:hint="eastAsia"/>
        </w:rPr>
        <w:t>，</w:t>
      </w:r>
      <w:r w:rsidR="007E658A">
        <w:t xml:space="preserve"> </w:t>
      </w:r>
      <w:r w:rsidR="007E658A">
        <w:rPr>
          <w:rFonts w:hint="eastAsia"/>
        </w:rPr>
        <w:t>最小可配置</w:t>
      </w:r>
      <w:r w:rsidR="007E658A">
        <w:rPr>
          <w:rFonts w:hint="eastAsia"/>
        </w:rPr>
        <w:t>512</w:t>
      </w:r>
      <w:r w:rsidR="007E658A">
        <w:t xml:space="preserve"> </w:t>
      </w:r>
      <w:r w:rsidR="007E658A">
        <w:rPr>
          <w:rFonts w:hint="eastAsia"/>
        </w:rPr>
        <w:t>byte</w:t>
      </w:r>
      <w:r w:rsidR="007E658A">
        <w:t>;</w:t>
      </w:r>
    </w:p>
    <w:p w14:paraId="413EB3FA" w14:textId="66EC8A51" w:rsidR="001E095B" w:rsidRDefault="001E095B" w:rsidP="00010BB3">
      <w:pPr>
        <w:shd w:val="clear" w:color="auto" w:fill="FFF2CC"/>
      </w:pPr>
      <w:r>
        <w:rPr>
          <w:rFonts w:hint="eastAsia"/>
        </w:rPr>
        <w:t>2.</w:t>
      </w:r>
      <w:r>
        <w:t xml:space="preserve"> </w:t>
      </w:r>
      <w:r>
        <w:rPr>
          <w:rFonts w:hint="eastAsia"/>
        </w:rPr>
        <w:t>用于模拟</w:t>
      </w:r>
      <w:r>
        <w:rPr>
          <w:rFonts w:hint="eastAsia"/>
        </w:rPr>
        <w:t>E</w:t>
      </w:r>
      <w:r>
        <w:t xml:space="preserve">EP </w:t>
      </w:r>
      <w:r>
        <w:rPr>
          <w:rFonts w:hint="eastAsia"/>
        </w:rPr>
        <w:t>的</w:t>
      </w:r>
      <w:r>
        <w:rPr>
          <w:rFonts w:hint="eastAsia"/>
        </w:rPr>
        <w:t>F</w:t>
      </w:r>
      <w:r>
        <w:t>LASH</w:t>
      </w:r>
      <w:r>
        <w:rPr>
          <w:rFonts w:hint="eastAsia"/>
        </w:rPr>
        <w:t>地址</w:t>
      </w:r>
      <w:r w:rsidRPr="001E095B">
        <w:rPr>
          <w:rFonts w:hint="eastAsia"/>
          <w:color w:val="FF0000"/>
        </w:rPr>
        <w:t>必须</w:t>
      </w:r>
      <w:r w:rsidR="00850F98" w:rsidRPr="00850F98">
        <w:rPr>
          <w:rFonts w:hint="eastAsia"/>
          <w:color w:val="000000" w:themeColor="text1"/>
        </w:rPr>
        <w:t>为</w:t>
      </w:r>
      <w:r w:rsidR="00850F98">
        <w:t>FLASH</w:t>
      </w:r>
      <w:r w:rsidR="00850F98">
        <w:rPr>
          <w:rFonts w:hint="eastAsia"/>
        </w:rPr>
        <w:t>页的页起点</w:t>
      </w:r>
      <w:r>
        <w:rPr>
          <w:rFonts w:hint="eastAsia"/>
        </w:rPr>
        <w:t>;</w:t>
      </w:r>
    </w:p>
    <w:p w14:paraId="731E81A3" w14:textId="559AA28E" w:rsidR="001E095B" w:rsidRDefault="001E095B" w:rsidP="00010BB3">
      <w:pPr>
        <w:shd w:val="clear" w:color="auto" w:fill="FFF2CC"/>
      </w:pPr>
      <w:r>
        <w:rPr>
          <w:rFonts w:hint="eastAsia"/>
        </w:rPr>
        <w:t>3.</w:t>
      </w:r>
      <w:r>
        <w:t xml:space="preserve"> </w:t>
      </w:r>
      <w:r>
        <w:rPr>
          <w:rFonts w:hint="eastAsia"/>
        </w:rPr>
        <w:t>用于模拟</w:t>
      </w:r>
      <w:r>
        <w:rPr>
          <w:rFonts w:hint="eastAsia"/>
        </w:rPr>
        <w:t>E</w:t>
      </w:r>
      <w:r>
        <w:t>EP</w:t>
      </w:r>
      <w:r>
        <w:rPr>
          <w:rFonts w:hint="eastAsia"/>
        </w:rPr>
        <w:t>的</w:t>
      </w:r>
      <w:r>
        <w:rPr>
          <w:rFonts w:hint="eastAsia"/>
        </w:rPr>
        <w:t>S</w:t>
      </w:r>
      <w:r>
        <w:t xml:space="preserve">RAM </w:t>
      </w:r>
      <w:r>
        <w:rPr>
          <w:rFonts w:hint="eastAsia"/>
        </w:rPr>
        <w:t>地址建议</w:t>
      </w:r>
      <w:r>
        <w:rPr>
          <w:rFonts w:hint="eastAsia"/>
        </w:rPr>
        <w:t>4</w:t>
      </w:r>
      <w:r>
        <w:rPr>
          <w:rFonts w:hint="eastAsia"/>
        </w:rPr>
        <w:t>字节对齐</w:t>
      </w:r>
      <w:r>
        <w:rPr>
          <w:rFonts w:hint="eastAsia"/>
        </w:rPr>
        <w:t>;</w:t>
      </w:r>
    </w:p>
    <w:p w14:paraId="193DFC71" w14:textId="17D22CA4" w:rsidR="007E658A" w:rsidRDefault="001E095B" w:rsidP="00010BB3">
      <w:pPr>
        <w:shd w:val="clear" w:color="auto" w:fill="FFF2CC"/>
      </w:pPr>
      <w:r>
        <w:t>4</w:t>
      </w:r>
      <w:r w:rsidR="007E658A">
        <w:t xml:space="preserve">. </w:t>
      </w:r>
      <w:r w:rsidR="007E658A">
        <w:rPr>
          <w:rFonts w:hint="eastAsia"/>
        </w:rPr>
        <w:t>在使用了</w:t>
      </w:r>
      <w:r w:rsidR="007E658A">
        <w:rPr>
          <w:rFonts w:hint="eastAsia"/>
        </w:rPr>
        <w:t>C</w:t>
      </w:r>
      <w:r w:rsidR="007E658A">
        <w:t>SE</w:t>
      </w:r>
      <w:r w:rsidR="0043633B">
        <w:rPr>
          <w:rFonts w:hint="eastAsia"/>
        </w:rPr>
        <w:t>模块之后，</w:t>
      </w:r>
      <w:r w:rsidR="0043633B" w:rsidRPr="0043633B">
        <w:rPr>
          <w:rFonts w:hint="eastAsia"/>
          <w:color w:val="FF0000"/>
        </w:rPr>
        <w:t>禁止</w:t>
      </w:r>
      <w:r w:rsidR="007E658A">
        <w:rPr>
          <w:rFonts w:hint="eastAsia"/>
        </w:rPr>
        <w:t>将</w:t>
      </w:r>
      <w:proofErr w:type="spellStart"/>
      <w:r w:rsidR="0043633B">
        <w:rPr>
          <w:rFonts w:hint="eastAsia"/>
        </w:rPr>
        <w:t>Fle</w:t>
      </w:r>
      <w:r w:rsidR="0043633B">
        <w:t>xR</w:t>
      </w:r>
      <w:r w:rsidR="0095025C">
        <w:t>AM</w:t>
      </w:r>
      <w:proofErr w:type="spellEnd"/>
      <w:r w:rsidR="0043633B">
        <w:t xml:space="preserve"> </w:t>
      </w:r>
      <w:r w:rsidR="0095025C">
        <w:rPr>
          <w:rFonts w:hint="eastAsia"/>
        </w:rPr>
        <w:t>区域（</w:t>
      </w:r>
      <w:r w:rsidR="007E658A">
        <w:rPr>
          <w:rFonts w:hint="eastAsia"/>
        </w:rPr>
        <w:t>0x</w:t>
      </w:r>
      <w:r w:rsidR="007E658A">
        <w:t>1400_0000</w:t>
      </w:r>
      <w:r w:rsidR="0095025C">
        <w:t xml:space="preserve"> </w:t>
      </w:r>
      <w:r w:rsidR="0095025C">
        <w:rPr>
          <w:rFonts w:hint="eastAsia"/>
        </w:rPr>
        <w:t>~0x</w:t>
      </w:r>
      <w:r w:rsidR="0095025C">
        <w:t>1400_0FFF</w:t>
      </w:r>
      <w:r w:rsidR="0095025C">
        <w:rPr>
          <w:rFonts w:hint="eastAsia"/>
        </w:rPr>
        <w:t>）</w:t>
      </w:r>
      <w:r w:rsidR="007E658A">
        <w:rPr>
          <w:rFonts w:hint="eastAsia"/>
        </w:rPr>
        <w:t>和</w:t>
      </w:r>
      <w:r w:rsidR="0095025C">
        <w:rPr>
          <w:rFonts w:hint="eastAsia"/>
        </w:rPr>
        <w:t>地址为（</w:t>
      </w:r>
      <w:r w:rsidR="007E658A">
        <w:rPr>
          <w:rFonts w:hint="eastAsia"/>
        </w:rPr>
        <w:t>0x</w:t>
      </w:r>
      <w:r w:rsidR="007E658A">
        <w:t>0101_0000</w:t>
      </w:r>
      <w:r w:rsidR="0095025C">
        <w:t>~0x</w:t>
      </w:r>
      <w:r w:rsidR="0095025C">
        <w:rPr>
          <w:rFonts w:hint="eastAsia"/>
        </w:rPr>
        <w:t>0101</w:t>
      </w:r>
      <w:r w:rsidR="0095025C">
        <w:t>_FFFF</w:t>
      </w:r>
      <w:r w:rsidR="0095025C">
        <w:rPr>
          <w:rFonts w:hint="eastAsia"/>
        </w:rPr>
        <w:t>）</w:t>
      </w:r>
      <w:r w:rsidR="007E658A">
        <w:rPr>
          <w:rFonts w:hint="eastAsia"/>
        </w:rPr>
        <w:t>的</w:t>
      </w:r>
      <w:r w:rsidR="0095025C">
        <w:rPr>
          <w:rFonts w:hint="eastAsia"/>
        </w:rPr>
        <w:t>D</w:t>
      </w:r>
      <w:r w:rsidR="0095025C">
        <w:t>-FLASH</w:t>
      </w:r>
      <w:r w:rsidR="0095025C">
        <w:rPr>
          <w:rFonts w:hint="eastAsia"/>
        </w:rPr>
        <w:t>区域</w:t>
      </w:r>
      <w:r w:rsidR="007E658A">
        <w:rPr>
          <w:rFonts w:hint="eastAsia"/>
        </w:rPr>
        <w:t>分配给</w:t>
      </w:r>
      <w:r w:rsidR="001537C6">
        <w:rPr>
          <w:rFonts w:hint="eastAsia"/>
        </w:rPr>
        <w:t>模拟</w:t>
      </w:r>
      <w:r w:rsidR="007E658A">
        <w:rPr>
          <w:rFonts w:hint="eastAsia"/>
        </w:rPr>
        <w:t>E</w:t>
      </w:r>
      <w:r w:rsidR="007E658A">
        <w:t>EP</w:t>
      </w:r>
      <w:r w:rsidR="0043633B">
        <w:rPr>
          <w:rFonts w:hint="eastAsia"/>
        </w:rPr>
        <w:t>使用</w:t>
      </w:r>
      <w:r w:rsidR="007E658A">
        <w:rPr>
          <w:rFonts w:hint="eastAsia"/>
        </w:rPr>
        <w:t>；</w:t>
      </w:r>
    </w:p>
    <w:p w14:paraId="3FCCB9E7" w14:textId="7B192841" w:rsidR="007E658A" w:rsidRDefault="001E095B" w:rsidP="00010BB3">
      <w:pPr>
        <w:shd w:val="clear" w:color="auto" w:fill="FFF2CC"/>
      </w:pPr>
      <w:r>
        <w:t>5</w:t>
      </w:r>
      <w:r w:rsidR="007E658A">
        <w:rPr>
          <w:rFonts w:hint="eastAsia"/>
        </w:rPr>
        <w:t>.</w:t>
      </w:r>
      <w:r w:rsidR="007E658A">
        <w:t xml:space="preserve"> </w:t>
      </w:r>
      <w:r w:rsidR="007E658A">
        <w:rPr>
          <w:rFonts w:hint="eastAsia"/>
        </w:rPr>
        <w:t>如果</w:t>
      </w:r>
      <w:r w:rsidR="0071293A">
        <w:t>eep_drv</w:t>
      </w:r>
      <w:r w:rsidR="00B70E7D">
        <w:rPr>
          <w:rFonts w:hint="eastAsia"/>
        </w:rPr>
        <w:t>.</w:t>
      </w:r>
      <w:r w:rsidR="00B70E7D">
        <w:t xml:space="preserve">lib </w:t>
      </w:r>
      <w:r w:rsidR="00B70E7D">
        <w:rPr>
          <w:rFonts w:hint="eastAsia"/>
        </w:rPr>
        <w:t>使用了</w:t>
      </w:r>
      <w:proofErr w:type="spellStart"/>
      <w:r w:rsidR="0043633B">
        <w:rPr>
          <w:rFonts w:hint="eastAsia"/>
        </w:rPr>
        <w:t>Flex</w:t>
      </w:r>
      <w:r w:rsidR="0043633B">
        <w:t>R</w:t>
      </w:r>
      <w:r w:rsidR="0095025C">
        <w:t>AM</w:t>
      </w:r>
      <w:proofErr w:type="spellEnd"/>
      <w:r w:rsidR="00B70E7D">
        <w:rPr>
          <w:rFonts w:hint="eastAsia"/>
        </w:rPr>
        <w:t>区域</w:t>
      </w:r>
      <w:r w:rsidR="0095025C">
        <w:rPr>
          <w:rFonts w:hint="eastAsia"/>
        </w:rPr>
        <w:t>(</w:t>
      </w:r>
      <w:r w:rsidR="0095025C">
        <w:t>0</w:t>
      </w:r>
      <w:r w:rsidR="0095025C">
        <w:rPr>
          <w:rFonts w:hint="eastAsia"/>
        </w:rPr>
        <w:t>x</w:t>
      </w:r>
      <w:r w:rsidR="0095025C">
        <w:t>1400_0000~0x1400_0FFF)</w:t>
      </w:r>
      <w:r w:rsidR="00B70E7D">
        <w:rPr>
          <w:rFonts w:hint="eastAsia"/>
        </w:rPr>
        <w:t>，</w:t>
      </w:r>
      <w:r w:rsidR="00B70E7D">
        <w:rPr>
          <w:rFonts w:hint="eastAsia"/>
        </w:rPr>
        <w:t xml:space="preserve"> </w:t>
      </w:r>
      <w:r w:rsidR="00B70E7D">
        <w:rPr>
          <w:rFonts w:hint="eastAsia"/>
        </w:rPr>
        <w:t>则需要保证</w:t>
      </w:r>
      <w:proofErr w:type="spellStart"/>
      <w:r w:rsidR="00B70E7D">
        <w:rPr>
          <w:rFonts w:hint="eastAsia"/>
        </w:rPr>
        <w:t>F</w:t>
      </w:r>
      <w:r w:rsidR="00B70E7D">
        <w:t>lexRAM</w:t>
      </w:r>
      <w:proofErr w:type="spellEnd"/>
      <w:r w:rsidR="00B70E7D">
        <w:t xml:space="preserve"> </w:t>
      </w:r>
      <w:r w:rsidR="00B70E7D">
        <w:rPr>
          <w:rFonts w:hint="eastAsia"/>
        </w:rPr>
        <w:t>用于普通</w:t>
      </w:r>
      <w:r w:rsidR="00B70E7D">
        <w:rPr>
          <w:rFonts w:hint="eastAsia"/>
        </w:rPr>
        <w:t>S</w:t>
      </w:r>
      <w:r w:rsidR="00B70E7D">
        <w:t>RAM</w:t>
      </w:r>
      <w:r w:rsidR="0043633B">
        <w:rPr>
          <w:rFonts w:hint="eastAsia"/>
        </w:rPr>
        <w:t>，</w:t>
      </w:r>
      <w:r w:rsidR="0043633B">
        <w:rPr>
          <w:rFonts w:hint="eastAsia"/>
        </w:rPr>
        <w:t xml:space="preserve"> </w:t>
      </w:r>
      <w:r w:rsidR="0043633B">
        <w:rPr>
          <w:rFonts w:hint="eastAsia"/>
        </w:rPr>
        <w:t>可查看</w:t>
      </w:r>
      <w:r w:rsidR="0043633B">
        <w:rPr>
          <w:rFonts w:hint="eastAsia"/>
        </w:rPr>
        <w:t>F</w:t>
      </w:r>
      <w:r w:rsidR="0043633B">
        <w:t>LASH_STAT</w:t>
      </w:r>
      <w:r w:rsidR="0043633B">
        <w:rPr>
          <w:rFonts w:hint="eastAsia"/>
        </w:rPr>
        <w:t>寄存器确认</w:t>
      </w:r>
      <w:r w:rsidR="00B70E7D">
        <w:rPr>
          <w:rFonts w:hint="eastAsia"/>
        </w:rPr>
        <w:t>;</w:t>
      </w:r>
    </w:p>
    <w:p w14:paraId="7CEF0459" w14:textId="4F347459" w:rsidR="0071293A" w:rsidRDefault="001E095B" w:rsidP="00010BB3">
      <w:pPr>
        <w:shd w:val="clear" w:color="auto" w:fill="FFF2CC"/>
      </w:pPr>
      <w:r>
        <w:t>6</w:t>
      </w:r>
      <w:r w:rsidR="00D34477">
        <w:rPr>
          <w:rFonts w:hint="eastAsia"/>
        </w:rPr>
        <w:t>.</w:t>
      </w:r>
      <w:r w:rsidR="00D34477">
        <w:t xml:space="preserve"> </w:t>
      </w:r>
      <w:r w:rsidR="00D34477">
        <w:rPr>
          <w:rFonts w:hint="eastAsia"/>
        </w:rPr>
        <w:t>回</w:t>
      </w:r>
      <w:proofErr w:type="gramStart"/>
      <w:r w:rsidR="00D34477">
        <w:rPr>
          <w:rFonts w:hint="eastAsia"/>
        </w:rPr>
        <w:t>调函数</w:t>
      </w:r>
      <w:proofErr w:type="gramEnd"/>
      <w:r w:rsidR="00D34477">
        <w:rPr>
          <w:rFonts w:hint="eastAsia"/>
        </w:rPr>
        <w:t>在</w:t>
      </w:r>
      <w:r w:rsidR="00D34477">
        <w:rPr>
          <w:rFonts w:hint="eastAsia"/>
        </w:rPr>
        <w:t>e</w:t>
      </w:r>
      <w:r w:rsidR="00D34477">
        <w:t xml:space="preserve">ep_drv.lib </w:t>
      </w:r>
      <w:r w:rsidR="00D34477">
        <w:rPr>
          <w:rFonts w:hint="eastAsia"/>
        </w:rPr>
        <w:t>触发</w:t>
      </w:r>
      <w:r w:rsidR="00D34477">
        <w:rPr>
          <w:rFonts w:hint="eastAsia"/>
        </w:rPr>
        <w:t>F</w:t>
      </w:r>
      <w:r w:rsidR="00D34477">
        <w:t xml:space="preserve">LASH </w:t>
      </w:r>
      <w:r w:rsidR="00D34477">
        <w:rPr>
          <w:rFonts w:hint="eastAsia"/>
        </w:rPr>
        <w:t>执行指令时会被循环调用，</w:t>
      </w:r>
      <w:r w:rsidR="00D34477">
        <w:rPr>
          <w:rFonts w:hint="eastAsia"/>
        </w:rPr>
        <w:t xml:space="preserve"> </w:t>
      </w:r>
      <w:r w:rsidR="00D34477">
        <w:rPr>
          <w:rFonts w:hint="eastAsia"/>
        </w:rPr>
        <w:t>在指令执行完毕后停止调用。</w:t>
      </w:r>
    </w:p>
    <w:p w14:paraId="360CDCF8" w14:textId="77777777" w:rsidR="00010BB3" w:rsidRPr="00010BB3" w:rsidRDefault="00010BB3" w:rsidP="009B17AF"/>
    <w:p w14:paraId="46DC384A" w14:textId="2F079C66" w:rsidR="0062576A" w:rsidRDefault="00F0395A" w:rsidP="0062576A">
      <w:pPr>
        <w:pStyle w:val="2"/>
      </w:pPr>
      <w:bookmarkStart w:id="31" w:name="_Toc139620820"/>
      <w:r>
        <w:rPr>
          <w:rFonts w:hint="eastAsia"/>
        </w:rPr>
        <w:t>返回值定义</w:t>
      </w:r>
      <w:bookmarkEnd w:id="31"/>
    </w:p>
    <w:p w14:paraId="50A74A19" w14:textId="276EF169" w:rsidR="00F0395A" w:rsidRPr="00F0395A" w:rsidRDefault="0071293A" w:rsidP="00F0395A">
      <w:r>
        <w:rPr>
          <w:rFonts w:hint="eastAsia"/>
        </w:rPr>
        <w:t>eep</w:t>
      </w:r>
      <w:r>
        <w:t>_drv</w:t>
      </w:r>
      <w:r w:rsidR="00F0395A">
        <w:t xml:space="preserve">.lib </w:t>
      </w:r>
      <w:r w:rsidR="00F0395A">
        <w:rPr>
          <w:rFonts w:hint="eastAsia"/>
        </w:rPr>
        <w:t>所有操作都有返回值，用户需要根据返回值来判断已执行的</w:t>
      </w:r>
      <w:r w:rsidR="001537C6">
        <w:rPr>
          <w:rFonts w:hint="eastAsia"/>
        </w:rPr>
        <w:t>模拟</w:t>
      </w:r>
      <w:r w:rsidR="00F0395A">
        <w:t>EEP</w:t>
      </w:r>
      <w:r w:rsidR="00F0395A">
        <w:rPr>
          <w:rFonts w:hint="eastAsia"/>
        </w:rPr>
        <w:t>操作的状态，</w:t>
      </w:r>
      <w:r w:rsidR="00D34477">
        <w:rPr>
          <w:rFonts w:hint="eastAsia"/>
        </w:rPr>
        <w:t>建议用户对每一个操作的返回值都做判断，返回</w:t>
      </w:r>
      <w:proofErr w:type="gramStart"/>
      <w:r w:rsidR="00D34477">
        <w:rPr>
          <w:rFonts w:hint="eastAsia"/>
        </w:rPr>
        <w:t>值</w:t>
      </w:r>
      <w:r w:rsidR="00F0395A">
        <w:rPr>
          <w:rFonts w:hint="eastAsia"/>
        </w:rPr>
        <w:t>具体</w:t>
      </w:r>
      <w:proofErr w:type="gramEnd"/>
      <w:r w:rsidR="00F0395A">
        <w:rPr>
          <w:rFonts w:hint="eastAsia"/>
        </w:rPr>
        <w:t>如下：</w:t>
      </w:r>
    </w:p>
    <w:p w14:paraId="76835FA3" w14:textId="77777777" w:rsidR="00347F92" w:rsidRPr="00347F92" w:rsidRDefault="00347F92" w:rsidP="00226D38">
      <w:pPr>
        <w:shd w:val="clear" w:color="auto" w:fill="BFBFBF" w:themeFill="background1" w:themeFillShade="BF"/>
        <w:adjustRightInd/>
        <w:snapToGrid/>
        <w:spacing w:line="240" w:lineRule="auto"/>
        <w:jc w:val="left"/>
        <w:rPr>
          <w:rFonts w:ascii="Courier New" w:hAnsi="Courier New" w:cs="Courier New"/>
          <w:color w:val="000000"/>
          <w:kern w:val="0"/>
          <w:szCs w:val="20"/>
        </w:rPr>
      </w:pPr>
      <w:proofErr w:type="spellStart"/>
      <w:r w:rsidRPr="00347F92">
        <w:rPr>
          <w:rFonts w:ascii="Courier New" w:hAnsi="Courier New" w:cs="Courier New"/>
          <w:b/>
          <w:bCs/>
          <w:color w:val="0000FF"/>
          <w:kern w:val="0"/>
          <w:szCs w:val="20"/>
        </w:rPr>
        <w:t>typedef</w:t>
      </w:r>
      <w:proofErr w:type="spellEnd"/>
      <w:r w:rsidRPr="00347F92">
        <w:rPr>
          <w:rFonts w:ascii="Courier New" w:hAnsi="Courier New" w:cs="Courier New"/>
          <w:color w:val="000000"/>
          <w:kern w:val="0"/>
          <w:szCs w:val="20"/>
        </w:rPr>
        <w:t xml:space="preserve"> </w:t>
      </w:r>
      <w:proofErr w:type="spellStart"/>
      <w:r w:rsidRPr="00347F92">
        <w:rPr>
          <w:rFonts w:ascii="Courier New" w:hAnsi="Courier New" w:cs="Courier New"/>
          <w:color w:val="8000FF"/>
          <w:kern w:val="0"/>
          <w:szCs w:val="20"/>
        </w:rPr>
        <w:t>enum</w:t>
      </w:r>
      <w:proofErr w:type="spellEnd"/>
    </w:p>
    <w:p w14:paraId="28F8DCA3" w14:textId="77777777" w:rsidR="00347F92" w:rsidRPr="00347F92" w:rsidRDefault="00347F92" w:rsidP="00226D38">
      <w:pPr>
        <w:shd w:val="clear" w:color="auto" w:fill="BFBFBF" w:themeFill="background1" w:themeFillShade="BF"/>
        <w:adjustRightInd/>
        <w:snapToGrid/>
        <w:spacing w:line="240" w:lineRule="auto"/>
        <w:jc w:val="left"/>
        <w:rPr>
          <w:rFonts w:ascii="Courier New" w:hAnsi="Courier New" w:cs="Courier New"/>
          <w:color w:val="000000"/>
          <w:kern w:val="0"/>
          <w:szCs w:val="20"/>
        </w:rPr>
      </w:pPr>
      <w:r w:rsidRPr="00347F92">
        <w:rPr>
          <w:rFonts w:ascii="Courier New" w:hAnsi="Courier New" w:cs="Courier New"/>
          <w:b/>
          <w:bCs/>
          <w:color w:val="000080"/>
          <w:kern w:val="0"/>
          <w:szCs w:val="20"/>
        </w:rPr>
        <w:t>{</w:t>
      </w:r>
    </w:p>
    <w:p w14:paraId="6E352CC2" w14:textId="51ED6BEF" w:rsidR="00347F92" w:rsidRPr="00347F92" w:rsidRDefault="00347F92" w:rsidP="00226D38">
      <w:pPr>
        <w:shd w:val="clear" w:color="auto" w:fill="BFBFBF" w:themeFill="background1" w:themeFillShade="BF"/>
        <w:adjustRightInd/>
        <w:snapToGrid/>
        <w:spacing w:line="240" w:lineRule="auto"/>
        <w:jc w:val="left"/>
        <w:rPr>
          <w:rFonts w:ascii="Courier New" w:hAnsi="Courier New" w:cs="Courier New"/>
          <w:color w:val="000000"/>
          <w:kern w:val="0"/>
          <w:szCs w:val="20"/>
        </w:rPr>
      </w:pPr>
      <w:r w:rsidRPr="00347F92">
        <w:rPr>
          <w:rFonts w:ascii="Courier New" w:hAnsi="Courier New" w:cs="Courier New"/>
          <w:color w:val="000000"/>
          <w:kern w:val="0"/>
          <w:szCs w:val="20"/>
        </w:rPr>
        <w:t xml:space="preserve">    EEP_SUCCESS         </w:t>
      </w:r>
      <w:r w:rsidRPr="00347F92">
        <w:rPr>
          <w:rFonts w:ascii="Courier New" w:hAnsi="Courier New" w:cs="Courier New"/>
          <w:b/>
          <w:bCs/>
          <w:color w:val="000080"/>
          <w:kern w:val="0"/>
          <w:szCs w:val="20"/>
        </w:rPr>
        <w:t>=</w:t>
      </w:r>
      <w:r w:rsidRPr="00347F92">
        <w:rPr>
          <w:rFonts w:ascii="Courier New" w:hAnsi="Courier New" w:cs="Courier New"/>
          <w:color w:val="000000"/>
          <w:kern w:val="0"/>
          <w:szCs w:val="20"/>
        </w:rPr>
        <w:t xml:space="preserve"> </w:t>
      </w:r>
      <w:r w:rsidRPr="00347F92">
        <w:rPr>
          <w:rFonts w:ascii="Courier New" w:hAnsi="Courier New" w:cs="Courier New"/>
          <w:color w:val="FF8000"/>
          <w:kern w:val="0"/>
          <w:szCs w:val="20"/>
        </w:rPr>
        <w:t>0U</w:t>
      </w:r>
      <w:r w:rsidRPr="00347F92">
        <w:rPr>
          <w:rFonts w:ascii="Courier New" w:hAnsi="Courier New" w:cs="Courier New"/>
          <w:b/>
          <w:bCs/>
          <w:color w:val="000080"/>
          <w:kern w:val="0"/>
          <w:szCs w:val="20"/>
        </w:rPr>
        <w:t>,</w:t>
      </w:r>
      <w:r w:rsidRPr="00347F92">
        <w:rPr>
          <w:rFonts w:ascii="Courier New" w:hAnsi="Courier New" w:cs="Courier New"/>
          <w:color w:val="000000"/>
          <w:kern w:val="0"/>
          <w:szCs w:val="20"/>
        </w:rPr>
        <w:t xml:space="preserve"> </w:t>
      </w:r>
    </w:p>
    <w:p w14:paraId="0902FCA0" w14:textId="6CB04D30" w:rsidR="00347F92" w:rsidRPr="00347F92" w:rsidRDefault="00347F92" w:rsidP="00226D38">
      <w:pPr>
        <w:shd w:val="clear" w:color="auto" w:fill="BFBFBF" w:themeFill="background1" w:themeFillShade="BF"/>
        <w:adjustRightInd/>
        <w:snapToGrid/>
        <w:spacing w:line="240" w:lineRule="auto"/>
        <w:jc w:val="left"/>
        <w:rPr>
          <w:rFonts w:ascii="Courier New" w:hAnsi="Courier New" w:cs="Courier New"/>
          <w:color w:val="000000"/>
          <w:kern w:val="0"/>
          <w:szCs w:val="20"/>
        </w:rPr>
      </w:pPr>
      <w:r w:rsidRPr="00347F92">
        <w:rPr>
          <w:rFonts w:ascii="Courier New" w:hAnsi="Courier New" w:cs="Courier New"/>
          <w:color w:val="000000"/>
          <w:kern w:val="0"/>
          <w:szCs w:val="20"/>
        </w:rPr>
        <w:t xml:space="preserve">    EEP_STATU_ERROR     </w:t>
      </w:r>
      <w:r w:rsidRPr="00347F92">
        <w:rPr>
          <w:rFonts w:ascii="Courier New" w:hAnsi="Courier New" w:cs="Courier New"/>
          <w:b/>
          <w:bCs/>
          <w:color w:val="000080"/>
          <w:kern w:val="0"/>
          <w:szCs w:val="20"/>
        </w:rPr>
        <w:t>=</w:t>
      </w:r>
      <w:r w:rsidRPr="00347F92">
        <w:rPr>
          <w:rFonts w:ascii="Courier New" w:hAnsi="Courier New" w:cs="Courier New"/>
          <w:color w:val="000000"/>
          <w:kern w:val="0"/>
          <w:szCs w:val="20"/>
        </w:rPr>
        <w:t xml:space="preserve"> </w:t>
      </w:r>
      <w:r w:rsidRPr="00347F92">
        <w:rPr>
          <w:rFonts w:ascii="Courier New" w:hAnsi="Courier New" w:cs="Courier New"/>
          <w:color w:val="FF8000"/>
          <w:kern w:val="0"/>
          <w:szCs w:val="20"/>
        </w:rPr>
        <w:t>1U</w:t>
      </w:r>
      <w:r w:rsidRPr="00347F92">
        <w:rPr>
          <w:rFonts w:ascii="Courier New" w:hAnsi="Courier New" w:cs="Courier New"/>
          <w:b/>
          <w:bCs/>
          <w:color w:val="000080"/>
          <w:kern w:val="0"/>
          <w:szCs w:val="20"/>
        </w:rPr>
        <w:t>,</w:t>
      </w:r>
      <w:r w:rsidRPr="00347F92">
        <w:rPr>
          <w:rFonts w:ascii="Courier New" w:hAnsi="Courier New" w:cs="Courier New"/>
          <w:color w:val="000000"/>
          <w:kern w:val="0"/>
          <w:szCs w:val="20"/>
        </w:rPr>
        <w:t xml:space="preserve"> </w:t>
      </w:r>
    </w:p>
    <w:p w14:paraId="52A23A33" w14:textId="2A270EF1" w:rsidR="00347F92" w:rsidRPr="00347F92" w:rsidRDefault="00347F92" w:rsidP="00226D38">
      <w:pPr>
        <w:shd w:val="clear" w:color="auto" w:fill="BFBFBF" w:themeFill="background1" w:themeFillShade="BF"/>
        <w:adjustRightInd/>
        <w:snapToGrid/>
        <w:spacing w:line="240" w:lineRule="auto"/>
        <w:jc w:val="left"/>
        <w:rPr>
          <w:rFonts w:ascii="Courier New" w:hAnsi="Courier New" w:cs="Courier New"/>
          <w:color w:val="000000"/>
          <w:kern w:val="0"/>
          <w:szCs w:val="20"/>
        </w:rPr>
      </w:pPr>
      <w:r w:rsidRPr="00347F92">
        <w:rPr>
          <w:rFonts w:ascii="Courier New" w:hAnsi="Courier New" w:cs="Courier New"/>
          <w:color w:val="000000"/>
          <w:kern w:val="0"/>
          <w:szCs w:val="20"/>
        </w:rPr>
        <w:t xml:space="preserve">    EEP_PARA_ERROR      </w:t>
      </w:r>
      <w:r w:rsidRPr="00347F92">
        <w:rPr>
          <w:rFonts w:ascii="Courier New" w:hAnsi="Courier New" w:cs="Courier New"/>
          <w:b/>
          <w:bCs/>
          <w:color w:val="000080"/>
          <w:kern w:val="0"/>
          <w:szCs w:val="20"/>
        </w:rPr>
        <w:t>=</w:t>
      </w:r>
      <w:r w:rsidRPr="00347F92">
        <w:rPr>
          <w:rFonts w:ascii="Courier New" w:hAnsi="Courier New" w:cs="Courier New"/>
          <w:color w:val="000000"/>
          <w:kern w:val="0"/>
          <w:szCs w:val="20"/>
        </w:rPr>
        <w:t xml:space="preserve"> </w:t>
      </w:r>
      <w:r w:rsidRPr="00347F92">
        <w:rPr>
          <w:rFonts w:ascii="Courier New" w:hAnsi="Courier New" w:cs="Courier New"/>
          <w:color w:val="FF8000"/>
          <w:kern w:val="0"/>
          <w:szCs w:val="20"/>
        </w:rPr>
        <w:t>2U</w:t>
      </w:r>
      <w:r w:rsidRPr="00347F92">
        <w:rPr>
          <w:rFonts w:ascii="Courier New" w:hAnsi="Courier New" w:cs="Courier New"/>
          <w:b/>
          <w:bCs/>
          <w:color w:val="000080"/>
          <w:kern w:val="0"/>
          <w:szCs w:val="20"/>
        </w:rPr>
        <w:t>,</w:t>
      </w:r>
      <w:r w:rsidRPr="00347F92">
        <w:rPr>
          <w:rFonts w:ascii="Courier New" w:hAnsi="Courier New" w:cs="Courier New"/>
          <w:color w:val="000000"/>
          <w:kern w:val="0"/>
          <w:szCs w:val="20"/>
        </w:rPr>
        <w:t xml:space="preserve"> </w:t>
      </w:r>
    </w:p>
    <w:p w14:paraId="4BB0C77A" w14:textId="4B78E7BD" w:rsidR="00347F92" w:rsidRDefault="00347F92" w:rsidP="00226D38">
      <w:pPr>
        <w:shd w:val="clear" w:color="auto" w:fill="BFBFBF" w:themeFill="background1" w:themeFillShade="BF"/>
        <w:adjustRightInd/>
        <w:snapToGrid/>
        <w:spacing w:line="240" w:lineRule="auto"/>
        <w:ind w:firstLine="480"/>
        <w:jc w:val="left"/>
        <w:rPr>
          <w:rFonts w:ascii="Courier New" w:hAnsi="Courier New" w:cs="Courier New"/>
          <w:color w:val="000000"/>
          <w:kern w:val="0"/>
          <w:szCs w:val="20"/>
        </w:rPr>
      </w:pPr>
      <w:r w:rsidRPr="00347F92">
        <w:rPr>
          <w:rFonts w:ascii="Courier New" w:hAnsi="Courier New" w:cs="Courier New"/>
          <w:color w:val="000000"/>
          <w:kern w:val="0"/>
          <w:szCs w:val="20"/>
        </w:rPr>
        <w:t xml:space="preserve">EEP_TIMEOUT         </w:t>
      </w:r>
      <w:r w:rsidRPr="00347F92">
        <w:rPr>
          <w:rFonts w:ascii="Courier New" w:hAnsi="Courier New" w:cs="Courier New"/>
          <w:b/>
          <w:bCs/>
          <w:color w:val="000080"/>
          <w:kern w:val="0"/>
          <w:szCs w:val="20"/>
        </w:rPr>
        <w:t>=</w:t>
      </w:r>
      <w:r w:rsidRPr="00347F92">
        <w:rPr>
          <w:rFonts w:ascii="Courier New" w:hAnsi="Courier New" w:cs="Courier New"/>
          <w:color w:val="000000"/>
          <w:kern w:val="0"/>
          <w:szCs w:val="20"/>
        </w:rPr>
        <w:t xml:space="preserve"> </w:t>
      </w:r>
      <w:r w:rsidRPr="00347F92">
        <w:rPr>
          <w:rFonts w:ascii="Courier New" w:hAnsi="Courier New" w:cs="Courier New"/>
          <w:color w:val="FF8000"/>
          <w:kern w:val="0"/>
          <w:szCs w:val="20"/>
        </w:rPr>
        <w:t>3U</w:t>
      </w:r>
      <w:r w:rsidRPr="00347F92">
        <w:rPr>
          <w:rFonts w:ascii="Courier New" w:hAnsi="Courier New" w:cs="Courier New"/>
          <w:b/>
          <w:bCs/>
          <w:color w:val="000080"/>
          <w:kern w:val="0"/>
          <w:szCs w:val="20"/>
        </w:rPr>
        <w:t>,</w:t>
      </w:r>
      <w:r w:rsidRPr="00347F92">
        <w:rPr>
          <w:rFonts w:ascii="Courier New" w:hAnsi="Courier New" w:cs="Courier New"/>
          <w:color w:val="000000"/>
          <w:kern w:val="0"/>
          <w:szCs w:val="20"/>
        </w:rPr>
        <w:t xml:space="preserve">  </w:t>
      </w:r>
    </w:p>
    <w:p w14:paraId="69D3C7E9" w14:textId="00BCCF01" w:rsidR="00347F92" w:rsidRPr="00347F92" w:rsidRDefault="00347F92" w:rsidP="00226D38">
      <w:pPr>
        <w:shd w:val="clear" w:color="auto" w:fill="BFBFBF" w:themeFill="background1" w:themeFillShade="BF"/>
        <w:adjustRightInd/>
        <w:snapToGrid/>
        <w:spacing w:line="240" w:lineRule="auto"/>
        <w:ind w:firstLine="480"/>
        <w:jc w:val="left"/>
        <w:rPr>
          <w:rFonts w:ascii="Courier New" w:hAnsi="Courier New" w:cs="Courier New"/>
          <w:color w:val="000000"/>
          <w:kern w:val="0"/>
          <w:szCs w:val="20"/>
        </w:rPr>
      </w:pPr>
      <w:r w:rsidRPr="00347F92">
        <w:rPr>
          <w:rFonts w:ascii="Courier New" w:hAnsi="Courier New" w:cs="Courier New"/>
          <w:color w:val="000000"/>
          <w:kern w:val="0"/>
          <w:szCs w:val="20"/>
        </w:rPr>
        <w:t xml:space="preserve">EEP_BUSY            </w:t>
      </w:r>
      <w:r w:rsidRPr="00347F92">
        <w:rPr>
          <w:rFonts w:ascii="Courier New" w:hAnsi="Courier New" w:cs="Courier New"/>
          <w:b/>
          <w:bCs/>
          <w:color w:val="000080"/>
          <w:kern w:val="0"/>
          <w:szCs w:val="20"/>
        </w:rPr>
        <w:t>=</w:t>
      </w:r>
      <w:r w:rsidRPr="00347F92">
        <w:rPr>
          <w:rFonts w:ascii="Courier New" w:hAnsi="Courier New" w:cs="Courier New"/>
          <w:color w:val="000000"/>
          <w:kern w:val="0"/>
          <w:szCs w:val="20"/>
        </w:rPr>
        <w:t xml:space="preserve"> </w:t>
      </w:r>
      <w:r w:rsidRPr="00347F92">
        <w:rPr>
          <w:rFonts w:ascii="Courier New" w:hAnsi="Courier New" w:cs="Courier New"/>
          <w:color w:val="FF8000"/>
          <w:kern w:val="0"/>
          <w:szCs w:val="20"/>
        </w:rPr>
        <w:t>4U</w:t>
      </w:r>
      <w:r w:rsidRPr="00347F92">
        <w:rPr>
          <w:rFonts w:ascii="Courier New" w:hAnsi="Courier New" w:cs="Courier New"/>
          <w:b/>
          <w:bCs/>
          <w:color w:val="000080"/>
          <w:kern w:val="0"/>
          <w:szCs w:val="20"/>
        </w:rPr>
        <w:t>,</w:t>
      </w:r>
      <w:r w:rsidRPr="00347F92">
        <w:rPr>
          <w:rFonts w:ascii="Courier New" w:hAnsi="Courier New" w:cs="Courier New"/>
          <w:color w:val="000000"/>
          <w:kern w:val="0"/>
          <w:szCs w:val="20"/>
        </w:rPr>
        <w:t xml:space="preserve">  </w:t>
      </w:r>
    </w:p>
    <w:p w14:paraId="7CA92D3A" w14:textId="43A45181" w:rsidR="00347F92" w:rsidRPr="00347F92" w:rsidRDefault="00347F92" w:rsidP="00226D38">
      <w:pPr>
        <w:shd w:val="clear" w:color="auto" w:fill="BFBFBF" w:themeFill="background1" w:themeFillShade="BF"/>
        <w:adjustRightInd/>
        <w:snapToGrid/>
        <w:spacing w:line="240" w:lineRule="auto"/>
        <w:jc w:val="left"/>
        <w:rPr>
          <w:rFonts w:ascii="Courier New" w:hAnsi="Courier New" w:cs="Courier New"/>
          <w:color w:val="000000"/>
          <w:kern w:val="0"/>
          <w:szCs w:val="20"/>
        </w:rPr>
      </w:pPr>
      <w:r w:rsidRPr="00347F92">
        <w:rPr>
          <w:rFonts w:ascii="Courier New" w:hAnsi="Courier New" w:cs="Courier New"/>
          <w:color w:val="000000"/>
          <w:kern w:val="0"/>
          <w:szCs w:val="20"/>
        </w:rPr>
        <w:t xml:space="preserve">    EEP_OTHER_ERROR     </w:t>
      </w:r>
      <w:r w:rsidRPr="00347F92">
        <w:rPr>
          <w:rFonts w:ascii="Courier New" w:hAnsi="Courier New" w:cs="Courier New"/>
          <w:b/>
          <w:bCs/>
          <w:color w:val="000080"/>
          <w:kern w:val="0"/>
          <w:szCs w:val="20"/>
        </w:rPr>
        <w:t>=</w:t>
      </w:r>
      <w:r w:rsidRPr="00347F92">
        <w:rPr>
          <w:rFonts w:ascii="Courier New" w:hAnsi="Courier New" w:cs="Courier New"/>
          <w:color w:val="000000"/>
          <w:kern w:val="0"/>
          <w:szCs w:val="20"/>
        </w:rPr>
        <w:t xml:space="preserve"> </w:t>
      </w:r>
      <w:r w:rsidRPr="00347F92">
        <w:rPr>
          <w:rFonts w:ascii="Courier New" w:hAnsi="Courier New" w:cs="Courier New"/>
          <w:color w:val="FF8000"/>
          <w:kern w:val="0"/>
          <w:szCs w:val="20"/>
        </w:rPr>
        <w:t>40U</w:t>
      </w:r>
      <w:r w:rsidRPr="00347F92">
        <w:rPr>
          <w:rFonts w:ascii="Courier New" w:hAnsi="Courier New" w:cs="Courier New"/>
          <w:b/>
          <w:bCs/>
          <w:color w:val="000080"/>
          <w:kern w:val="0"/>
          <w:szCs w:val="20"/>
        </w:rPr>
        <w:t>,</w:t>
      </w:r>
      <w:r w:rsidRPr="00347F92">
        <w:rPr>
          <w:rFonts w:ascii="Courier New" w:hAnsi="Courier New" w:cs="Courier New"/>
          <w:color w:val="000000"/>
          <w:kern w:val="0"/>
          <w:szCs w:val="20"/>
        </w:rPr>
        <w:t xml:space="preserve"> </w:t>
      </w:r>
    </w:p>
    <w:p w14:paraId="01390661" w14:textId="77777777" w:rsidR="00347F92" w:rsidRPr="00347F92" w:rsidRDefault="00347F92" w:rsidP="00226D38">
      <w:pPr>
        <w:shd w:val="clear" w:color="auto" w:fill="BFBFBF" w:themeFill="background1" w:themeFillShade="BF"/>
        <w:adjustRightInd/>
        <w:snapToGrid/>
        <w:spacing w:line="240" w:lineRule="auto"/>
        <w:jc w:val="left"/>
        <w:rPr>
          <w:rFonts w:ascii="宋体" w:hAnsi="宋体" w:cs="宋体"/>
          <w:kern w:val="0"/>
          <w:sz w:val="24"/>
        </w:rPr>
      </w:pPr>
      <w:proofErr w:type="gramStart"/>
      <w:r w:rsidRPr="00347F92">
        <w:rPr>
          <w:rFonts w:ascii="Courier New" w:hAnsi="Courier New" w:cs="Courier New"/>
          <w:b/>
          <w:bCs/>
          <w:color w:val="000080"/>
          <w:kern w:val="0"/>
          <w:szCs w:val="20"/>
        </w:rPr>
        <w:t>}</w:t>
      </w:r>
      <w:proofErr w:type="spellStart"/>
      <w:r w:rsidRPr="00347F92">
        <w:rPr>
          <w:rFonts w:ascii="Courier New" w:hAnsi="Courier New" w:cs="Courier New"/>
          <w:color w:val="000000"/>
          <w:kern w:val="0"/>
          <w:szCs w:val="20"/>
        </w:rPr>
        <w:t>eep</w:t>
      </w:r>
      <w:proofErr w:type="gramEnd"/>
      <w:r w:rsidRPr="00347F92">
        <w:rPr>
          <w:rFonts w:ascii="Courier New" w:hAnsi="Courier New" w:cs="Courier New"/>
          <w:color w:val="000000"/>
          <w:kern w:val="0"/>
          <w:szCs w:val="20"/>
        </w:rPr>
        <w:t>_status_t</w:t>
      </w:r>
      <w:proofErr w:type="spellEnd"/>
      <w:r w:rsidRPr="00347F92">
        <w:rPr>
          <w:rFonts w:ascii="Courier New" w:hAnsi="Courier New" w:cs="Courier New"/>
          <w:b/>
          <w:bCs/>
          <w:color w:val="000080"/>
          <w:kern w:val="0"/>
          <w:szCs w:val="20"/>
        </w:rPr>
        <w:t>;</w:t>
      </w:r>
    </w:p>
    <w:p w14:paraId="56005E11" w14:textId="2799034F" w:rsidR="00095E5C" w:rsidRDefault="00095E5C" w:rsidP="0062576A"/>
    <w:p w14:paraId="3420A346" w14:textId="022C641E" w:rsidR="00F0395A" w:rsidRDefault="00F0395A" w:rsidP="00712143">
      <w:pPr>
        <w:pStyle w:val="afa"/>
        <w:numPr>
          <w:ilvl w:val="0"/>
          <w:numId w:val="29"/>
        </w:numPr>
        <w:ind w:firstLineChars="0"/>
      </w:pPr>
      <w:r w:rsidRPr="00712143">
        <w:rPr>
          <w:b/>
        </w:rPr>
        <w:t>EEP_SUCCESS</w:t>
      </w:r>
      <w:r>
        <w:rPr>
          <w:rFonts w:hint="eastAsia"/>
        </w:rPr>
        <w:t>：执行的</w:t>
      </w:r>
      <w:r w:rsidR="001537C6">
        <w:rPr>
          <w:rFonts w:hint="eastAsia"/>
        </w:rPr>
        <w:t>模拟</w:t>
      </w:r>
      <w:r>
        <w:rPr>
          <w:rFonts w:hint="eastAsia"/>
        </w:rPr>
        <w:t>E</w:t>
      </w:r>
      <w:r>
        <w:t>EP</w:t>
      </w:r>
      <w:r>
        <w:rPr>
          <w:rFonts w:hint="eastAsia"/>
        </w:rPr>
        <w:t>操作成功</w:t>
      </w:r>
      <w:r>
        <w:rPr>
          <w:rFonts w:hint="eastAsia"/>
        </w:rPr>
        <w:t>;</w:t>
      </w:r>
    </w:p>
    <w:p w14:paraId="6C30F578" w14:textId="695A8900" w:rsidR="00AF53A7" w:rsidRDefault="00F0395A" w:rsidP="00712143">
      <w:pPr>
        <w:pStyle w:val="afa"/>
        <w:numPr>
          <w:ilvl w:val="0"/>
          <w:numId w:val="29"/>
        </w:numPr>
        <w:ind w:firstLineChars="0"/>
      </w:pPr>
      <w:r w:rsidRPr="00712143">
        <w:rPr>
          <w:b/>
        </w:rPr>
        <w:t>EEP_STATU_ERROR</w:t>
      </w:r>
      <w:r>
        <w:t xml:space="preserve">:  </w:t>
      </w:r>
      <w:r>
        <w:rPr>
          <w:rFonts w:hint="eastAsia"/>
        </w:rPr>
        <w:t>状态错误</w:t>
      </w:r>
      <w:r w:rsidR="00557EF5">
        <w:rPr>
          <w:rFonts w:hint="eastAsia"/>
        </w:rPr>
        <w:t>；</w:t>
      </w:r>
    </w:p>
    <w:p w14:paraId="0A11211C" w14:textId="74F74B52" w:rsidR="00AF53A7" w:rsidRDefault="00AF53A7" w:rsidP="00712143">
      <w:pPr>
        <w:pStyle w:val="afa"/>
        <w:numPr>
          <w:ilvl w:val="0"/>
          <w:numId w:val="29"/>
        </w:numPr>
        <w:ind w:firstLineChars="0"/>
      </w:pPr>
      <w:r w:rsidRPr="00712143">
        <w:rPr>
          <w:rFonts w:hint="eastAsia"/>
          <w:b/>
        </w:rPr>
        <w:t>E</w:t>
      </w:r>
      <w:r w:rsidRPr="00712143">
        <w:rPr>
          <w:b/>
        </w:rPr>
        <w:t>EP_PARA_ERROR</w:t>
      </w:r>
      <w:r>
        <w:t>:</w:t>
      </w:r>
      <w:r>
        <w:tab/>
      </w:r>
      <w:r>
        <w:rPr>
          <w:rFonts w:hint="eastAsia"/>
        </w:rPr>
        <w:t>配置参数错误；</w:t>
      </w:r>
    </w:p>
    <w:p w14:paraId="26C1439E" w14:textId="3429E8BA" w:rsidR="00F0395A" w:rsidRDefault="00AF53A7" w:rsidP="00712143">
      <w:pPr>
        <w:pStyle w:val="afa"/>
        <w:numPr>
          <w:ilvl w:val="0"/>
          <w:numId w:val="29"/>
        </w:numPr>
        <w:ind w:firstLineChars="0"/>
      </w:pPr>
      <w:r w:rsidRPr="00712143">
        <w:rPr>
          <w:rFonts w:hint="eastAsia"/>
          <w:b/>
        </w:rPr>
        <w:t>E</w:t>
      </w:r>
      <w:r w:rsidRPr="00712143">
        <w:rPr>
          <w:b/>
        </w:rPr>
        <w:t>EP</w:t>
      </w:r>
      <w:r w:rsidRPr="00712143">
        <w:rPr>
          <w:rFonts w:hint="eastAsia"/>
          <w:b/>
        </w:rPr>
        <w:t>_</w:t>
      </w:r>
      <w:r w:rsidRPr="00712143">
        <w:rPr>
          <w:b/>
        </w:rPr>
        <w:t>TIMEOUT</w:t>
      </w:r>
      <w:r>
        <w:rPr>
          <w:rFonts w:hint="eastAsia"/>
        </w:rPr>
        <w:t>:</w:t>
      </w:r>
      <w:r>
        <w:t xml:space="preserve">  </w:t>
      </w:r>
      <w:r>
        <w:rPr>
          <w:rFonts w:hint="eastAsia"/>
        </w:rPr>
        <w:t>超时错误；</w:t>
      </w:r>
    </w:p>
    <w:p w14:paraId="7FE63A04" w14:textId="266DD4A6" w:rsidR="00AF53A7" w:rsidRDefault="00AF53A7" w:rsidP="00712143">
      <w:pPr>
        <w:pStyle w:val="afa"/>
        <w:numPr>
          <w:ilvl w:val="0"/>
          <w:numId w:val="29"/>
        </w:numPr>
        <w:ind w:firstLineChars="0"/>
      </w:pPr>
      <w:r w:rsidRPr="00712143">
        <w:rPr>
          <w:rFonts w:hint="eastAsia"/>
          <w:b/>
        </w:rPr>
        <w:t>E</w:t>
      </w:r>
      <w:r w:rsidRPr="00712143">
        <w:rPr>
          <w:b/>
        </w:rPr>
        <w:t>EP_BUSY</w:t>
      </w:r>
      <w:r>
        <w:t xml:space="preserve">:  </w:t>
      </w:r>
      <w:r w:rsidR="002D0B76">
        <w:rPr>
          <w:rFonts w:hint="eastAsia"/>
        </w:rPr>
        <w:t>冲突</w:t>
      </w:r>
      <w:r w:rsidR="0071293A">
        <w:rPr>
          <w:rFonts w:hint="eastAsia"/>
        </w:rPr>
        <w:t>错误</w:t>
      </w:r>
      <w:r>
        <w:rPr>
          <w:rFonts w:hint="eastAsia"/>
        </w:rPr>
        <w:t>；</w:t>
      </w:r>
    </w:p>
    <w:p w14:paraId="2D2D2AAE" w14:textId="0E40C35A" w:rsidR="00712143" w:rsidRDefault="00712143" w:rsidP="00712143">
      <w:pPr>
        <w:pStyle w:val="afa"/>
        <w:numPr>
          <w:ilvl w:val="0"/>
          <w:numId w:val="29"/>
        </w:numPr>
        <w:ind w:firstLineChars="0"/>
      </w:pPr>
      <w:r w:rsidRPr="004D7316">
        <w:rPr>
          <w:rFonts w:hint="eastAsia"/>
          <w:b/>
        </w:rPr>
        <w:t>E</w:t>
      </w:r>
      <w:r w:rsidRPr="004D7316">
        <w:rPr>
          <w:b/>
        </w:rPr>
        <w:t>EP_OTHER_ERROR</w:t>
      </w:r>
      <w:r>
        <w:t>:</w:t>
      </w:r>
      <w:r>
        <w:rPr>
          <w:rFonts w:hint="eastAsia"/>
        </w:rPr>
        <w:t xml:space="preserve"> </w:t>
      </w:r>
      <w:r>
        <w:rPr>
          <w:rFonts w:hint="eastAsia"/>
        </w:rPr>
        <w:t>其他错误。</w:t>
      </w:r>
    </w:p>
    <w:p w14:paraId="62337DA9" w14:textId="49F533C2" w:rsidR="00AF53A7" w:rsidRDefault="00AF53A7" w:rsidP="0062576A"/>
    <w:p w14:paraId="5ECF7A6F" w14:textId="55096BED" w:rsidR="00557EF5" w:rsidRDefault="00557EF5" w:rsidP="0062576A"/>
    <w:p w14:paraId="657E531D" w14:textId="54F27B4B" w:rsidR="00557EF5" w:rsidRDefault="00557EF5" w:rsidP="0062576A"/>
    <w:p w14:paraId="6E2EED79" w14:textId="77777777" w:rsidR="00557EF5" w:rsidRDefault="00557EF5" w:rsidP="00557EF5">
      <w:pPr>
        <w:shd w:val="clear" w:color="auto" w:fill="FFF2CC"/>
      </w:pPr>
      <w:r>
        <w:rPr>
          <w:lang w:eastAsia="zh-TW"/>
        </w:rPr>
        <w:object w:dxaOrig="480" w:dyaOrig="480" w14:anchorId="431DED8C">
          <v:shape id="_x0000_i1027" type="#_x0000_t75" style="width:24.3pt;height:24.3pt" o:ole="">
            <v:imagedata r:id="rId12" o:title=""/>
          </v:shape>
          <o:OLEObject Type="Embed" ProgID="Visio.Drawing.15" ShapeID="_x0000_i1027" DrawAspect="Content" ObjectID="_1750233632" r:id="rId15"/>
        </w:object>
      </w:r>
      <w:r>
        <w:rPr>
          <w:rFonts w:hint="eastAsia"/>
          <w:b/>
        </w:rPr>
        <w:t>注意</w:t>
      </w:r>
      <w:r>
        <w:rPr>
          <w:rFonts w:hint="eastAsia"/>
        </w:rPr>
        <w:t>：</w:t>
      </w:r>
    </w:p>
    <w:p w14:paraId="6B72A75B" w14:textId="4400B801" w:rsidR="00557EF5" w:rsidRDefault="00557EF5" w:rsidP="00557EF5">
      <w:pPr>
        <w:shd w:val="clear" w:color="auto" w:fill="FFF2CC"/>
      </w:pPr>
      <w:r>
        <w:rPr>
          <w:rFonts w:hint="eastAsia"/>
        </w:rPr>
        <w:t>1.</w:t>
      </w:r>
      <w:r>
        <w:t xml:space="preserve">  </w:t>
      </w:r>
      <w:r>
        <w:rPr>
          <w:rFonts w:hint="eastAsia"/>
        </w:rPr>
        <w:t>每执行</w:t>
      </w:r>
      <w:r>
        <w:rPr>
          <w:rFonts w:hint="eastAsia"/>
        </w:rPr>
        <w:t>e</w:t>
      </w:r>
      <w:r>
        <w:t>ep_drv.li</w:t>
      </w:r>
      <w:r>
        <w:rPr>
          <w:rFonts w:hint="eastAsia"/>
        </w:rPr>
        <w:t>b</w:t>
      </w:r>
      <w:r>
        <w:t xml:space="preserve"> </w:t>
      </w:r>
      <w:r>
        <w:rPr>
          <w:rFonts w:hint="eastAsia"/>
        </w:rPr>
        <w:t>操作，都需要读取其返回值，判断是否操作成功。</w:t>
      </w:r>
    </w:p>
    <w:p w14:paraId="7570E1F5" w14:textId="77777777" w:rsidR="00557EF5" w:rsidRPr="00557EF5" w:rsidRDefault="00557EF5" w:rsidP="0062576A"/>
    <w:p w14:paraId="6798716B" w14:textId="77777777" w:rsidR="0062576A" w:rsidRPr="00757781" w:rsidRDefault="0062576A" w:rsidP="0062576A">
      <w:pPr>
        <w:pStyle w:val="1"/>
        <w:rPr>
          <w:szCs w:val="36"/>
        </w:rPr>
      </w:pPr>
      <w:bookmarkStart w:id="32" w:name="_Toc139620821"/>
      <w:r>
        <w:rPr>
          <w:rFonts w:hint="eastAsia"/>
          <w:szCs w:val="36"/>
          <w:lang w:eastAsia="zh-CN"/>
        </w:rPr>
        <w:t>接口说明</w:t>
      </w:r>
      <w:bookmarkEnd w:id="32"/>
    </w:p>
    <w:p w14:paraId="69F5F4B3" w14:textId="4AAA7F28" w:rsidR="0062576A" w:rsidRPr="0062576A" w:rsidRDefault="00D34477" w:rsidP="0062576A">
      <w:r>
        <w:t>e</w:t>
      </w:r>
      <w:r>
        <w:rPr>
          <w:rFonts w:hint="eastAsia"/>
        </w:rPr>
        <w:t>e</w:t>
      </w:r>
      <w:r>
        <w:t>p_dr</w:t>
      </w:r>
      <w:r>
        <w:rPr>
          <w:rFonts w:hint="eastAsia"/>
        </w:rPr>
        <w:t>v</w:t>
      </w:r>
      <w:r>
        <w:t>.l</w:t>
      </w:r>
      <w:r>
        <w:rPr>
          <w:rFonts w:hint="eastAsia"/>
        </w:rPr>
        <w:t>ib</w:t>
      </w:r>
      <w:r>
        <w:t xml:space="preserve"> </w:t>
      </w:r>
      <w:r>
        <w:rPr>
          <w:rFonts w:hint="eastAsia"/>
        </w:rPr>
        <w:t>支持初始化、</w:t>
      </w:r>
      <w:r>
        <w:rPr>
          <w:rFonts w:hint="eastAsia"/>
        </w:rPr>
        <w:t xml:space="preserve"> </w:t>
      </w:r>
      <w:r>
        <w:rPr>
          <w:rFonts w:hint="eastAsia"/>
        </w:rPr>
        <w:t>擦除、</w:t>
      </w:r>
      <w:r>
        <w:rPr>
          <w:rFonts w:hint="eastAsia"/>
        </w:rPr>
        <w:t xml:space="preserve"> </w:t>
      </w:r>
      <w:r>
        <w:rPr>
          <w:rFonts w:hint="eastAsia"/>
        </w:rPr>
        <w:t>写和读四个操作。</w:t>
      </w:r>
    </w:p>
    <w:p w14:paraId="1A4920BF" w14:textId="78BE2914" w:rsidR="00557771" w:rsidRDefault="00557771" w:rsidP="00557771">
      <w:pPr>
        <w:pStyle w:val="2"/>
      </w:pPr>
      <w:bookmarkStart w:id="33" w:name="_Toc139620822"/>
      <w:proofErr w:type="spellStart"/>
      <w:r>
        <w:t>EEP_</w:t>
      </w:r>
      <w:proofErr w:type="gramStart"/>
      <w:r>
        <w:t>I</w:t>
      </w:r>
      <w:r>
        <w:rPr>
          <w:rFonts w:hint="eastAsia"/>
        </w:rPr>
        <w:t>nit</w:t>
      </w:r>
      <w:proofErr w:type="spellEnd"/>
      <w:r>
        <w:t>( )</w:t>
      </w:r>
      <w:bookmarkEnd w:id="33"/>
      <w:proofErr w:type="gramEnd"/>
    </w:p>
    <w:p w14:paraId="754FCDB4" w14:textId="6C9BFA85" w:rsidR="00B43638" w:rsidRDefault="00B43638" w:rsidP="00B43638">
      <w:pPr>
        <w:pStyle w:val="a5"/>
        <w:keepNext/>
      </w:pPr>
      <w:bookmarkStart w:id="34" w:name="_Toc139615520"/>
      <w:r>
        <w:rPr>
          <w:rFonts w:hint="eastAsia"/>
        </w:rPr>
        <w:t>表格</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2D0B76">
        <w:rPr>
          <w:noProof/>
        </w:rPr>
        <w:t>4</w:t>
      </w:r>
      <w:r>
        <w:fldChar w:fldCharType="end"/>
      </w:r>
      <w:r>
        <w:noBreakHyphen/>
      </w:r>
      <w:r>
        <w:fldChar w:fldCharType="begin"/>
      </w:r>
      <w:r>
        <w:instrText xml:space="preserve"> </w:instrText>
      </w:r>
      <w:r>
        <w:rPr>
          <w:rFonts w:hint="eastAsia"/>
        </w:rPr>
        <w:instrText xml:space="preserve">SEQ </w:instrText>
      </w:r>
      <w:r>
        <w:rPr>
          <w:rFonts w:hint="eastAsia"/>
        </w:rPr>
        <w:instrText>表格</w:instrText>
      </w:r>
      <w:r>
        <w:rPr>
          <w:rFonts w:hint="eastAsia"/>
        </w:rPr>
        <w:instrText xml:space="preserve"> \* ARABIC \s 1</w:instrText>
      </w:r>
      <w:r>
        <w:instrText xml:space="preserve"> </w:instrText>
      </w:r>
      <w:r>
        <w:fldChar w:fldCharType="separate"/>
      </w:r>
      <w:r w:rsidR="002D0B76">
        <w:rPr>
          <w:noProof/>
        </w:rPr>
        <w:t>1</w:t>
      </w:r>
      <w:r>
        <w:fldChar w:fldCharType="end"/>
      </w:r>
      <w:r>
        <w:t xml:space="preserve"> </w:t>
      </w:r>
      <w:proofErr w:type="spellStart"/>
      <w:r>
        <w:t>EEP_Init</w:t>
      </w:r>
      <w:proofErr w:type="spellEnd"/>
      <w:r>
        <w:t>( )</w:t>
      </w:r>
      <w:bookmarkEnd w:id="34"/>
    </w:p>
    <w:tbl>
      <w:tblPr>
        <w:tblStyle w:val="afff2"/>
        <w:tblW w:w="0" w:type="auto"/>
        <w:tblLook w:val="04A0" w:firstRow="1" w:lastRow="0" w:firstColumn="1" w:lastColumn="0" w:noHBand="0" w:noVBand="1"/>
      </w:tblPr>
      <w:tblGrid>
        <w:gridCol w:w="1190"/>
        <w:gridCol w:w="7806"/>
      </w:tblGrid>
      <w:tr w:rsidR="00557771" w14:paraId="207E8722" w14:textId="77777777" w:rsidTr="00B43638">
        <w:tc>
          <w:tcPr>
            <w:cnfStyle w:val="001000000000" w:firstRow="0" w:lastRow="0" w:firstColumn="1" w:lastColumn="0" w:oddVBand="0" w:evenVBand="0" w:oddHBand="0" w:evenHBand="0" w:firstRowFirstColumn="0" w:firstRowLastColumn="0" w:lastRowFirstColumn="0" w:lastRowLastColumn="0"/>
            <w:tcW w:w="1190" w:type="dxa"/>
          </w:tcPr>
          <w:p w14:paraId="0279F5CA" w14:textId="77777777" w:rsidR="00557771" w:rsidRDefault="00557771" w:rsidP="00C1662C">
            <w:r>
              <w:rPr>
                <w:rFonts w:hint="eastAsia"/>
              </w:rPr>
              <w:t>接口名称</w:t>
            </w:r>
          </w:p>
        </w:tc>
        <w:tc>
          <w:tcPr>
            <w:tcW w:w="7806" w:type="dxa"/>
          </w:tcPr>
          <w:p w14:paraId="1BD6F4EA" w14:textId="124B2F3A" w:rsidR="00557771" w:rsidRDefault="00557771" w:rsidP="00557771">
            <w:pPr>
              <w:cnfStyle w:val="000000000000" w:firstRow="0" w:lastRow="0" w:firstColumn="0" w:lastColumn="0" w:oddVBand="0" w:evenVBand="0" w:oddHBand="0" w:evenHBand="0" w:firstRowFirstColumn="0" w:firstRowLastColumn="0" w:lastRowFirstColumn="0" w:lastRowLastColumn="0"/>
            </w:pPr>
            <w:proofErr w:type="spellStart"/>
            <w:r>
              <w:rPr>
                <w:rFonts w:hint="eastAsia"/>
              </w:rPr>
              <w:t>e</w:t>
            </w:r>
            <w:r>
              <w:t>ep_status_t</w:t>
            </w:r>
            <w:proofErr w:type="spellEnd"/>
            <w:r>
              <w:t xml:space="preserve"> </w:t>
            </w:r>
            <w:proofErr w:type="spellStart"/>
            <w:r>
              <w:rPr>
                <w:rFonts w:hint="eastAsia"/>
              </w:rPr>
              <w:t>e</w:t>
            </w:r>
            <w:r>
              <w:t>ep_Init</w:t>
            </w:r>
            <w:proofErr w:type="spellEnd"/>
            <w:r>
              <w:t>(</w:t>
            </w:r>
            <w:proofErr w:type="spellStart"/>
            <w:r>
              <w:t>const</w:t>
            </w:r>
            <w:proofErr w:type="spellEnd"/>
            <w:r>
              <w:t xml:space="preserve"> </w:t>
            </w:r>
            <w:proofErr w:type="spellStart"/>
            <w:r>
              <w:t>eep_config_t</w:t>
            </w:r>
            <w:proofErr w:type="spellEnd"/>
            <w:r>
              <w:t xml:space="preserve"> *</w:t>
            </w:r>
            <w:proofErr w:type="spellStart"/>
            <w:r>
              <w:t>config</w:t>
            </w:r>
            <w:proofErr w:type="spellEnd"/>
            <w:r w:rsidRPr="002A283B">
              <w:t>)</w:t>
            </w:r>
          </w:p>
        </w:tc>
      </w:tr>
      <w:tr w:rsidR="00557771" w14:paraId="2BD74563" w14:textId="77777777" w:rsidTr="00B43638">
        <w:tc>
          <w:tcPr>
            <w:cnfStyle w:val="001000000000" w:firstRow="0" w:lastRow="0" w:firstColumn="1" w:lastColumn="0" w:oddVBand="0" w:evenVBand="0" w:oddHBand="0" w:evenHBand="0" w:firstRowFirstColumn="0" w:firstRowLastColumn="0" w:lastRowFirstColumn="0" w:lastRowLastColumn="0"/>
            <w:tcW w:w="1190" w:type="dxa"/>
          </w:tcPr>
          <w:p w14:paraId="3112F0D4" w14:textId="77777777" w:rsidR="00557771" w:rsidRDefault="00557771" w:rsidP="00C1662C">
            <w:r>
              <w:rPr>
                <w:rFonts w:hint="eastAsia"/>
              </w:rPr>
              <w:t>功能</w:t>
            </w:r>
          </w:p>
        </w:tc>
        <w:tc>
          <w:tcPr>
            <w:tcW w:w="7806" w:type="dxa"/>
          </w:tcPr>
          <w:p w14:paraId="3EADC7D0" w14:textId="609B3242" w:rsidR="00557771" w:rsidRDefault="00557771" w:rsidP="00C1662C">
            <w:pPr>
              <w:cnfStyle w:val="000000000000" w:firstRow="0" w:lastRow="0" w:firstColumn="0" w:lastColumn="0" w:oddVBand="0" w:evenVBand="0" w:oddHBand="0" w:evenHBand="0" w:firstRowFirstColumn="0" w:firstRowLastColumn="0" w:lastRowFirstColumn="0" w:lastRowLastColumn="0"/>
            </w:pPr>
            <w:r>
              <w:rPr>
                <w:rFonts w:eastAsiaTheme="minorEastAsia" w:hint="eastAsia"/>
              </w:rPr>
              <w:t>初始化</w:t>
            </w:r>
            <w:proofErr w:type="spellStart"/>
            <w:r>
              <w:rPr>
                <w:rFonts w:eastAsiaTheme="minorEastAsia" w:hint="eastAsia"/>
              </w:rPr>
              <w:t>e</w:t>
            </w:r>
            <w:r>
              <w:rPr>
                <w:rFonts w:eastAsiaTheme="minorEastAsia"/>
              </w:rPr>
              <w:t>eprom</w:t>
            </w:r>
            <w:proofErr w:type="spellEnd"/>
          </w:p>
        </w:tc>
      </w:tr>
      <w:tr w:rsidR="00557771" w14:paraId="1C4537F5" w14:textId="77777777" w:rsidTr="00B43638">
        <w:tc>
          <w:tcPr>
            <w:cnfStyle w:val="001000000000" w:firstRow="0" w:lastRow="0" w:firstColumn="1" w:lastColumn="0" w:oddVBand="0" w:evenVBand="0" w:oddHBand="0" w:evenHBand="0" w:firstRowFirstColumn="0" w:firstRowLastColumn="0" w:lastRowFirstColumn="0" w:lastRowLastColumn="0"/>
            <w:tcW w:w="1190" w:type="dxa"/>
          </w:tcPr>
          <w:p w14:paraId="7C8DC419" w14:textId="1BB827D9" w:rsidR="00557771" w:rsidRDefault="00557771" w:rsidP="00C1662C">
            <w:proofErr w:type="spellStart"/>
            <w:r>
              <w:t>c</w:t>
            </w:r>
            <w:r>
              <w:rPr>
                <w:rFonts w:hint="eastAsia"/>
              </w:rPr>
              <w:t>on</w:t>
            </w:r>
            <w:r>
              <w:t>fig</w:t>
            </w:r>
            <w:proofErr w:type="spellEnd"/>
          </w:p>
        </w:tc>
        <w:tc>
          <w:tcPr>
            <w:tcW w:w="7806" w:type="dxa"/>
          </w:tcPr>
          <w:p w14:paraId="65A8EAD1" w14:textId="741B3766" w:rsidR="00557771" w:rsidRDefault="00557771" w:rsidP="002D0B76">
            <w:pPr>
              <w:cnfStyle w:val="000000000000" w:firstRow="0" w:lastRow="0" w:firstColumn="0" w:lastColumn="0" w:oddVBand="0" w:evenVBand="0" w:oddHBand="0" w:evenHBand="0" w:firstRowFirstColumn="0" w:firstRowLastColumn="0" w:lastRowFirstColumn="0" w:lastRowLastColumn="0"/>
            </w:pPr>
            <w:r>
              <w:rPr>
                <w:rFonts w:hint="eastAsia"/>
              </w:rPr>
              <w:t>配置结构体</w:t>
            </w:r>
            <w:r w:rsidR="0062576A">
              <w:rPr>
                <w:rFonts w:hint="eastAsia"/>
              </w:rPr>
              <w:t>，具体可参考</w:t>
            </w:r>
            <w:r w:rsidR="00537EDD" w:rsidRPr="00537EDD">
              <w:rPr>
                <w:rFonts w:hint="eastAsia"/>
                <w:color w:val="0070C0"/>
              </w:rPr>
              <w:t>3.1</w:t>
            </w:r>
            <w:r w:rsidR="00537EDD" w:rsidRPr="00537EDD">
              <w:rPr>
                <w:color w:val="0070C0"/>
              </w:rPr>
              <w:fldChar w:fldCharType="begin"/>
            </w:r>
            <w:r w:rsidR="00537EDD" w:rsidRPr="00537EDD">
              <w:rPr>
                <w:color w:val="0070C0"/>
              </w:rPr>
              <w:instrText xml:space="preserve"> </w:instrText>
            </w:r>
            <w:r w:rsidR="00537EDD" w:rsidRPr="00537EDD">
              <w:rPr>
                <w:rFonts w:hint="eastAsia"/>
                <w:color w:val="0070C0"/>
              </w:rPr>
              <w:instrText>REF _Ref139620242 \h</w:instrText>
            </w:r>
            <w:r w:rsidR="00537EDD" w:rsidRPr="00537EDD">
              <w:rPr>
                <w:color w:val="0070C0"/>
              </w:rPr>
              <w:instrText xml:space="preserve"> </w:instrText>
            </w:r>
            <w:r w:rsidR="00537EDD" w:rsidRPr="00537EDD">
              <w:rPr>
                <w:color w:val="0070C0"/>
              </w:rPr>
            </w:r>
            <w:r w:rsidR="00537EDD" w:rsidRPr="00537EDD">
              <w:rPr>
                <w:color w:val="0070C0"/>
              </w:rPr>
              <w:fldChar w:fldCharType="separate"/>
            </w:r>
            <w:r w:rsidR="00537EDD" w:rsidRPr="00537EDD">
              <w:rPr>
                <w:rFonts w:hint="eastAsia"/>
                <w:color w:val="0070C0"/>
              </w:rPr>
              <w:t>初始化配置定义</w:t>
            </w:r>
            <w:r w:rsidR="00537EDD" w:rsidRPr="00537EDD">
              <w:rPr>
                <w:color w:val="0070C0"/>
              </w:rPr>
              <w:fldChar w:fldCharType="end"/>
            </w:r>
          </w:p>
        </w:tc>
      </w:tr>
      <w:tr w:rsidR="00557771" w14:paraId="7D9DD564" w14:textId="77777777" w:rsidTr="00B43638">
        <w:tc>
          <w:tcPr>
            <w:cnfStyle w:val="001000000000" w:firstRow="0" w:lastRow="0" w:firstColumn="1" w:lastColumn="0" w:oddVBand="0" w:evenVBand="0" w:oddHBand="0" w:evenHBand="0" w:firstRowFirstColumn="0" w:firstRowLastColumn="0" w:lastRowFirstColumn="0" w:lastRowLastColumn="0"/>
            <w:tcW w:w="1190" w:type="dxa"/>
          </w:tcPr>
          <w:p w14:paraId="0A2AF1E7" w14:textId="77777777" w:rsidR="00557771" w:rsidRDefault="00557771" w:rsidP="00C1662C">
            <w:r>
              <w:rPr>
                <w:rFonts w:hint="eastAsia"/>
              </w:rPr>
              <w:t>返回值</w:t>
            </w:r>
          </w:p>
        </w:tc>
        <w:tc>
          <w:tcPr>
            <w:tcW w:w="7806" w:type="dxa"/>
          </w:tcPr>
          <w:p w14:paraId="222F0FEE" w14:textId="593EEBB9" w:rsidR="0062576A" w:rsidRDefault="004618CC" w:rsidP="00C1662C">
            <w:pPr>
              <w:cnfStyle w:val="000000000000" w:firstRow="0" w:lastRow="0" w:firstColumn="0" w:lastColumn="0" w:oddVBand="0" w:evenVBand="0" w:oddHBand="0" w:evenHBand="0" w:firstRowFirstColumn="0" w:firstRowLastColumn="0" w:lastRowFirstColumn="0" w:lastRowLastColumn="0"/>
            </w:pPr>
            <w:r>
              <w:t xml:space="preserve">EEP_SUCCESS: </w:t>
            </w:r>
            <w:r w:rsidR="00DB0E05">
              <w:rPr>
                <w:rFonts w:hint="eastAsia"/>
              </w:rPr>
              <w:t>初始化</w:t>
            </w:r>
            <w:r>
              <w:rPr>
                <w:rFonts w:hint="eastAsia"/>
              </w:rPr>
              <w:t>操作成功</w:t>
            </w:r>
            <w:r w:rsidR="0062576A">
              <w:rPr>
                <w:rFonts w:hint="eastAsia"/>
              </w:rPr>
              <w:t>；</w:t>
            </w:r>
          </w:p>
          <w:p w14:paraId="2C8ECEBC" w14:textId="450E2463" w:rsidR="004618CC" w:rsidRDefault="0062576A" w:rsidP="00C1662C">
            <w:pPr>
              <w:cnfStyle w:val="000000000000" w:firstRow="0" w:lastRow="0" w:firstColumn="0" w:lastColumn="0" w:oddVBand="0" w:evenVBand="0" w:oddHBand="0" w:evenHBand="0" w:firstRowFirstColumn="0" w:firstRowLastColumn="0" w:lastRowFirstColumn="0" w:lastRowLastColumn="0"/>
            </w:pPr>
            <w:r>
              <w:rPr>
                <w:rFonts w:hint="eastAsia"/>
              </w:rPr>
              <w:t>O</w:t>
            </w:r>
            <w:r>
              <w:t>THER</w:t>
            </w:r>
            <w:r w:rsidR="004618CC">
              <w:t>:</w:t>
            </w:r>
            <w:r>
              <w:t xml:space="preserve"> </w:t>
            </w:r>
            <w:r w:rsidR="004618CC">
              <w:rPr>
                <w:rFonts w:hint="eastAsia"/>
              </w:rPr>
              <w:t>操作失败</w:t>
            </w:r>
            <w:r>
              <w:rPr>
                <w:rFonts w:hint="eastAsia"/>
              </w:rPr>
              <w:t>，</w:t>
            </w:r>
            <w:r>
              <w:rPr>
                <w:rFonts w:hint="eastAsia"/>
              </w:rPr>
              <w:t xml:space="preserve"> </w:t>
            </w:r>
            <w:r>
              <w:rPr>
                <w:rFonts w:hint="eastAsia"/>
              </w:rPr>
              <w:t>具体原因可查看错误代码确认；</w:t>
            </w:r>
          </w:p>
        </w:tc>
      </w:tr>
      <w:tr w:rsidR="00557771" w14:paraId="5491F4A1" w14:textId="77777777" w:rsidTr="00B43638">
        <w:tc>
          <w:tcPr>
            <w:cnfStyle w:val="001000000000" w:firstRow="0" w:lastRow="0" w:firstColumn="1" w:lastColumn="0" w:oddVBand="0" w:evenVBand="0" w:oddHBand="0" w:evenHBand="0" w:firstRowFirstColumn="0" w:firstRowLastColumn="0" w:lastRowFirstColumn="0" w:lastRowLastColumn="0"/>
            <w:tcW w:w="1190" w:type="dxa"/>
          </w:tcPr>
          <w:p w14:paraId="2B104807" w14:textId="77777777" w:rsidR="00557771" w:rsidRDefault="00557771" w:rsidP="00C1662C">
            <w:r>
              <w:rPr>
                <w:rFonts w:hint="eastAsia"/>
              </w:rPr>
              <w:t>限制条件</w:t>
            </w:r>
          </w:p>
        </w:tc>
        <w:tc>
          <w:tcPr>
            <w:tcW w:w="7806" w:type="dxa"/>
          </w:tcPr>
          <w:p w14:paraId="27CF3E33" w14:textId="3B940769" w:rsidR="00557771" w:rsidRPr="00DB3676" w:rsidRDefault="00493F26" w:rsidP="00493F26">
            <w:pPr>
              <w:cnfStyle w:val="000000000000" w:firstRow="0" w:lastRow="0" w:firstColumn="0" w:lastColumn="0" w:oddVBand="0" w:evenVBand="0" w:oddHBand="0" w:evenHBand="0" w:firstRowFirstColumn="0" w:firstRowLastColumn="0" w:lastRowFirstColumn="0" w:lastRowLastColumn="0"/>
            </w:pPr>
            <w:r>
              <w:rPr>
                <w:rFonts w:hint="eastAsia"/>
              </w:rPr>
              <w:t>需要</w:t>
            </w:r>
            <w:r w:rsidR="001F28C8">
              <w:rPr>
                <w:rFonts w:hint="eastAsia"/>
              </w:rPr>
              <w:t>使用</w:t>
            </w:r>
            <w:r w:rsidR="001F28C8">
              <w:rPr>
                <w:rFonts w:hint="eastAsia"/>
              </w:rPr>
              <w:t>C</w:t>
            </w:r>
            <w:r w:rsidR="001F28C8">
              <w:t>SE</w:t>
            </w:r>
            <w:r w:rsidR="003F03CF">
              <w:rPr>
                <w:rFonts w:hint="eastAsia"/>
              </w:rPr>
              <w:t>模块时，</w:t>
            </w:r>
            <w:r w:rsidR="003F03CF" w:rsidRPr="003943D7">
              <w:rPr>
                <w:rFonts w:hint="eastAsia"/>
                <w:color w:val="FF0000"/>
              </w:rPr>
              <w:t>禁止</w:t>
            </w:r>
            <w:r w:rsidR="003F03CF">
              <w:rPr>
                <w:rFonts w:hint="eastAsia"/>
              </w:rPr>
              <w:t>将</w:t>
            </w:r>
            <w:proofErr w:type="spellStart"/>
            <w:r>
              <w:rPr>
                <w:rFonts w:hint="eastAsia"/>
              </w:rPr>
              <w:t>Fl</w:t>
            </w:r>
            <w:r>
              <w:t>exRAM</w:t>
            </w:r>
            <w:proofErr w:type="spellEnd"/>
            <w:r>
              <w:t>(</w:t>
            </w:r>
            <w:r w:rsidR="001F28C8">
              <w:rPr>
                <w:rFonts w:hint="eastAsia"/>
              </w:rPr>
              <w:t>0</w:t>
            </w:r>
            <w:r w:rsidR="001F28C8">
              <w:t>x1400_000</w:t>
            </w:r>
            <w:r>
              <w:t>0~0x</w:t>
            </w:r>
            <w:r>
              <w:rPr>
                <w:rFonts w:hint="eastAsia"/>
              </w:rPr>
              <w:t>1400_</w:t>
            </w:r>
            <w:r>
              <w:t>0FFF)</w:t>
            </w:r>
            <w:r>
              <w:rPr>
                <w:rFonts w:hint="eastAsia"/>
              </w:rPr>
              <w:t>区域设置为模拟</w:t>
            </w:r>
            <w:r>
              <w:rPr>
                <w:rFonts w:hint="eastAsia"/>
              </w:rPr>
              <w:t>E</w:t>
            </w:r>
            <w:r>
              <w:t>EP</w:t>
            </w:r>
            <w:r>
              <w:rPr>
                <w:rFonts w:hint="eastAsia"/>
              </w:rPr>
              <w:t>的</w:t>
            </w:r>
            <w:r>
              <w:rPr>
                <w:rFonts w:hint="eastAsia"/>
              </w:rPr>
              <w:t>R</w:t>
            </w:r>
            <w:r>
              <w:t>AM</w:t>
            </w:r>
            <w:r>
              <w:rPr>
                <w:rFonts w:hint="eastAsia"/>
              </w:rPr>
              <w:t>地址，禁止将</w:t>
            </w:r>
            <w:r>
              <w:rPr>
                <w:rFonts w:hint="eastAsia"/>
              </w:rPr>
              <w:t>D-</w:t>
            </w:r>
            <w:r>
              <w:t>FLASH(</w:t>
            </w:r>
            <w:r w:rsidR="001F28C8">
              <w:rPr>
                <w:rFonts w:hint="eastAsia"/>
              </w:rPr>
              <w:t>0x</w:t>
            </w:r>
            <w:r>
              <w:t>0101</w:t>
            </w:r>
            <w:r w:rsidR="001F28C8">
              <w:t>_0000</w:t>
            </w:r>
            <w:r>
              <w:rPr>
                <w:rFonts w:hint="eastAsia"/>
              </w:rPr>
              <w:t>~0x</w:t>
            </w:r>
            <w:r>
              <w:t>0101_FFFF</w:t>
            </w:r>
            <w:r>
              <w:rPr>
                <w:rFonts w:hint="eastAsia"/>
              </w:rPr>
              <w:t>）</w:t>
            </w:r>
            <w:r w:rsidR="001F28C8">
              <w:rPr>
                <w:rFonts w:hint="eastAsia"/>
              </w:rPr>
              <w:t>的空间</w:t>
            </w:r>
            <w:r>
              <w:rPr>
                <w:rFonts w:hint="eastAsia"/>
              </w:rPr>
              <w:t>设置为模拟</w:t>
            </w:r>
            <w:r>
              <w:rPr>
                <w:rFonts w:hint="eastAsia"/>
              </w:rPr>
              <w:t>E</w:t>
            </w:r>
            <w:r>
              <w:t>EP</w:t>
            </w:r>
            <w:r>
              <w:rPr>
                <w:rFonts w:hint="eastAsia"/>
              </w:rPr>
              <w:t>的</w:t>
            </w:r>
            <w:r>
              <w:rPr>
                <w:rFonts w:hint="eastAsia"/>
              </w:rPr>
              <w:t>F</w:t>
            </w:r>
            <w:r>
              <w:t xml:space="preserve">LASH </w:t>
            </w:r>
            <w:r>
              <w:rPr>
                <w:rFonts w:hint="eastAsia"/>
              </w:rPr>
              <w:t>地址。</w:t>
            </w:r>
          </w:p>
        </w:tc>
      </w:tr>
    </w:tbl>
    <w:p w14:paraId="6B12FB46" w14:textId="77777777" w:rsidR="00B43638" w:rsidRDefault="00B43638" w:rsidP="00B43638">
      <w:pPr>
        <w:shd w:val="clear" w:color="auto" w:fill="FFFFFF" w:themeFill="background1"/>
        <w:rPr>
          <w:lang w:eastAsia="zh-TW"/>
        </w:rPr>
      </w:pPr>
    </w:p>
    <w:p w14:paraId="231ECC58" w14:textId="5EBF46FB" w:rsidR="00562B3C" w:rsidRDefault="00562B3C" w:rsidP="00562B3C">
      <w:pPr>
        <w:shd w:val="clear" w:color="auto" w:fill="FFF2CC"/>
      </w:pPr>
      <w:r>
        <w:rPr>
          <w:lang w:eastAsia="zh-TW"/>
        </w:rPr>
        <w:object w:dxaOrig="480" w:dyaOrig="480" w14:anchorId="212853AD">
          <v:shape id="_x0000_i1028" type="#_x0000_t75" style="width:24.3pt;height:24.3pt" o:ole="">
            <v:imagedata r:id="rId12" o:title=""/>
          </v:shape>
          <o:OLEObject Type="Embed" ProgID="Visio.Drawing.15" ShapeID="_x0000_i1028" DrawAspect="Content" ObjectID="_1750233633" r:id="rId16"/>
        </w:object>
      </w:r>
      <w:r>
        <w:rPr>
          <w:rFonts w:hint="eastAsia"/>
          <w:b/>
        </w:rPr>
        <w:t>注意</w:t>
      </w:r>
      <w:r>
        <w:rPr>
          <w:rFonts w:hint="eastAsia"/>
        </w:rPr>
        <w:t>：</w:t>
      </w:r>
    </w:p>
    <w:p w14:paraId="22EADA0F" w14:textId="0F1DD7D3" w:rsidR="00562B3C" w:rsidRPr="00562B3C" w:rsidRDefault="00562B3C" w:rsidP="00562B3C">
      <w:pPr>
        <w:shd w:val="clear" w:color="auto" w:fill="FFF2CC"/>
      </w:pPr>
      <w:r>
        <w:rPr>
          <w:rFonts w:hint="eastAsia"/>
        </w:rPr>
        <w:t>1.</w:t>
      </w:r>
      <w:r>
        <w:t xml:space="preserve">  </w:t>
      </w:r>
      <w:proofErr w:type="spellStart"/>
      <w:r>
        <w:t>EEP_I</w:t>
      </w:r>
      <w:r>
        <w:rPr>
          <w:rFonts w:hint="eastAsia"/>
        </w:rPr>
        <w:t>nit</w:t>
      </w:r>
      <w:proofErr w:type="spellEnd"/>
      <w:r>
        <w:t>( )</w:t>
      </w:r>
      <w:r>
        <w:rPr>
          <w:rFonts w:hint="eastAsia"/>
        </w:rPr>
        <w:t>会根据用户配置以及</w:t>
      </w:r>
      <w:r w:rsidR="004528A8">
        <w:rPr>
          <w:rFonts w:hint="eastAsia"/>
        </w:rPr>
        <w:t>模拟</w:t>
      </w:r>
      <w:r>
        <w:rPr>
          <w:rFonts w:hint="eastAsia"/>
        </w:rPr>
        <w:t>E</w:t>
      </w:r>
      <w:r>
        <w:t>EP</w:t>
      </w:r>
      <w:r>
        <w:rPr>
          <w:rFonts w:hint="eastAsia"/>
        </w:rPr>
        <w:t>目前的存储情况，定义一些状态变量</w:t>
      </w:r>
      <w:r w:rsidR="00FF661C">
        <w:rPr>
          <w:rFonts w:hint="eastAsia"/>
        </w:rPr>
        <w:t>。</w:t>
      </w:r>
      <w:r>
        <w:rPr>
          <w:rFonts w:hint="eastAsia"/>
        </w:rPr>
        <w:t>这些状态变量是所有模拟</w:t>
      </w:r>
      <w:r>
        <w:rPr>
          <w:rFonts w:hint="eastAsia"/>
        </w:rPr>
        <w:t>E</w:t>
      </w:r>
      <w:r>
        <w:t xml:space="preserve">EP </w:t>
      </w:r>
      <w:r>
        <w:rPr>
          <w:rFonts w:hint="eastAsia"/>
        </w:rPr>
        <w:t>操作（读、写和擦除）的基础，所以</w:t>
      </w:r>
      <w:r w:rsidRPr="00850F98">
        <w:rPr>
          <w:rFonts w:hint="eastAsia"/>
          <w:color w:val="FF0000"/>
        </w:rPr>
        <w:t>每次</w:t>
      </w:r>
      <w:r w:rsidR="00850F98">
        <w:rPr>
          <w:rFonts w:hint="eastAsia"/>
        </w:rPr>
        <w:t>上</w:t>
      </w:r>
      <w:proofErr w:type="gramStart"/>
      <w:r w:rsidR="00850F98">
        <w:rPr>
          <w:rFonts w:hint="eastAsia"/>
        </w:rPr>
        <w:t>电或者</w:t>
      </w:r>
      <w:proofErr w:type="gramEnd"/>
      <w:r>
        <w:rPr>
          <w:rFonts w:hint="eastAsia"/>
        </w:rPr>
        <w:t>复位后，</w:t>
      </w:r>
      <w:r w:rsidRPr="006C7326">
        <w:rPr>
          <w:rFonts w:hint="eastAsia"/>
          <w:color w:val="FF0000"/>
        </w:rPr>
        <w:t>都</w:t>
      </w:r>
      <w:r>
        <w:rPr>
          <w:rFonts w:hint="eastAsia"/>
        </w:rPr>
        <w:t>需要调用一次</w:t>
      </w:r>
      <w:proofErr w:type="spellStart"/>
      <w:r w:rsidR="00C040D1">
        <w:rPr>
          <w:rFonts w:hint="eastAsia"/>
        </w:rPr>
        <w:t>E</w:t>
      </w:r>
      <w:r w:rsidR="00C040D1">
        <w:t>EP_Init</w:t>
      </w:r>
      <w:proofErr w:type="spellEnd"/>
      <w:r w:rsidR="00C040D1">
        <w:rPr>
          <w:rFonts w:hint="eastAsia"/>
        </w:rPr>
        <w:t>(</w:t>
      </w:r>
      <w:r w:rsidR="00C040D1">
        <w:t xml:space="preserve"> );</w:t>
      </w:r>
    </w:p>
    <w:p w14:paraId="769A3F58" w14:textId="6D5C4E2E" w:rsidR="00557771" w:rsidRDefault="001F28C8" w:rsidP="00557771">
      <w:pPr>
        <w:pStyle w:val="2"/>
      </w:pPr>
      <w:bookmarkStart w:id="35" w:name="_Toc139620823"/>
      <w:proofErr w:type="spellStart"/>
      <w:r>
        <w:t>EEP</w:t>
      </w:r>
      <w:r w:rsidR="00557771">
        <w:t>_</w:t>
      </w:r>
      <w:proofErr w:type="gramStart"/>
      <w:r w:rsidR="00557771">
        <w:t>Erase</w:t>
      </w:r>
      <w:proofErr w:type="spellEnd"/>
      <w:r w:rsidR="00557771">
        <w:t>( )</w:t>
      </w:r>
      <w:bookmarkEnd w:id="35"/>
      <w:proofErr w:type="gramEnd"/>
    </w:p>
    <w:p w14:paraId="3414E040" w14:textId="48636A91" w:rsidR="00B43638" w:rsidRDefault="00B43638" w:rsidP="00B43638">
      <w:pPr>
        <w:pStyle w:val="a5"/>
        <w:keepNext/>
      </w:pPr>
      <w:bookmarkStart w:id="36" w:name="_Toc139615521"/>
      <w:r>
        <w:rPr>
          <w:rFonts w:hint="eastAsia"/>
        </w:rPr>
        <w:t>表格</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2D0B76">
        <w:rPr>
          <w:noProof/>
        </w:rPr>
        <w:t>4</w:t>
      </w:r>
      <w:r>
        <w:fldChar w:fldCharType="end"/>
      </w:r>
      <w:r>
        <w:noBreakHyphen/>
      </w:r>
      <w:r>
        <w:fldChar w:fldCharType="begin"/>
      </w:r>
      <w:r>
        <w:instrText xml:space="preserve"> </w:instrText>
      </w:r>
      <w:r>
        <w:rPr>
          <w:rFonts w:hint="eastAsia"/>
        </w:rPr>
        <w:instrText xml:space="preserve">SEQ </w:instrText>
      </w:r>
      <w:r>
        <w:rPr>
          <w:rFonts w:hint="eastAsia"/>
        </w:rPr>
        <w:instrText>表格</w:instrText>
      </w:r>
      <w:r>
        <w:rPr>
          <w:rFonts w:hint="eastAsia"/>
        </w:rPr>
        <w:instrText xml:space="preserve"> \* ARABIC \s 1</w:instrText>
      </w:r>
      <w:r>
        <w:instrText xml:space="preserve"> </w:instrText>
      </w:r>
      <w:r>
        <w:fldChar w:fldCharType="separate"/>
      </w:r>
      <w:r w:rsidR="002D0B76">
        <w:rPr>
          <w:noProof/>
        </w:rPr>
        <w:t>2</w:t>
      </w:r>
      <w:r>
        <w:fldChar w:fldCharType="end"/>
      </w:r>
      <w:r>
        <w:t xml:space="preserve"> </w:t>
      </w:r>
      <w:proofErr w:type="spellStart"/>
      <w:r>
        <w:t>EEP_Erase</w:t>
      </w:r>
      <w:proofErr w:type="spellEnd"/>
      <w:r>
        <w:t>( )</w:t>
      </w:r>
      <w:bookmarkEnd w:id="36"/>
    </w:p>
    <w:tbl>
      <w:tblPr>
        <w:tblStyle w:val="afff2"/>
        <w:tblW w:w="0" w:type="auto"/>
        <w:tblLook w:val="04A0" w:firstRow="1" w:lastRow="0" w:firstColumn="1" w:lastColumn="0" w:noHBand="0" w:noVBand="1"/>
      </w:tblPr>
      <w:tblGrid>
        <w:gridCol w:w="1184"/>
        <w:gridCol w:w="7812"/>
      </w:tblGrid>
      <w:tr w:rsidR="00557771" w14:paraId="4FADFD43" w14:textId="77777777" w:rsidTr="00B43638">
        <w:tc>
          <w:tcPr>
            <w:cnfStyle w:val="001000000000" w:firstRow="0" w:lastRow="0" w:firstColumn="1" w:lastColumn="0" w:oddVBand="0" w:evenVBand="0" w:oddHBand="0" w:evenHBand="0" w:firstRowFirstColumn="0" w:firstRowLastColumn="0" w:lastRowFirstColumn="0" w:lastRowLastColumn="0"/>
            <w:tcW w:w="1184" w:type="dxa"/>
          </w:tcPr>
          <w:p w14:paraId="167D169F" w14:textId="77777777" w:rsidR="00557771" w:rsidRDefault="00557771" w:rsidP="00C1662C">
            <w:r>
              <w:rPr>
                <w:rFonts w:hint="eastAsia"/>
              </w:rPr>
              <w:t>接口名称</w:t>
            </w:r>
          </w:p>
        </w:tc>
        <w:tc>
          <w:tcPr>
            <w:tcW w:w="7812" w:type="dxa"/>
          </w:tcPr>
          <w:p w14:paraId="57D98AC8" w14:textId="310843FD" w:rsidR="00557771" w:rsidRDefault="001F28C8" w:rsidP="001F28C8">
            <w:pPr>
              <w:cnfStyle w:val="000000000000" w:firstRow="0" w:lastRow="0" w:firstColumn="0" w:lastColumn="0" w:oddVBand="0" w:evenVBand="0" w:oddHBand="0" w:evenHBand="0" w:firstRowFirstColumn="0" w:firstRowLastColumn="0" w:lastRowFirstColumn="0" w:lastRowLastColumn="0"/>
            </w:pPr>
            <w:proofErr w:type="spellStart"/>
            <w:r>
              <w:rPr>
                <w:rFonts w:hint="eastAsia"/>
              </w:rPr>
              <w:t>e</w:t>
            </w:r>
            <w:r>
              <w:t>ep_status_t</w:t>
            </w:r>
            <w:proofErr w:type="spellEnd"/>
            <w:r w:rsidRPr="00CD0821">
              <w:t xml:space="preserve"> </w:t>
            </w:r>
            <w:proofErr w:type="spellStart"/>
            <w:r>
              <w:t>EEP</w:t>
            </w:r>
            <w:r w:rsidR="00557771" w:rsidRPr="00CD0821">
              <w:t>_Erase</w:t>
            </w:r>
            <w:proofErr w:type="spellEnd"/>
            <w:r w:rsidR="00557771" w:rsidRPr="00CD0821">
              <w:t>(</w:t>
            </w:r>
            <w:r>
              <w:rPr>
                <w:rFonts w:hint="eastAsia"/>
              </w:rPr>
              <w:t>void</w:t>
            </w:r>
            <w:r w:rsidR="00557771" w:rsidRPr="00CD0821">
              <w:t>)</w:t>
            </w:r>
          </w:p>
        </w:tc>
      </w:tr>
      <w:tr w:rsidR="00557771" w14:paraId="4623E1CE" w14:textId="77777777" w:rsidTr="00B43638">
        <w:tc>
          <w:tcPr>
            <w:cnfStyle w:val="001000000000" w:firstRow="0" w:lastRow="0" w:firstColumn="1" w:lastColumn="0" w:oddVBand="0" w:evenVBand="0" w:oddHBand="0" w:evenHBand="0" w:firstRowFirstColumn="0" w:firstRowLastColumn="0" w:lastRowFirstColumn="0" w:lastRowLastColumn="0"/>
            <w:tcW w:w="1184" w:type="dxa"/>
          </w:tcPr>
          <w:p w14:paraId="60D9CEAD" w14:textId="77777777" w:rsidR="00557771" w:rsidRDefault="00557771" w:rsidP="00C1662C">
            <w:r>
              <w:rPr>
                <w:rFonts w:hint="eastAsia"/>
              </w:rPr>
              <w:t>功能</w:t>
            </w:r>
          </w:p>
        </w:tc>
        <w:tc>
          <w:tcPr>
            <w:tcW w:w="7812" w:type="dxa"/>
          </w:tcPr>
          <w:p w14:paraId="1EDAACCC" w14:textId="4F76E275" w:rsidR="00557771" w:rsidRDefault="00557771" w:rsidP="004528A8">
            <w:pPr>
              <w:cnfStyle w:val="000000000000" w:firstRow="0" w:lastRow="0" w:firstColumn="0" w:lastColumn="0" w:oddVBand="0" w:evenVBand="0" w:oddHBand="0" w:evenHBand="0" w:firstRowFirstColumn="0" w:firstRowLastColumn="0" w:lastRowFirstColumn="0" w:lastRowLastColumn="0"/>
            </w:pPr>
            <w:r>
              <w:rPr>
                <w:rFonts w:eastAsiaTheme="minorEastAsia" w:hint="eastAsia"/>
              </w:rPr>
              <w:t>格式化用于模拟</w:t>
            </w:r>
            <w:r>
              <w:rPr>
                <w:rFonts w:eastAsiaTheme="minorEastAsia" w:hint="eastAsia"/>
              </w:rPr>
              <w:t>E</w:t>
            </w:r>
            <w:r w:rsidR="004528A8">
              <w:rPr>
                <w:rFonts w:eastAsiaTheme="minorEastAsia"/>
              </w:rPr>
              <w:t>EP</w:t>
            </w:r>
            <w:r>
              <w:rPr>
                <w:rFonts w:eastAsiaTheme="minorEastAsia"/>
              </w:rPr>
              <w:t xml:space="preserve"> </w:t>
            </w:r>
            <w:r>
              <w:rPr>
                <w:rFonts w:eastAsiaTheme="minorEastAsia" w:hint="eastAsia"/>
              </w:rPr>
              <w:t>的</w:t>
            </w:r>
            <w:r w:rsidR="004528A8">
              <w:rPr>
                <w:rFonts w:eastAsiaTheme="minorEastAsia" w:hint="eastAsia"/>
              </w:rPr>
              <w:t>F</w:t>
            </w:r>
            <w:r w:rsidR="004528A8">
              <w:rPr>
                <w:rFonts w:eastAsiaTheme="minorEastAsia"/>
              </w:rPr>
              <w:t>LASH</w:t>
            </w:r>
            <w:r w:rsidR="004528A8">
              <w:rPr>
                <w:rFonts w:eastAsiaTheme="minorEastAsia" w:hint="eastAsia"/>
              </w:rPr>
              <w:t>空间</w:t>
            </w:r>
          </w:p>
        </w:tc>
      </w:tr>
      <w:tr w:rsidR="00557771" w14:paraId="6A63924F" w14:textId="77777777" w:rsidTr="00B43638">
        <w:tc>
          <w:tcPr>
            <w:cnfStyle w:val="001000000000" w:firstRow="0" w:lastRow="0" w:firstColumn="1" w:lastColumn="0" w:oddVBand="0" w:evenVBand="0" w:oddHBand="0" w:evenHBand="0" w:firstRowFirstColumn="0" w:firstRowLastColumn="0" w:lastRowFirstColumn="0" w:lastRowLastColumn="0"/>
            <w:tcW w:w="1184" w:type="dxa"/>
          </w:tcPr>
          <w:p w14:paraId="765274D3" w14:textId="77777777" w:rsidR="00557771" w:rsidRDefault="00557771" w:rsidP="00C1662C">
            <w:r>
              <w:rPr>
                <w:rFonts w:hint="eastAsia"/>
              </w:rPr>
              <w:t>返回值</w:t>
            </w:r>
          </w:p>
        </w:tc>
        <w:tc>
          <w:tcPr>
            <w:tcW w:w="7812" w:type="dxa"/>
          </w:tcPr>
          <w:p w14:paraId="2F00FE31" w14:textId="41C72ACD" w:rsidR="001F28C8" w:rsidRDefault="001F28C8" w:rsidP="001F28C8">
            <w:pPr>
              <w:cnfStyle w:val="000000000000" w:firstRow="0" w:lastRow="0" w:firstColumn="0" w:lastColumn="0" w:oddVBand="0" w:evenVBand="0" w:oddHBand="0" w:evenHBand="0" w:firstRowFirstColumn="0" w:firstRowLastColumn="0" w:lastRowFirstColumn="0" w:lastRowLastColumn="0"/>
            </w:pPr>
            <w:r>
              <w:t xml:space="preserve">EEP_SUCCESS: </w:t>
            </w:r>
            <w:r w:rsidR="00DB0E05">
              <w:rPr>
                <w:rFonts w:hint="eastAsia"/>
              </w:rPr>
              <w:t>擦除</w:t>
            </w:r>
            <w:r>
              <w:rPr>
                <w:rFonts w:hint="eastAsia"/>
              </w:rPr>
              <w:t>操作成功；</w:t>
            </w:r>
          </w:p>
          <w:p w14:paraId="5458B6A4" w14:textId="4694A882" w:rsidR="00557771" w:rsidRDefault="001F28C8" w:rsidP="00C1662C">
            <w:pPr>
              <w:cnfStyle w:val="000000000000" w:firstRow="0" w:lastRow="0" w:firstColumn="0" w:lastColumn="0" w:oddVBand="0" w:evenVBand="0" w:oddHBand="0" w:evenHBand="0" w:firstRowFirstColumn="0" w:firstRowLastColumn="0" w:lastRowFirstColumn="0" w:lastRowLastColumn="0"/>
            </w:pPr>
            <w:r>
              <w:rPr>
                <w:rFonts w:hint="eastAsia"/>
              </w:rPr>
              <w:t>O</w:t>
            </w:r>
            <w:r>
              <w:t xml:space="preserve">THER: </w:t>
            </w:r>
            <w:r>
              <w:rPr>
                <w:rFonts w:hint="eastAsia"/>
              </w:rPr>
              <w:t>操作失败，</w:t>
            </w:r>
            <w:r>
              <w:rPr>
                <w:rFonts w:hint="eastAsia"/>
              </w:rPr>
              <w:t xml:space="preserve"> </w:t>
            </w:r>
            <w:r>
              <w:rPr>
                <w:rFonts w:hint="eastAsia"/>
              </w:rPr>
              <w:t>具体原因可查看错误代码确认；</w:t>
            </w:r>
          </w:p>
        </w:tc>
      </w:tr>
      <w:tr w:rsidR="00557771" w14:paraId="6860A674" w14:textId="77777777" w:rsidTr="00B43638">
        <w:tc>
          <w:tcPr>
            <w:cnfStyle w:val="001000000000" w:firstRow="0" w:lastRow="0" w:firstColumn="1" w:lastColumn="0" w:oddVBand="0" w:evenVBand="0" w:oddHBand="0" w:evenHBand="0" w:firstRowFirstColumn="0" w:firstRowLastColumn="0" w:lastRowFirstColumn="0" w:lastRowLastColumn="0"/>
            <w:tcW w:w="1184" w:type="dxa"/>
          </w:tcPr>
          <w:p w14:paraId="08F0CDA6" w14:textId="77777777" w:rsidR="00557771" w:rsidRDefault="00557771" w:rsidP="00C1662C">
            <w:r>
              <w:rPr>
                <w:rFonts w:hint="eastAsia"/>
              </w:rPr>
              <w:t>限制条件</w:t>
            </w:r>
          </w:p>
        </w:tc>
        <w:tc>
          <w:tcPr>
            <w:tcW w:w="7812" w:type="dxa"/>
          </w:tcPr>
          <w:p w14:paraId="190E10D4" w14:textId="5D964CB7" w:rsidR="00557771" w:rsidRDefault="00557771" w:rsidP="00C1662C">
            <w:pPr>
              <w:cnfStyle w:val="000000000000" w:firstRow="0" w:lastRow="0" w:firstColumn="0" w:lastColumn="0" w:oddVBand="0" w:evenVBand="0" w:oddHBand="0" w:evenHBand="0" w:firstRowFirstColumn="0" w:firstRowLastColumn="0" w:lastRowFirstColumn="0" w:lastRowLastColumn="0"/>
            </w:pPr>
            <w:r>
              <w:rPr>
                <w:rFonts w:hint="eastAsia"/>
              </w:rPr>
              <w:t>1.</w:t>
            </w:r>
            <w:r>
              <w:t xml:space="preserve"> </w:t>
            </w:r>
            <w:r>
              <w:rPr>
                <w:rFonts w:hint="eastAsia"/>
              </w:rPr>
              <w:t>调用此函数，会根据</w:t>
            </w:r>
            <w:proofErr w:type="spellStart"/>
            <w:r w:rsidR="001F28C8">
              <w:rPr>
                <w:rFonts w:hint="eastAsia"/>
              </w:rPr>
              <w:t>E</w:t>
            </w:r>
            <w:r w:rsidR="001F28C8">
              <w:t>EP</w:t>
            </w:r>
            <w:r>
              <w:t>_I</w:t>
            </w:r>
            <w:r>
              <w:rPr>
                <w:rFonts w:hint="eastAsia"/>
              </w:rPr>
              <w:t>nit</w:t>
            </w:r>
            <w:proofErr w:type="spellEnd"/>
            <w:r>
              <w:rPr>
                <w:rFonts w:hint="eastAsia"/>
              </w:rPr>
              <w:t>函数传入的配置，将用于模拟</w:t>
            </w:r>
            <w:r>
              <w:rPr>
                <w:rFonts w:hint="eastAsia"/>
              </w:rPr>
              <w:t>E</w:t>
            </w:r>
            <w:r w:rsidR="004528A8">
              <w:t>EP</w:t>
            </w:r>
            <w:r>
              <w:rPr>
                <w:rFonts w:hint="eastAsia"/>
              </w:rPr>
              <w:t>的</w:t>
            </w:r>
            <w:r>
              <w:t>F</w:t>
            </w:r>
            <w:r w:rsidR="001F28C8">
              <w:t>LASH</w:t>
            </w:r>
            <w:r>
              <w:rPr>
                <w:rFonts w:hint="eastAsia"/>
              </w:rPr>
              <w:t>空间格式化，所以此函数需要在</w:t>
            </w:r>
            <w:proofErr w:type="spellStart"/>
            <w:r w:rsidR="001F28C8">
              <w:t>EEP</w:t>
            </w:r>
            <w:r>
              <w:t>_I</w:t>
            </w:r>
            <w:r>
              <w:rPr>
                <w:rFonts w:hint="eastAsia"/>
              </w:rPr>
              <w:t>nit</w:t>
            </w:r>
            <w:proofErr w:type="spellEnd"/>
            <w:r>
              <w:rPr>
                <w:rFonts w:hint="eastAsia"/>
              </w:rPr>
              <w:t>之后使用；</w:t>
            </w:r>
          </w:p>
          <w:p w14:paraId="4BA85F58" w14:textId="08AB3342" w:rsidR="00557771" w:rsidRDefault="00557771" w:rsidP="00C1662C">
            <w:pPr>
              <w:cnfStyle w:val="000000000000" w:firstRow="0" w:lastRow="0" w:firstColumn="0" w:lastColumn="0" w:oddVBand="0" w:evenVBand="0" w:oddHBand="0" w:evenHBand="0" w:firstRowFirstColumn="0" w:firstRowLastColumn="0" w:lastRowFirstColumn="0" w:lastRowLastColumn="0"/>
            </w:pPr>
            <w:r>
              <w:rPr>
                <w:rFonts w:hint="eastAsia"/>
              </w:rPr>
              <w:t>2.</w:t>
            </w:r>
            <w:r>
              <w:t xml:space="preserve"> </w:t>
            </w:r>
            <w:r>
              <w:rPr>
                <w:rFonts w:hint="eastAsia"/>
              </w:rPr>
              <w:t>未调用</w:t>
            </w:r>
            <w:proofErr w:type="spellStart"/>
            <w:r w:rsidR="001F28C8">
              <w:t>EEP</w:t>
            </w:r>
            <w:r>
              <w:t>_I</w:t>
            </w:r>
            <w:r>
              <w:rPr>
                <w:rFonts w:hint="eastAsia"/>
              </w:rPr>
              <w:t>nit</w:t>
            </w:r>
            <w:proofErr w:type="spellEnd"/>
            <w:r>
              <w:rPr>
                <w:rFonts w:hint="eastAsia"/>
              </w:rPr>
              <w:t>，</w:t>
            </w:r>
            <w:r>
              <w:rPr>
                <w:rFonts w:hint="eastAsia"/>
              </w:rPr>
              <w:t xml:space="preserve"> </w:t>
            </w:r>
            <w:r>
              <w:rPr>
                <w:rFonts w:hint="eastAsia"/>
              </w:rPr>
              <w:t>直接调用</w:t>
            </w:r>
            <w:proofErr w:type="spellStart"/>
            <w:r w:rsidR="004528A8">
              <w:t>EEP</w:t>
            </w:r>
            <w:r>
              <w:t>_E</w:t>
            </w:r>
            <w:r>
              <w:rPr>
                <w:rFonts w:hint="eastAsia"/>
              </w:rPr>
              <w:t>rase</w:t>
            </w:r>
            <w:proofErr w:type="spellEnd"/>
            <w:r>
              <w:rPr>
                <w:rFonts w:hint="eastAsia"/>
              </w:rPr>
              <w:t>会导致误擦除</w:t>
            </w:r>
            <w:r>
              <w:t>F</w:t>
            </w:r>
            <w:r w:rsidR="001F28C8">
              <w:t>LASH</w:t>
            </w:r>
            <w:r>
              <w:rPr>
                <w:rFonts w:hint="eastAsia"/>
              </w:rPr>
              <w:t>；</w:t>
            </w:r>
          </w:p>
          <w:p w14:paraId="155E9401" w14:textId="783300BA" w:rsidR="00557771" w:rsidRPr="00DB3676" w:rsidRDefault="00557771" w:rsidP="001B482D">
            <w:pPr>
              <w:cnfStyle w:val="000000000000" w:firstRow="0" w:lastRow="0" w:firstColumn="0" w:lastColumn="0" w:oddVBand="0" w:evenVBand="0" w:oddHBand="0" w:evenHBand="0" w:firstRowFirstColumn="0" w:firstRowLastColumn="0" w:lastRowFirstColumn="0" w:lastRowLastColumn="0"/>
            </w:pPr>
            <w:r>
              <w:rPr>
                <w:rFonts w:hint="eastAsia"/>
              </w:rPr>
              <w:t>3.</w:t>
            </w:r>
            <w:r>
              <w:t xml:space="preserve"> </w:t>
            </w:r>
            <w:r>
              <w:rPr>
                <w:rFonts w:hint="eastAsia"/>
              </w:rPr>
              <w:t>建议只在首次初始化</w:t>
            </w:r>
            <w:r w:rsidR="004528A8">
              <w:rPr>
                <w:rFonts w:hint="eastAsia"/>
              </w:rPr>
              <w:t>模拟</w:t>
            </w:r>
            <w:r w:rsidR="001F28C8">
              <w:t>EEP</w:t>
            </w:r>
            <w:r>
              <w:rPr>
                <w:rFonts w:hint="eastAsia"/>
              </w:rPr>
              <w:t>的时候调用</w:t>
            </w:r>
            <w:proofErr w:type="gramStart"/>
            <w:r>
              <w:rPr>
                <w:rFonts w:hint="eastAsia"/>
              </w:rPr>
              <w:t>一次此</w:t>
            </w:r>
            <w:proofErr w:type="gramEnd"/>
            <w:r>
              <w:rPr>
                <w:rFonts w:hint="eastAsia"/>
              </w:rPr>
              <w:t>函数即可，后续可根据需求继续调用</w:t>
            </w:r>
            <w:r w:rsidR="001F28C8">
              <w:rPr>
                <w:rFonts w:hint="eastAsia"/>
              </w:rPr>
              <w:t>(</w:t>
            </w:r>
            <w:r w:rsidR="001F28C8">
              <w:rPr>
                <w:rFonts w:hint="eastAsia"/>
              </w:rPr>
              <w:t>调用此函数清除所有数据，请慎重</w:t>
            </w:r>
            <w:r w:rsidR="001F28C8">
              <w:t>)</w:t>
            </w:r>
            <w:r>
              <w:rPr>
                <w:rFonts w:hint="eastAsia"/>
              </w:rPr>
              <w:t>；</w:t>
            </w:r>
          </w:p>
        </w:tc>
      </w:tr>
    </w:tbl>
    <w:p w14:paraId="1D55226D" w14:textId="77777777" w:rsidR="00B43638" w:rsidRPr="00B43638" w:rsidRDefault="00B43638" w:rsidP="00B43638"/>
    <w:p w14:paraId="602CEB20" w14:textId="77777777" w:rsidR="00C040D1" w:rsidRDefault="00C040D1" w:rsidP="00C040D1">
      <w:pPr>
        <w:shd w:val="clear" w:color="auto" w:fill="FFF2CC"/>
      </w:pPr>
      <w:r>
        <w:rPr>
          <w:lang w:eastAsia="zh-TW"/>
        </w:rPr>
        <w:object w:dxaOrig="480" w:dyaOrig="480" w14:anchorId="6DB5528D">
          <v:shape id="_x0000_i1029" type="#_x0000_t75" style="width:24.3pt;height:24.3pt" o:ole="">
            <v:imagedata r:id="rId12" o:title=""/>
          </v:shape>
          <o:OLEObject Type="Embed" ProgID="Visio.Drawing.15" ShapeID="_x0000_i1029" DrawAspect="Content" ObjectID="_1750233634" r:id="rId17"/>
        </w:object>
      </w:r>
      <w:r>
        <w:rPr>
          <w:rFonts w:hint="eastAsia"/>
          <w:b/>
        </w:rPr>
        <w:t>注意</w:t>
      </w:r>
      <w:r>
        <w:rPr>
          <w:rFonts w:hint="eastAsia"/>
        </w:rPr>
        <w:t>：</w:t>
      </w:r>
    </w:p>
    <w:p w14:paraId="364506DD" w14:textId="3253A2D6" w:rsidR="00C040D1" w:rsidRDefault="00C040D1" w:rsidP="00C040D1">
      <w:pPr>
        <w:shd w:val="clear" w:color="auto" w:fill="FFF2CC"/>
      </w:pPr>
      <w:r>
        <w:rPr>
          <w:rFonts w:hint="eastAsia"/>
        </w:rPr>
        <w:t>1.</w:t>
      </w:r>
      <w:r>
        <w:t xml:space="preserve">  </w:t>
      </w:r>
      <w:proofErr w:type="spellStart"/>
      <w:r>
        <w:t>EEP_Erase</w:t>
      </w:r>
      <w:proofErr w:type="spellEnd"/>
      <w:r>
        <w:t>( )</w:t>
      </w:r>
      <w:r>
        <w:rPr>
          <w:rFonts w:hint="eastAsia"/>
        </w:rPr>
        <w:t>会根据</w:t>
      </w:r>
      <w:proofErr w:type="spellStart"/>
      <w:r>
        <w:rPr>
          <w:rFonts w:hint="eastAsia"/>
        </w:rPr>
        <w:t>E</w:t>
      </w:r>
      <w:r>
        <w:t>EP_I</w:t>
      </w:r>
      <w:r>
        <w:rPr>
          <w:rFonts w:hint="eastAsia"/>
        </w:rPr>
        <w:t>nit</w:t>
      </w:r>
      <w:proofErr w:type="spellEnd"/>
      <w:r>
        <w:t>( )</w:t>
      </w:r>
      <w:r>
        <w:rPr>
          <w:rFonts w:hint="eastAsia"/>
        </w:rPr>
        <w:t>定义的一些状态变量，进行空间擦除，所以</w:t>
      </w:r>
      <w:proofErr w:type="spellStart"/>
      <w:r>
        <w:rPr>
          <w:rFonts w:hint="eastAsia"/>
        </w:rPr>
        <w:t>E</w:t>
      </w:r>
      <w:r>
        <w:t>EP</w:t>
      </w:r>
      <w:r>
        <w:rPr>
          <w:rFonts w:hint="eastAsia"/>
        </w:rPr>
        <w:t>_</w:t>
      </w:r>
      <w:r>
        <w:t>Erase</w:t>
      </w:r>
      <w:proofErr w:type="spellEnd"/>
      <w:r>
        <w:t>( )</w:t>
      </w:r>
      <w:r w:rsidR="00FF661C">
        <w:rPr>
          <w:rFonts w:hint="eastAsia"/>
        </w:rPr>
        <w:t>必须在完成</w:t>
      </w:r>
      <w:proofErr w:type="spellStart"/>
      <w:r>
        <w:rPr>
          <w:rFonts w:hint="eastAsia"/>
        </w:rPr>
        <w:t>E</w:t>
      </w:r>
      <w:r>
        <w:t>EP</w:t>
      </w:r>
      <w:r>
        <w:rPr>
          <w:rFonts w:hint="eastAsia"/>
        </w:rPr>
        <w:t>_</w:t>
      </w:r>
      <w:r>
        <w:t>Init</w:t>
      </w:r>
      <w:proofErr w:type="spellEnd"/>
      <w:r>
        <w:t>( )</w:t>
      </w:r>
      <w:r>
        <w:rPr>
          <w:rFonts w:hint="eastAsia"/>
        </w:rPr>
        <w:t>后进行调用，否则会造成</w:t>
      </w:r>
      <w:r>
        <w:t>FLASH</w:t>
      </w:r>
      <w:r>
        <w:rPr>
          <w:rFonts w:hint="eastAsia"/>
        </w:rPr>
        <w:t>空间误擦除</w:t>
      </w:r>
      <w:r w:rsidR="00862327">
        <w:rPr>
          <w:rFonts w:hint="eastAsia"/>
        </w:rPr>
        <w:t>；</w:t>
      </w:r>
    </w:p>
    <w:p w14:paraId="164A6E09" w14:textId="4A87FE6B" w:rsidR="00B32090" w:rsidRPr="00562B3C" w:rsidRDefault="00B32090" w:rsidP="00C040D1">
      <w:pPr>
        <w:shd w:val="clear" w:color="auto" w:fill="FFF2CC"/>
      </w:pPr>
      <w:r>
        <w:rPr>
          <w:rFonts w:hint="eastAsia"/>
        </w:rPr>
        <w:t>2.</w:t>
      </w:r>
      <w:r>
        <w:t xml:space="preserve"> </w:t>
      </w:r>
      <w:proofErr w:type="spellStart"/>
      <w:r>
        <w:t>EEP_E</w:t>
      </w:r>
      <w:r>
        <w:rPr>
          <w:rFonts w:hint="eastAsia"/>
        </w:rPr>
        <w:t>rase</w:t>
      </w:r>
      <w:proofErr w:type="spellEnd"/>
      <w:r>
        <w:t>( )</w:t>
      </w:r>
      <w:r>
        <w:rPr>
          <w:rFonts w:hint="eastAsia"/>
        </w:rPr>
        <w:t>会擦除用于模拟</w:t>
      </w:r>
      <w:r>
        <w:rPr>
          <w:rFonts w:hint="eastAsia"/>
        </w:rPr>
        <w:t>E</w:t>
      </w:r>
      <w:r>
        <w:t>EP</w:t>
      </w:r>
      <w:r>
        <w:rPr>
          <w:rFonts w:hint="eastAsia"/>
        </w:rPr>
        <w:t>的整个</w:t>
      </w:r>
      <w:r>
        <w:rPr>
          <w:rFonts w:hint="eastAsia"/>
        </w:rPr>
        <w:t>F</w:t>
      </w:r>
      <w:r>
        <w:t xml:space="preserve">LASH </w:t>
      </w:r>
      <w:r>
        <w:rPr>
          <w:rFonts w:hint="eastAsia"/>
        </w:rPr>
        <w:t>空间，</w:t>
      </w:r>
      <w:r w:rsidR="00862327">
        <w:rPr>
          <w:rFonts w:hint="eastAsia"/>
        </w:rPr>
        <w:t>为了防止无效数据干扰，</w:t>
      </w:r>
      <w:r>
        <w:rPr>
          <w:rFonts w:hint="eastAsia"/>
        </w:rPr>
        <w:t>建议只在首次使用</w:t>
      </w:r>
      <w:r w:rsidR="00862327">
        <w:rPr>
          <w:rFonts w:hint="eastAsia"/>
        </w:rPr>
        <w:t>模拟</w:t>
      </w:r>
      <w:r>
        <w:rPr>
          <w:rFonts w:hint="eastAsia"/>
        </w:rPr>
        <w:t>E</w:t>
      </w:r>
      <w:r>
        <w:t>EP</w:t>
      </w:r>
      <w:r>
        <w:rPr>
          <w:rFonts w:hint="eastAsia"/>
        </w:rPr>
        <w:t>的</w:t>
      </w:r>
      <w:r w:rsidR="00862327">
        <w:rPr>
          <w:rFonts w:hint="eastAsia"/>
        </w:rPr>
        <w:t>时候</w:t>
      </w:r>
      <w:r>
        <w:rPr>
          <w:rFonts w:hint="eastAsia"/>
        </w:rPr>
        <w:t>调用此函数，其他时候如无特殊需要，不建议调用（调用此函数会</w:t>
      </w:r>
      <w:r w:rsidR="00862327">
        <w:rPr>
          <w:rFonts w:hint="eastAsia"/>
        </w:rPr>
        <w:t>擦</w:t>
      </w:r>
      <w:r>
        <w:rPr>
          <w:rFonts w:hint="eastAsia"/>
        </w:rPr>
        <w:t>除模拟</w:t>
      </w:r>
      <w:r>
        <w:rPr>
          <w:rFonts w:hint="eastAsia"/>
        </w:rPr>
        <w:t>E</w:t>
      </w:r>
      <w:r>
        <w:t>EP</w:t>
      </w:r>
      <w:r>
        <w:rPr>
          <w:rFonts w:hint="eastAsia"/>
        </w:rPr>
        <w:t>存储的所有数据）</w:t>
      </w:r>
      <w:r w:rsidR="00862327">
        <w:rPr>
          <w:rFonts w:hint="eastAsia"/>
        </w:rPr>
        <w:t>。</w:t>
      </w:r>
    </w:p>
    <w:p w14:paraId="1E42C71C" w14:textId="4C838D53" w:rsidR="00557771" w:rsidRDefault="001F28C8" w:rsidP="00557771">
      <w:pPr>
        <w:pStyle w:val="2"/>
      </w:pPr>
      <w:bookmarkStart w:id="37" w:name="_Toc139620824"/>
      <w:proofErr w:type="spellStart"/>
      <w:r>
        <w:t>EEP</w:t>
      </w:r>
      <w:r w:rsidR="00557771">
        <w:t>_</w:t>
      </w:r>
      <w:proofErr w:type="gramStart"/>
      <w:r w:rsidR="00557771">
        <w:t>Write</w:t>
      </w:r>
      <w:proofErr w:type="spellEnd"/>
      <w:r w:rsidR="00557771">
        <w:t>( )</w:t>
      </w:r>
      <w:bookmarkEnd w:id="37"/>
      <w:proofErr w:type="gramEnd"/>
    </w:p>
    <w:p w14:paraId="303E4B27" w14:textId="51CA4305" w:rsidR="00B43638" w:rsidRDefault="00B43638" w:rsidP="00B43638">
      <w:pPr>
        <w:pStyle w:val="a5"/>
        <w:keepNext/>
      </w:pPr>
      <w:bookmarkStart w:id="38" w:name="_Toc139615522"/>
      <w:r>
        <w:rPr>
          <w:rFonts w:hint="eastAsia"/>
        </w:rPr>
        <w:t>表格</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2D0B76">
        <w:rPr>
          <w:noProof/>
        </w:rPr>
        <w:t>4</w:t>
      </w:r>
      <w:r>
        <w:fldChar w:fldCharType="end"/>
      </w:r>
      <w:r>
        <w:noBreakHyphen/>
      </w:r>
      <w:r>
        <w:fldChar w:fldCharType="begin"/>
      </w:r>
      <w:r>
        <w:instrText xml:space="preserve"> </w:instrText>
      </w:r>
      <w:r>
        <w:rPr>
          <w:rFonts w:hint="eastAsia"/>
        </w:rPr>
        <w:instrText xml:space="preserve">SEQ </w:instrText>
      </w:r>
      <w:r>
        <w:rPr>
          <w:rFonts w:hint="eastAsia"/>
        </w:rPr>
        <w:instrText>表格</w:instrText>
      </w:r>
      <w:r>
        <w:rPr>
          <w:rFonts w:hint="eastAsia"/>
        </w:rPr>
        <w:instrText xml:space="preserve"> \* ARABIC \s 1</w:instrText>
      </w:r>
      <w:r>
        <w:instrText xml:space="preserve"> </w:instrText>
      </w:r>
      <w:r>
        <w:fldChar w:fldCharType="separate"/>
      </w:r>
      <w:r w:rsidR="002D0B76">
        <w:rPr>
          <w:noProof/>
        </w:rPr>
        <w:t>3</w:t>
      </w:r>
      <w:r>
        <w:fldChar w:fldCharType="end"/>
      </w:r>
      <w:r>
        <w:t xml:space="preserve"> </w:t>
      </w:r>
      <w:proofErr w:type="spellStart"/>
      <w:r>
        <w:t>EEP_Write</w:t>
      </w:r>
      <w:proofErr w:type="spellEnd"/>
      <w:r>
        <w:t>( )</w:t>
      </w:r>
      <w:bookmarkEnd w:id="38"/>
    </w:p>
    <w:tbl>
      <w:tblPr>
        <w:tblStyle w:val="afff2"/>
        <w:tblW w:w="0" w:type="auto"/>
        <w:tblLook w:val="04A0" w:firstRow="1" w:lastRow="0" w:firstColumn="1" w:lastColumn="0" w:noHBand="0" w:noVBand="1"/>
      </w:tblPr>
      <w:tblGrid>
        <w:gridCol w:w="1119"/>
        <w:gridCol w:w="7877"/>
      </w:tblGrid>
      <w:tr w:rsidR="00557771" w14:paraId="1BC6D752" w14:textId="77777777" w:rsidTr="00C1662C">
        <w:tc>
          <w:tcPr>
            <w:cnfStyle w:val="001000000000" w:firstRow="0" w:lastRow="0" w:firstColumn="1" w:lastColumn="0" w:oddVBand="0" w:evenVBand="0" w:oddHBand="0" w:evenHBand="0" w:firstRowFirstColumn="0" w:firstRowLastColumn="0" w:lastRowFirstColumn="0" w:lastRowLastColumn="0"/>
            <w:tcW w:w="1119" w:type="dxa"/>
          </w:tcPr>
          <w:p w14:paraId="02DD501F" w14:textId="77777777" w:rsidR="00557771" w:rsidRDefault="00557771" w:rsidP="00C1662C">
            <w:r>
              <w:rPr>
                <w:rFonts w:hint="eastAsia"/>
              </w:rPr>
              <w:t>接口名称</w:t>
            </w:r>
          </w:p>
        </w:tc>
        <w:tc>
          <w:tcPr>
            <w:tcW w:w="7877" w:type="dxa"/>
          </w:tcPr>
          <w:p w14:paraId="30B2A1C5" w14:textId="77777777" w:rsidR="001F28C8" w:rsidRDefault="001F28C8" w:rsidP="001F28C8">
            <w:pPr>
              <w:cnfStyle w:val="000000000000" w:firstRow="0" w:lastRow="0" w:firstColumn="0" w:lastColumn="0" w:oddVBand="0" w:evenVBand="0" w:oddHBand="0" w:evenHBand="0" w:firstRowFirstColumn="0" w:firstRowLastColumn="0" w:lastRowFirstColumn="0" w:lastRowLastColumn="0"/>
              <w:rPr>
                <w:b/>
                <w:bCs/>
              </w:rPr>
            </w:pPr>
            <w:proofErr w:type="spellStart"/>
            <w:r>
              <w:rPr>
                <w:rFonts w:hint="eastAsia"/>
              </w:rPr>
              <w:t>e</w:t>
            </w:r>
            <w:r>
              <w:t>ep_status_t</w:t>
            </w:r>
            <w:proofErr w:type="spellEnd"/>
            <w:r w:rsidRPr="007D550C">
              <w:t xml:space="preserve"> </w:t>
            </w:r>
            <w:proofErr w:type="spellStart"/>
            <w:r>
              <w:t>EEP</w:t>
            </w:r>
            <w:r w:rsidR="00557771" w:rsidRPr="007D550C">
              <w:t>_</w:t>
            </w:r>
            <w:proofErr w:type="gramStart"/>
            <w:r w:rsidR="00557771" w:rsidRPr="007D550C">
              <w:t>Write</w:t>
            </w:r>
            <w:proofErr w:type="spellEnd"/>
            <w:r w:rsidR="00557771" w:rsidRPr="007D550C">
              <w:rPr>
                <w:b/>
                <w:bCs/>
              </w:rPr>
              <w:t>(</w:t>
            </w:r>
            <w:proofErr w:type="gramEnd"/>
            <w:r>
              <w:rPr>
                <w:b/>
                <w:bCs/>
              </w:rPr>
              <w:t xml:space="preserve">       </w:t>
            </w:r>
          </w:p>
          <w:p w14:paraId="57CA074A" w14:textId="14B7235B" w:rsidR="00557771" w:rsidRPr="007D550C" w:rsidRDefault="001F28C8" w:rsidP="001F28C8">
            <w:pPr>
              <w:ind w:firstLineChars="1400" w:firstLine="2240"/>
              <w:cnfStyle w:val="000000000000" w:firstRow="0" w:lastRow="0" w:firstColumn="0" w:lastColumn="0" w:oddVBand="0" w:evenVBand="0" w:oddHBand="0" w:evenHBand="0" w:firstRowFirstColumn="0" w:firstRowLastColumn="0" w:lastRowFirstColumn="0" w:lastRowLastColumn="0"/>
            </w:pPr>
            <w:r>
              <w:t xml:space="preserve">uint32_t </w:t>
            </w:r>
            <w:proofErr w:type="spellStart"/>
            <w:r>
              <w:rPr>
                <w:rFonts w:hint="eastAsia"/>
              </w:rPr>
              <w:t>a</w:t>
            </w:r>
            <w:r w:rsidR="00557771" w:rsidRPr="007D550C">
              <w:t>ddr</w:t>
            </w:r>
            <w:proofErr w:type="spellEnd"/>
            <w:r w:rsidR="00557771" w:rsidRPr="007D550C">
              <w:rPr>
                <w:b/>
                <w:bCs/>
              </w:rPr>
              <w:t>,</w:t>
            </w:r>
            <w:r w:rsidR="00557771" w:rsidRPr="007D550C">
              <w:t xml:space="preserve"> </w:t>
            </w:r>
          </w:p>
          <w:p w14:paraId="7C868B01" w14:textId="6ED51DDE" w:rsidR="00557771" w:rsidRPr="007D550C" w:rsidRDefault="001F28C8" w:rsidP="00C1662C">
            <w:pPr>
              <w:ind w:firstLineChars="1400" w:firstLine="2240"/>
              <w:cnfStyle w:val="000000000000" w:firstRow="0" w:lastRow="0" w:firstColumn="0" w:lastColumn="0" w:oddVBand="0" w:evenVBand="0" w:oddHBand="0" w:evenHBand="0" w:firstRowFirstColumn="0" w:firstRowLastColumn="0" w:lastRowFirstColumn="0" w:lastRowLastColumn="0"/>
            </w:pPr>
            <w:proofErr w:type="spellStart"/>
            <w:r>
              <w:t>const</w:t>
            </w:r>
            <w:proofErr w:type="spellEnd"/>
            <w:r>
              <w:t xml:space="preserve"> uint8</w:t>
            </w:r>
            <w:r w:rsidR="00557771" w:rsidRPr="007D550C">
              <w:t xml:space="preserve">_t </w:t>
            </w:r>
            <w:r w:rsidR="00557771" w:rsidRPr="007D550C">
              <w:rPr>
                <w:b/>
                <w:bCs/>
              </w:rPr>
              <w:t>*</w:t>
            </w:r>
            <w:r w:rsidR="00557771" w:rsidRPr="007D550C">
              <w:t>data</w:t>
            </w:r>
            <w:r w:rsidR="00557771" w:rsidRPr="007D550C">
              <w:rPr>
                <w:b/>
                <w:bCs/>
              </w:rPr>
              <w:t>,</w:t>
            </w:r>
            <w:r w:rsidR="00557771" w:rsidRPr="007D550C">
              <w:t xml:space="preserve"> </w:t>
            </w:r>
          </w:p>
          <w:p w14:paraId="203CF0BE" w14:textId="31BC60E7" w:rsidR="001F28C8" w:rsidRDefault="00557771" w:rsidP="00C1662C">
            <w:pPr>
              <w:ind w:firstLineChars="1400" w:firstLine="2240"/>
              <w:cnfStyle w:val="000000000000" w:firstRow="0" w:lastRow="0" w:firstColumn="0" w:lastColumn="0" w:oddVBand="0" w:evenVBand="0" w:oddHBand="0" w:evenHBand="0" w:firstRowFirstColumn="0" w:firstRowLastColumn="0" w:lastRowFirstColumn="0" w:lastRowLastColumn="0"/>
            </w:pPr>
            <w:r w:rsidRPr="007D550C">
              <w:t xml:space="preserve">uint16_t </w:t>
            </w:r>
            <w:r w:rsidR="001F28C8">
              <w:t>size</w:t>
            </w:r>
          </w:p>
          <w:p w14:paraId="30E6A7F9" w14:textId="638C7AC0" w:rsidR="00557771" w:rsidRDefault="00557771" w:rsidP="00C1662C">
            <w:pPr>
              <w:cnfStyle w:val="000000000000" w:firstRow="0" w:lastRow="0" w:firstColumn="0" w:lastColumn="0" w:oddVBand="0" w:evenVBand="0" w:oddHBand="0" w:evenHBand="0" w:firstRowFirstColumn="0" w:firstRowLastColumn="0" w:lastRowFirstColumn="0" w:lastRowLastColumn="0"/>
            </w:pPr>
            <w:r w:rsidRPr="007D550C">
              <w:rPr>
                <w:b/>
                <w:bCs/>
              </w:rPr>
              <w:t>)</w:t>
            </w:r>
          </w:p>
        </w:tc>
      </w:tr>
      <w:tr w:rsidR="00557771" w14:paraId="6E633B8F" w14:textId="77777777" w:rsidTr="00C1662C">
        <w:tc>
          <w:tcPr>
            <w:cnfStyle w:val="001000000000" w:firstRow="0" w:lastRow="0" w:firstColumn="1" w:lastColumn="0" w:oddVBand="0" w:evenVBand="0" w:oddHBand="0" w:evenHBand="0" w:firstRowFirstColumn="0" w:firstRowLastColumn="0" w:lastRowFirstColumn="0" w:lastRowLastColumn="0"/>
            <w:tcW w:w="1119" w:type="dxa"/>
          </w:tcPr>
          <w:p w14:paraId="363F32CA" w14:textId="77777777" w:rsidR="00557771" w:rsidRDefault="00557771" w:rsidP="00C1662C">
            <w:r>
              <w:rPr>
                <w:rFonts w:hint="eastAsia"/>
              </w:rPr>
              <w:t>功能</w:t>
            </w:r>
          </w:p>
        </w:tc>
        <w:tc>
          <w:tcPr>
            <w:tcW w:w="7877" w:type="dxa"/>
          </w:tcPr>
          <w:p w14:paraId="318C4C98" w14:textId="2244F3B0" w:rsidR="00557771" w:rsidRDefault="00557771" w:rsidP="00FB0CE8">
            <w:pPr>
              <w:cnfStyle w:val="000000000000" w:firstRow="0" w:lastRow="0" w:firstColumn="0" w:lastColumn="0" w:oddVBand="0" w:evenVBand="0" w:oddHBand="0" w:evenHBand="0" w:firstRowFirstColumn="0" w:firstRowLastColumn="0" w:lastRowFirstColumn="0" w:lastRowLastColumn="0"/>
            </w:pPr>
            <w:r>
              <w:rPr>
                <w:rFonts w:eastAsiaTheme="minorEastAsia" w:hint="eastAsia"/>
              </w:rPr>
              <w:t>从逻辑地址</w:t>
            </w:r>
            <w:proofErr w:type="spellStart"/>
            <w:r w:rsidR="001F28C8">
              <w:rPr>
                <w:rFonts w:eastAsiaTheme="minorEastAsia"/>
              </w:rPr>
              <w:t>a</w:t>
            </w:r>
            <w:r>
              <w:rPr>
                <w:rFonts w:eastAsiaTheme="minorEastAsia"/>
              </w:rPr>
              <w:t>ddr</w:t>
            </w:r>
            <w:proofErr w:type="spellEnd"/>
            <w:r>
              <w:rPr>
                <w:rFonts w:eastAsiaTheme="minorEastAsia" w:hint="eastAsia"/>
              </w:rPr>
              <w:t>开始写入</w:t>
            </w:r>
            <w:r w:rsidR="001F28C8">
              <w:rPr>
                <w:rFonts w:eastAsiaTheme="minorEastAsia"/>
              </w:rPr>
              <w:t>size</w:t>
            </w:r>
            <w:proofErr w:type="gramStart"/>
            <w:r>
              <w:rPr>
                <w:rFonts w:eastAsiaTheme="minorEastAsia" w:hint="eastAsia"/>
              </w:rPr>
              <w:t>个</w:t>
            </w:r>
            <w:proofErr w:type="gramEnd"/>
            <w:r w:rsidR="00FB0CE8">
              <w:rPr>
                <w:rFonts w:eastAsiaTheme="minorEastAsia" w:hint="eastAsia"/>
              </w:rPr>
              <w:t>字节</w:t>
            </w:r>
            <w:r>
              <w:rPr>
                <w:rFonts w:eastAsiaTheme="minorEastAsia" w:hint="eastAsia"/>
              </w:rPr>
              <w:t>数据，数据源为</w:t>
            </w:r>
            <w:r>
              <w:rPr>
                <w:rFonts w:eastAsiaTheme="minorEastAsia" w:hint="eastAsia"/>
              </w:rPr>
              <w:t>d</w:t>
            </w:r>
            <w:r>
              <w:rPr>
                <w:rFonts w:eastAsiaTheme="minorEastAsia"/>
              </w:rPr>
              <w:t>ata</w:t>
            </w:r>
          </w:p>
        </w:tc>
      </w:tr>
      <w:tr w:rsidR="00557771" w14:paraId="3691F6C7" w14:textId="77777777" w:rsidTr="00C1662C">
        <w:tc>
          <w:tcPr>
            <w:cnfStyle w:val="001000000000" w:firstRow="0" w:lastRow="0" w:firstColumn="1" w:lastColumn="0" w:oddVBand="0" w:evenVBand="0" w:oddHBand="0" w:evenHBand="0" w:firstRowFirstColumn="0" w:firstRowLastColumn="0" w:lastRowFirstColumn="0" w:lastRowLastColumn="0"/>
            <w:tcW w:w="1119" w:type="dxa"/>
          </w:tcPr>
          <w:p w14:paraId="16491138" w14:textId="66308EB4" w:rsidR="00557771" w:rsidRDefault="00FB0CE8" w:rsidP="00C1662C">
            <w:proofErr w:type="spellStart"/>
            <w:r>
              <w:t>a</w:t>
            </w:r>
            <w:r w:rsidR="00557771">
              <w:t>ddr</w:t>
            </w:r>
            <w:proofErr w:type="spellEnd"/>
          </w:p>
        </w:tc>
        <w:tc>
          <w:tcPr>
            <w:tcW w:w="7877" w:type="dxa"/>
          </w:tcPr>
          <w:p w14:paraId="0C265B87" w14:textId="303A6A60" w:rsidR="00557771" w:rsidRDefault="00557771" w:rsidP="00FB0CE8">
            <w:pPr>
              <w:cnfStyle w:val="000000000000" w:firstRow="0" w:lastRow="0" w:firstColumn="0" w:lastColumn="0" w:oddVBand="0" w:evenVBand="0" w:oddHBand="0" w:evenHBand="0" w:firstRowFirstColumn="0" w:firstRowLastColumn="0" w:lastRowFirstColumn="0" w:lastRowLastColumn="0"/>
            </w:pPr>
            <w:r>
              <w:rPr>
                <w:rFonts w:hint="eastAsia"/>
              </w:rPr>
              <w:t>需要写入数据的</w:t>
            </w:r>
            <w:r w:rsidR="00FB0CE8">
              <w:rPr>
                <w:rFonts w:hint="eastAsia"/>
              </w:rPr>
              <w:t>起始逻辑地址</w:t>
            </w:r>
          </w:p>
        </w:tc>
      </w:tr>
      <w:tr w:rsidR="00557771" w14:paraId="7CE1E4F2" w14:textId="77777777" w:rsidTr="00C1662C">
        <w:tc>
          <w:tcPr>
            <w:cnfStyle w:val="001000000000" w:firstRow="0" w:lastRow="0" w:firstColumn="1" w:lastColumn="0" w:oddVBand="0" w:evenVBand="0" w:oddHBand="0" w:evenHBand="0" w:firstRowFirstColumn="0" w:firstRowLastColumn="0" w:lastRowFirstColumn="0" w:lastRowLastColumn="0"/>
            <w:tcW w:w="1119" w:type="dxa"/>
          </w:tcPr>
          <w:p w14:paraId="18B4F4A1" w14:textId="120DF431" w:rsidR="00557771" w:rsidRDefault="00557771" w:rsidP="00FB0CE8">
            <w:r>
              <w:rPr>
                <w:rFonts w:hint="eastAsia"/>
              </w:rPr>
              <w:t>data</w:t>
            </w:r>
          </w:p>
        </w:tc>
        <w:tc>
          <w:tcPr>
            <w:tcW w:w="7877" w:type="dxa"/>
          </w:tcPr>
          <w:p w14:paraId="71199123" w14:textId="034FF23A" w:rsidR="00557771" w:rsidRDefault="00557771" w:rsidP="00C1662C">
            <w:pPr>
              <w:cnfStyle w:val="000000000000" w:firstRow="0" w:lastRow="0" w:firstColumn="0" w:lastColumn="0" w:oddVBand="0" w:evenVBand="0" w:oddHBand="0" w:evenHBand="0" w:firstRowFirstColumn="0" w:firstRowLastColumn="0" w:lastRowFirstColumn="0" w:lastRowLastColumn="0"/>
            </w:pPr>
            <w:r>
              <w:rPr>
                <w:rFonts w:hint="eastAsia"/>
              </w:rPr>
              <w:t>数据源，</w:t>
            </w:r>
            <w:r>
              <w:rPr>
                <w:rFonts w:hint="eastAsia"/>
              </w:rPr>
              <w:t xml:space="preserve"> </w:t>
            </w:r>
            <w:r>
              <w:rPr>
                <w:rFonts w:hint="eastAsia"/>
              </w:rPr>
              <w:t>指向需要写入的数据</w:t>
            </w:r>
            <w:r w:rsidR="003F5447">
              <w:rPr>
                <w:rFonts w:hint="eastAsia"/>
              </w:rPr>
              <w:t>地址</w:t>
            </w:r>
          </w:p>
        </w:tc>
      </w:tr>
      <w:tr w:rsidR="00557771" w14:paraId="676DFFFC" w14:textId="77777777" w:rsidTr="00C1662C">
        <w:tc>
          <w:tcPr>
            <w:cnfStyle w:val="001000000000" w:firstRow="0" w:lastRow="0" w:firstColumn="1" w:lastColumn="0" w:oddVBand="0" w:evenVBand="0" w:oddHBand="0" w:evenHBand="0" w:firstRowFirstColumn="0" w:firstRowLastColumn="0" w:lastRowFirstColumn="0" w:lastRowLastColumn="0"/>
            <w:tcW w:w="1119" w:type="dxa"/>
          </w:tcPr>
          <w:p w14:paraId="01191439" w14:textId="7130D454" w:rsidR="00557771" w:rsidRDefault="00FB0CE8" w:rsidP="00C1662C">
            <w:r>
              <w:rPr>
                <w:rFonts w:hint="eastAsia"/>
              </w:rPr>
              <w:t>size</w:t>
            </w:r>
          </w:p>
        </w:tc>
        <w:tc>
          <w:tcPr>
            <w:tcW w:w="7877" w:type="dxa"/>
          </w:tcPr>
          <w:p w14:paraId="3A298F5F" w14:textId="77777777" w:rsidR="00557771" w:rsidRDefault="00557771" w:rsidP="00C1662C">
            <w:pPr>
              <w:cnfStyle w:val="000000000000" w:firstRow="0" w:lastRow="0" w:firstColumn="0" w:lastColumn="0" w:oddVBand="0" w:evenVBand="0" w:oddHBand="0" w:evenHBand="0" w:firstRowFirstColumn="0" w:firstRowLastColumn="0" w:lastRowFirstColumn="0" w:lastRowLastColumn="0"/>
            </w:pPr>
            <w:r>
              <w:rPr>
                <w:rFonts w:hint="eastAsia"/>
              </w:rPr>
              <w:t>写入数据长度</w:t>
            </w:r>
          </w:p>
        </w:tc>
      </w:tr>
      <w:tr w:rsidR="00557771" w14:paraId="0BA1DA4A" w14:textId="77777777" w:rsidTr="00C1662C">
        <w:tc>
          <w:tcPr>
            <w:cnfStyle w:val="001000000000" w:firstRow="0" w:lastRow="0" w:firstColumn="1" w:lastColumn="0" w:oddVBand="0" w:evenVBand="0" w:oddHBand="0" w:evenHBand="0" w:firstRowFirstColumn="0" w:firstRowLastColumn="0" w:lastRowFirstColumn="0" w:lastRowLastColumn="0"/>
            <w:tcW w:w="1119" w:type="dxa"/>
          </w:tcPr>
          <w:p w14:paraId="02024F00" w14:textId="77777777" w:rsidR="00557771" w:rsidRDefault="00557771" w:rsidP="00C1662C">
            <w:r>
              <w:rPr>
                <w:rFonts w:hint="eastAsia"/>
              </w:rPr>
              <w:t>返回值</w:t>
            </w:r>
          </w:p>
        </w:tc>
        <w:tc>
          <w:tcPr>
            <w:tcW w:w="7877" w:type="dxa"/>
          </w:tcPr>
          <w:p w14:paraId="1E1FC141" w14:textId="5B6C0536" w:rsidR="00FB0CE8" w:rsidRDefault="00FB0CE8" w:rsidP="00FB0CE8">
            <w:pPr>
              <w:cnfStyle w:val="000000000000" w:firstRow="0" w:lastRow="0" w:firstColumn="0" w:lastColumn="0" w:oddVBand="0" w:evenVBand="0" w:oddHBand="0" w:evenHBand="0" w:firstRowFirstColumn="0" w:firstRowLastColumn="0" w:lastRowFirstColumn="0" w:lastRowLastColumn="0"/>
            </w:pPr>
            <w:r>
              <w:t xml:space="preserve">EEP_SUCCESS: </w:t>
            </w:r>
            <w:r w:rsidR="00DB0E05">
              <w:rPr>
                <w:rFonts w:hint="eastAsia"/>
              </w:rPr>
              <w:t>写入</w:t>
            </w:r>
            <w:r>
              <w:rPr>
                <w:rFonts w:hint="eastAsia"/>
              </w:rPr>
              <w:t>操作成功；</w:t>
            </w:r>
          </w:p>
          <w:p w14:paraId="2D9D6E6B" w14:textId="4345A59E" w:rsidR="00557771" w:rsidRDefault="00FB0CE8" w:rsidP="00FB0CE8">
            <w:pPr>
              <w:cnfStyle w:val="000000000000" w:firstRow="0" w:lastRow="0" w:firstColumn="0" w:lastColumn="0" w:oddVBand="0" w:evenVBand="0" w:oddHBand="0" w:evenHBand="0" w:firstRowFirstColumn="0" w:firstRowLastColumn="0" w:lastRowFirstColumn="0" w:lastRowLastColumn="0"/>
            </w:pPr>
            <w:r>
              <w:rPr>
                <w:rFonts w:hint="eastAsia"/>
              </w:rPr>
              <w:t>O</w:t>
            </w:r>
            <w:r>
              <w:t xml:space="preserve">THER: </w:t>
            </w:r>
            <w:r>
              <w:rPr>
                <w:rFonts w:hint="eastAsia"/>
              </w:rPr>
              <w:t>操作失败，</w:t>
            </w:r>
            <w:r>
              <w:rPr>
                <w:rFonts w:hint="eastAsia"/>
              </w:rPr>
              <w:t xml:space="preserve"> </w:t>
            </w:r>
            <w:r>
              <w:rPr>
                <w:rFonts w:hint="eastAsia"/>
              </w:rPr>
              <w:t>具体原因可查看错误代码确认；</w:t>
            </w:r>
          </w:p>
        </w:tc>
      </w:tr>
      <w:tr w:rsidR="00557771" w14:paraId="2B5A37D9" w14:textId="77777777" w:rsidTr="00C1662C">
        <w:tc>
          <w:tcPr>
            <w:cnfStyle w:val="001000000000" w:firstRow="0" w:lastRow="0" w:firstColumn="1" w:lastColumn="0" w:oddVBand="0" w:evenVBand="0" w:oddHBand="0" w:evenHBand="0" w:firstRowFirstColumn="0" w:firstRowLastColumn="0" w:lastRowFirstColumn="0" w:lastRowLastColumn="0"/>
            <w:tcW w:w="1119" w:type="dxa"/>
          </w:tcPr>
          <w:p w14:paraId="5B400413" w14:textId="77777777" w:rsidR="00557771" w:rsidRDefault="00557771" w:rsidP="00C1662C">
            <w:r>
              <w:rPr>
                <w:rFonts w:hint="eastAsia"/>
              </w:rPr>
              <w:t>限制条件</w:t>
            </w:r>
          </w:p>
        </w:tc>
        <w:tc>
          <w:tcPr>
            <w:tcW w:w="7877" w:type="dxa"/>
          </w:tcPr>
          <w:p w14:paraId="41E939C6" w14:textId="1E886253" w:rsidR="00557771" w:rsidRPr="00DB3676" w:rsidRDefault="00FB0CE8" w:rsidP="001B482D">
            <w:pPr>
              <w:cnfStyle w:val="000000000000" w:firstRow="0" w:lastRow="0" w:firstColumn="0" w:lastColumn="0" w:oddVBand="0" w:evenVBand="0" w:oddHBand="0" w:evenHBand="0" w:firstRowFirstColumn="0" w:firstRowLastColumn="0" w:lastRowFirstColumn="0" w:lastRowLastColumn="0"/>
            </w:pPr>
            <w:proofErr w:type="spellStart"/>
            <w:r>
              <w:rPr>
                <w:rFonts w:hint="eastAsia"/>
              </w:rPr>
              <w:t>a</w:t>
            </w:r>
            <w:r w:rsidR="00557771">
              <w:t>ddr</w:t>
            </w:r>
            <w:proofErr w:type="spellEnd"/>
            <w:r>
              <w:t xml:space="preserve"> </w:t>
            </w:r>
            <w:r w:rsidR="00557771">
              <w:t>+</w:t>
            </w:r>
            <w:r>
              <w:t xml:space="preserve"> </w:t>
            </w:r>
            <w:r>
              <w:rPr>
                <w:rFonts w:hint="eastAsia"/>
              </w:rPr>
              <w:t>size</w:t>
            </w:r>
            <w:r w:rsidR="00557771">
              <w:rPr>
                <w:rFonts w:hint="eastAsia"/>
              </w:rPr>
              <w:t>需要小于</w:t>
            </w:r>
            <w:r w:rsidR="003F03CF">
              <w:rPr>
                <w:rFonts w:hint="eastAsia"/>
              </w:rPr>
              <w:t>(</w:t>
            </w:r>
            <w:r>
              <w:t>eepSize</w:t>
            </w:r>
            <w:r w:rsidR="003F03CF">
              <w:t>-1)</w:t>
            </w:r>
          </w:p>
        </w:tc>
      </w:tr>
    </w:tbl>
    <w:p w14:paraId="4E30ACD8" w14:textId="77777777" w:rsidR="00B43638" w:rsidRPr="00B43638" w:rsidRDefault="00B43638" w:rsidP="00B43638"/>
    <w:p w14:paraId="12330ED1" w14:textId="77777777" w:rsidR="00F07128" w:rsidRDefault="00F07128" w:rsidP="00F07128">
      <w:pPr>
        <w:shd w:val="clear" w:color="auto" w:fill="FFF2CC"/>
      </w:pPr>
      <w:r>
        <w:rPr>
          <w:lang w:eastAsia="zh-TW"/>
        </w:rPr>
        <w:object w:dxaOrig="480" w:dyaOrig="480" w14:anchorId="34D2B33E">
          <v:shape id="_x0000_i1030" type="#_x0000_t75" style="width:24.3pt;height:24.3pt" o:ole="">
            <v:imagedata r:id="rId12" o:title=""/>
          </v:shape>
          <o:OLEObject Type="Embed" ProgID="Visio.Drawing.15" ShapeID="_x0000_i1030" DrawAspect="Content" ObjectID="_1750233635" r:id="rId18"/>
        </w:object>
      </w:r>
      <w:r>
        <w:rPr>
          <w:rFonts w:hint="eastAsia"/>
          <w:b/>
        </w:rPr>
        <w:t>注意</w:t>
      </w:r>
      <w:r>
        <w:rPr>
          <w:rFonts w:hint="eastAsia"/>
        </w:rPr>
        <w:t>：</w:t>
      </w:r>
    </w:p>
    <w:p w14:paraId="4BCC31BB" w14:textId="2FB62136" w:rsidR="00F07128" w:rsidRDefault="00F07128" w:rsidP="00F07128">
      <w:pPr>
        <w:shd w:val="clear" w:color="auto" w:fill="FFF2CC"/>
      </w:pPr>
      <w:r>
        <w:rPr>
          <w:rFonts w:hint="eastAsia"/>
        </w:rPr>
        <w:t>1.</w:t>
      </w:r>
      <w:r>
        <w:t xml:space="preserve">  </w:t>
      </w:r>
      <w:proofErr w:type="spellStart"/>
      <w:r>
        <w:t>EEP_W</w:t>
      </w:r>
      <w:r>
        <w:rPr>
          <w:rFonts w:hint="eastAsia"/>
        </w:rPr>
        <w:t>rite</w:t>
      </w:r>
      <w:proofErr w:type="spellEnd"/>
      <w:r>
        <w:t>( )</w:t>
      </w:r>
      <w:r>
        <w:rPr>
          <w:rFonts w:hint="eastAsia"/>
        </w:rPr>
        <w:t>函数需要注意写入地址和写入长度是否超出模拟</w:t>
      </w:r>
      <w:r>
        <w:rPr>
          <w:rFonts w:hint="eastAsia"/>
        </w:rPr>
        <w:t>E</w:t>
      </w:r>
      <w:r>
        <w:t>EP</w:t>
      </w:r>
      <w:r>
        <w:rPr>
          <w:rFonts w:hint="eastAsia"/>
        </w:rPr>
        <w:t>的</w:t>
      </w:r>
      <w:r w:rsidR="00FC38AD">
        <w:rPr>
          <w:rFonts w:hint="eastAsia"/>
        </w:rPr>
        <w:t>范围；</w:t>
      </w:r>
    </w:p>
    <w:p w14:paraId="673D604D" w14:textId="77777777" w:rsidR="00F07128" w:rsidRPr="00F07128" w:rsidRDefault="00F07128" w:rsidP="00F07128"/>
    <w:p w14:paraId="625100D0" w14:textId="58C88687" w:rsidR="00557771" w:rsidRDefault="00557771" w:rsidP="00557771">
      <w:pPr>
        <w:pStyle w:val="2"/>
      </w:pPr>
      <w:bookmarkStart w:id="39" w:name="_Toc139620825"/>
      <w:proofErr w:type="spellStart"/>
      <w:r>
        <w:t>EEP_</w:t>
      </w:r>
      <w:proofErr w:type="gramStart"/>
      <w:r>
        <w:t>Read</w:t>
      </w:r>
      <w:proofErr w:type="spellEnd"/>
      <w:r>
        <w:t>( )</w:t>
      </w:r>
      <w:bookmarkEnd w:id="39"/>
      <w:proofErr w:type="gramEnd"/>
    </w:p>
    <w:p w14:paraId="7B1226CB" w14:textId="4C95E937" w:rsidR="00B43638" w:rsidRDefault="00B43638" w:rsidP="00B43638">
      <w:pPr>
        <w:pStyle w:val="a5"/>
        <w:keepNext/>
      </w:pPr>
      <w:bookmarkStart w:id="40" w:name="_Toc139615523"/>
      <w:r>
        <w:rPr>
          <w:rFonts w:hint="eastAsia"/>
        </w:rPr>
        <w:t>表格</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2D0B76">
        <w:rPr>
          <w:noProof/>
        </w:rPr>
        <w:t>4</w:t>
      </w:r>
      <w:r>
        <w:fldChar w:fldCharType="end"/>
      </w:r>
      <w:r>
        <w:noBreakHyphen/>
      </w:r>
      <w:r>
        <w:fldChar w:fldCharType="begin"/>
      </w:r>
      <w:r>
        <w:instrText xml:space="preserve"> </w:instrText>
      </w:r>
      <w:r>
        <w:rPr>
          <w:rFonts w:hint="eastAsia"/>
        </w:rPr>
        <w:instrText xml:space="preserve">SEQ </w:instrText>
      </w:r>
      <w:r>
        <w:rPr>
          <w:rFonts w:hint="eastAsia"/>
        </w:rPr>
        <w:instrText>表格</w:instrText>
      </w:r>
      <w:r>
        <w:rPr>
          <w:rFonts w:hint="eastAsia"/>
        </w:rPr>
        <w:instrText xml:space="preserve"> \* ARABIC \s 1</w:instrText>
      </w:r>
      <w:r>
        <w:instrText xml:space="preserve"> </w:instrText>
      </w:r>
      <w:r>
        <w:fldChar w:fldCharType="separate"/>
      </w:r>
      <w:r w:rsidR="002D0B76">
        <w:rPr>
          <w:noProof/>
        </w:rPr>
        <w:t>4</w:t>
      </w:r>
      <w:r>
        <w:fldChar w:fldCharType="end"/>
      </w:r>
      <w:r>
        <w:t xml:space="preserve"> </w:t>
      </w:r>
      <w:proofErr w:type="spellStart"/>
      <w:r>
        <w:t>EEP_Read</w:t>
      </w:r>
      <w:proofErr w:type="spellEnd"/>
      <w:r>
        <w:t>( )</w:t>
      </w:r>
      <w:bookmarkEnd w:id="40"/>
    </w:p>
    <w:tbl>
      <w:tblPr>
        <w:tblStyle w:val="afff2"/>
        <w:tblW w:w="0" w:type="auto"/>
        <w:tblLook w:val="04A0" w:firstRow="1" w:lastRow="0" w:firstColumn="1" w:lastColumn="0" w:noHBand="0" w:noVBand="1"/>
      </w:tblPr>
      <w:tblGrid>
        <w:gridCol w:w="1221"/>
        <w:gridCol w:w="7775"/>
      </w:tblGrid>
      <w:tr w:rsidR="00557771" w14:paraId="6A286880" w14:textId="77777777" w:rsidTr="00B43638">
        <w:tc>
          <w:tcPr>
            <w:cnfStyle w:val="001000000000" w:firstRow="0" w:lastRow="0" w:firstColumn="1" w:lastColumn="0" w:oddVBand="0" w:evenVBand="0" w:oddHBand="0" w:evenHBand="0" w:firstRowFirstColumn="0" w:firstRowLastColumn="0" w:lastRowFirstColumn="0" w:lastRowLastColumn="0"/>
            <w:tcW w:w="1221" w:type="dxa"/>
          </w:tcPr>
          <w:p w14:paraId="5899118A" w14:textId="77777777" w:rsidR="00557771" w:rsidRDefault="00557771" w:rsidP="00C1662C">
            <w:r>
              <w:rPr>
                <w:rFonts w:hint="eastAsia"/>
              </w:rPr>
              <w:t>接口名称</w:t>
            </w:r>
          </w:p>
        </w:tc>
        <w:tc>
          <w:tcPr>
            <w:tcW w:w="7775" w:type="dxa"/>
          </w:tcPr>
          <w:p w14:paraId="0342BD25" w14:textId="02F3F518" w:rsidR="00557771" w:rsidRPr="00B35C78" w:rsidRDefault="003F03CF" w:rsidP="00C1662C">
            <w:pPr>
              <w:cnfStyle w:val="000000000000" w:firstRow="0" w:lastRow="0" w:firstColumn="0" w:lastColumn="0" w:oddVBand="0" w:evenVBand="0" w:oddHBand="0" w:evenHBand="0" w:firstRowFirstColumn="0" w:firstRowLastColumn="0" w:lastRowFirstColumn="0" w:lastRowLastColumn="0"/>
            </w:pPr>
            <w:proofErr w:type="spellStart"/>
            <w:r>
              <w:rPr>
                <w:rFonts w:hint="eastAsia"/>
              </w:rPr>
              <w:t>e</w:t>
            </w:r>
            <w:r>
              <w:t>ep_status_</w:t>
            </w:r>
            <w:proofErr w:type="gramStart"/>
            <w:r>
              <w:t>t</w:t>
            </w:r>
            <w:proofErr w:type="spellEnd"/>
            <w:r w:rsidRPr="00B35C78">
              <w:t xml:space="preserve"> </w:t>
            </w:r>
            <w:r>
              <w:t xml:space="preserve"> </w:t>
            </w:r>
            <w:proofErr w:type="spellStart"/>
            <w:r w:rsidR="00557771" w:rsidRPr="00B35C78">
              <w:t>EEP</w:t>
            </w:r>
            <w:proofErr w:type="gramEnd"/>
            <w:r>
              <w:rPr>
                <w:rFonts w:hint="eastAsia"/>
              </w:rPr>
              <w:t>_</w:t>
            </w:r>
            <w:r w:rsidR="00557771" w:rsidRPr="00B35C78">
              <w:t>Read</w:t>
            </w:r>
            <w:proofErr w:type="spellEnd"/>
            <w:r w:rsidR="00557771" w:rsidRPr="00B35C78">
              <w:rPr>
                <w:b/>
                <w:bCs/>
              </w:rPr>
              <w:t>(</w:t>
            </w:r>
            <w:r w:rsidR="00557771" w:rsidRPr="00B35C78">
              <w:t xml:space="preserve"> </w:t>
            </w:r>
          </w:p>
          <w:p w14:paraId="325ED809" w14:textId="39EA386F" w:rsidR="00557771" w:rsidRPr="00B35C78" w:rsidRDefault="003F03CF" w:rsidP="00C1662C">
            <w:pPr>
              <w:ind w:firstLineChars="1400" w:firstLine="2240"/>
              <w:cnfStyle w:val="000000000000" w:firstRow="0" w:lastRow="0" w:firstColumn="0" w:lastColumn="0" w:oddVBand="0" w:evenVBand="0" w:oddHBand="0" w:evenHBand="0" w:firstRowFirstColumn="0" w:firstRowLastColumn="0" w:lastRowFirstColumn="0" w:lastRowLastColumn="0"/>
            </w:pPr>
            <w:r>
              <w:t xml:space="preserve">uint32_t </w:t>
            </w:r>
            <w:proofErr w:type="spellStart"/>
            <w:r>
              <w:t>a</w:t>
            </w:r>
            <w:r w:rsidR="00557771" w:rsidRPr="00B35C78">
              <w:t>ddr</w:t>
            </w:r>
            <w:proofErr w:type="spellEnd"/>
            <w:r w:rsidR="00557771" w:rsidRPr="00B35C78">
              <w:rPr>
                <w:b/>
                <w:bCs/>
              </w:rPr>
              <w:t>,</w:t>
            </w:r>
            <w:r w:rsidR="00557771" w:rsidRPr="00B35C78">
              <w:t xml:space="preserve"> </w:t>
            </w:r>
          </w:p>
          <w:p w14:paraId="7B928F76" w14:textId="25F346B1" w:rsidR="00557771" w:rsidRPr="00B35C78" w:rsidRDefault="003F03CF" w:rsidP="00C1662C">
            <w:pPr>
              <w:ind w:firstLineChars="1400" w:firstLine="2240"/>
              <w:cnfStyle w:val="000000000000" w:firstRow="0" w:lastRow="0" w:firstColumn="0" w:lastColumn="0" w:oddVBand="0" w:evenVBand="0" w:oddHBand="0" w:evenHBand="0" w:firstRowFirstColumn="0" w:firstRowLastColumn="0" w:lastRowFirstColumn="0" w:lastRowLastColumn="0"/>
            </w:pPr>
            <w:r>
              <w:t>uint8</w:t>
            </w:r>
            <w:r w:rsidR="00557771" w:rsidRPr="00B35C78">
              <w:t xml:space="preserve">_t </w:t>
            </w:r>
            <w:r w:rsidR="00557771" w:rsidRPr="00B35C78">
              <w:rPr>
                <w:b/>
                <w:bCs/>
              </w:rPr>
              <w:t>*</w:t>
            </w:r>
            <w:r w:rsidR="00557771" w:rsidRPr="00B35C78">
              <w:t>data</w:t>
            </w:r>
            <w:r w:rsidR="00557771" w:rsidRPr="00B35C78">
              <w:rPr>
                <w:b/>
                <w:bCs/>
              </w:rPr>
              <w:t>,</w:t>
            </w:r>
            <w:r w:rsidR="00557771" w:rsidRPr="00B35C78">
              <w:t xml:space="preserve"> </w:t>
            </w:r>
          </w:p>
          <w:p w14:paraId="147B7AF8" w14:textId="43FD9D45" w:rsidR="003F03CF" w:rsidRDefault="00557771" w:rsidP="00C1662C">
            <w:pPr>
              <w:ind w:firstLineChars="1400" w:firstLine="2240"/>
              <w:cnfStyle w:val="000000000000" w:firstRow="0" w:lastRow="0" w:firstColumn="0" w:lastColumn="0" w:oddVBand="0" w:evenVBand="0" w:oddHBand="0" w:evenHBand="0" w:firstRowFirstColumn="0" w:firstRowLastColumn="0" w:lastRowFirstColumn="0" w:lastRowLastColumn="0"/>
            </w:pPr>
            <w:r w:rsidRPr="00B35C78">
              <w:t xml:space="preserve">uint16_t </w:t>
            </w:r>
            <w:r w:rsidR="003F03CF">
              <w:t>size</w:t>
            </w:r>
          </w:p>
          <w:p w14:paraId="40968991" w14:textId="799CEEA0" w:rsidR="00557771" w:rsidRDefault="00557771" w:rsidP="003F03CF">
            <w:pPr>
              <w:cnfStyle w:val="000000000000" w:firstRow="0" w:lastRow="0" w:firstColumn="0" w:lastColumn="0" w:oddVBand="0" w:evenVBand="0" w:oddHBand="0" w:evenHBand="0" w:firstRowFirstColumn="0" w:firstRowLastColumn="0" w:lastRowFirstColumn="0" w:lastRowLastColumn="0"/>
            </w:pPr>
            <w:r w:rsidRPr="00B35C78">
              <w:rPr>
                <w:b/>
                <w:bCs/>
              </w:rPr>
              <w:t>)</w:t>
            </w:r>
          </w:p>
        </w:tc>
      </w:tr>
      <w:tr w:rsidR="00557771" w14:paraId="7A50C3BA" w14:textId="77777777" w:rsidTr="00B43638">
        <w:tc>
          <w:tcPr>
            <w:cnfStyle w:val="001000000000" w:firstRow="0" w:lastRow="0" w:firstColumn="1" w:lastColumn="0" w:oddVBand="0" w:evenVBand="0" w:oddHBand="0" w:evenHBand="0" w:firstRowFirstColumn="0" w:firstRowLastColumn="0" w:lastRowFirstColumn="0" w:lastRowLastColumn="0"/>
            <w:tcW w:w="1221" w:type="dxa"/>
          </w:tcPr>
          <w:p w14:paraId="2B3DD4C3" w14:textId="77777777" w:rsidR="00557771" w:rsidRDefault="00557771" w:rsidP="00C1662C">
            <w:r>
              <w:rPr>
                <w:rFonts w:hint="eastAsia"/>
              </w:rPr>
              <w:t>功能</w:t>
            </w:r>
          </w:p>
        </w:tc>
        <w:tc>
          <w:tcPr>
            <w:tcW w:w="7775" w:type="dxa"/>
          </w:tcPr>
          <w:p w14:paraId="7E1803A5" w14:textId="78F6D843" w:rsidR="00557771" w:rsidRDefault="00557771" w:rsidP="003F03CF">
            <w:pPr>
              <w:cnfStyle w:val="000000000000" w:firstRow="0" w:lastRow="0" w:firstColumn="0" w:lastColumn="0" w:oddVBand="0" w:evenVBand="0" w:oddHBand="0" w:evenHBand="0" w:firstRowFirstColumn="0" w:firstRowLastColumn="0" w:lastRowFirstColumn="0" w:lastRowLastColumn="0"/>
            </w:pPr>
            <w:r>
              <w:rPr>
                <w:rFonts w:eastAsiaTheme="minorEastAsia" w:hint="eastAsia"/>
              </w:rPr>
              <w:t>从逻辑地址</w:t>
            </w:r>
            <w:proofErr w:type="spellStart"/>
            <w:r w:rsidR="003F03CF">
              <w:rPr>
                <w:rFonts w:eastAsiaTheme="minorEastAsia"/>
              </w:rPr>
              <w:t>a</w:t>
            </w:r>
            <w:r>
              <w:rPr>
                <w:rFonts w:eastAsiaTheme="minorEastAsia"/>
              </w:rPr>
              <w:t>ddr</w:t>
            </w:r>
            <w:proofErr w:type="spellEnd"/>
            <w:r w:rsidR="003F03CF">
              <w:rPr>
                <w:rFonts w:eastAsiaTheme="minorEastAsia" w:hint="eastAsia"/>
              </w:rPr>
              <w:t>开始读取</w:t>
            </w:r>
            <w:r w:rsidR="003F03CF">
              <w:rPr>
                <w:rFonts w:eastAsiaTheme="minorEastAsia" w:hint="eastAsia"/>
              </w:rPr>
              <w:t>size</w:t>
            </w:r>
            <w:proofErr w:type="gramStart"/>
            <w:r>
              <w:rPr>
                <w:rFonts w:eastAsiaTheme="minorEastAsia" w:hint="eastAsia"/>
              </w:rPr>
              <w:t>个</w:t>
            </w:r>
            <w:proofErr w:type="gramEnd"/>
            <w:r>
              <w:rPr>
                <w:rFonts w:eastAsiaTheme="minorEastAsia" w:hint="eastAsia"/>
              </w:rPr>
              <w:t>数据，存放到</w:t>
            </w:r>
            <w:r>
              <w:rPr>
                <w:rFonts w:eastAsiaTheme="minorEastAsia" w:hint="eastAsia"/>
              </w:rPr>
              <w:t>d</w:t>
            </w:r>
            <w:r>
              <w:rPr>
                <w:rFonts w:eastAsiaTheme="minorEastAsia"/>
              </w:rPr>
              <w:t>ata</w:t>
            </w:r>
            <w:r>
              <w:rPr>
                <w:rFonts w:eastAsiaTheme="minorEastAsia" w:hint="eastAsia"/>
              </w:rPr>
              <w:t>中</w:t>
            </w:r>
          </w:p>
        </w:tc>
      </w:tr>
      <w:tr w:rsidR="00557771" w14:paraId="62FD0094" w14:textId="77777777" w:rsidTr="00B43638">
        <w:tc>
          <w:tcPr>
            <w:cnfStyle w:val="001000000000" w:firstRow="0" w:lastRow="0" w:firstColumn="1" w:lastColumn="0" w:oddVBand="0" w:evenVBand="0" w:oddHBand="0" w:evenHBand="0" w:firstRowFirstColumn="0" w:firstRowLastColumn="0" w:lastRowFirstColumn="0" w:lastRowLastColumn="0"/>
            <w:tcW w:w="1221" w:type="dxa"/>
          </w:tcPr>
          <w:p w14:paraId="7B64C3BE" w14:textId="44215AAB" w:rsidR="00557771" w:rsidRDefault="003F03CF" w:rsidP="00C1662C">
            <w:proofErr w:type="spellStart"/>
            <w:r>
              <w:rPr>
                <w:rFonts w:hint="eastAsia"/>
              </w:rPr>
              <w:t>a</w:t>
            </w:r>
            <w:r w:rsidR="00557771">
              <w:t>ddr</w:t>
            </w:r>
            <w:proofErr w:type="spellEnd"/>
          </w:p>
        </w:tc>
        <w:tc>
          <w:tcPr>
            <w:tcW w:w="7775" w:type="dxa"/>
          </w:tcPr>
          <w:p w14:paraId="63B64835" w14:textId="00A045FC" w:rsidR="00557771" w:rsidRDefault="00557771" w:rsidP="00C1662C">
            <w:pPr>
              <w:cnfStyle w:val="000000000000" w:firstRow="0" w:lastRow="0" w:firstColumn="0" w:lastColumn="0" w:oddVBand="0" w:evenVBand="0" w:oddHBand="0" w:evenHBand="0" w:firstRowFirstColumn="0" w:firstRowLastColumn="0" w:lastRowFirstColumn="0" w:lastRowLastColumn="0"/>
            </w:pPr>
            <w:r>
              <w:rPr>
                <w:rFonts w:hint="eastAsia"/>
              </w:rPr>
              <w:t>需要读取的</w:t>
            </w:r>
            <w:r w:rsidR="003F03CF">
              <w:rPr>
                <w:rFonts w:hint="eastAsia"/>
              </w:rPr>
              <w:t>起始</w:t>
            </w:r>
            <w:r>
              <w:rPr>
                <w:rFonts w:hint="eastAsia"/>
              </w:rPr>
              <w:t>逻辑地址</w:t>
            </w:r>
          </w:p>
        </w:tc>
      </w:tr>
      <w:tr w:rsidR="00557771" w:rsidRPr="00BD739C" w14:paraId="31791F91" w14:textId="77777777" w:rsidTr="00B43638">
        <w:tc>
          <w:tcPr>
            <w:cnfStyle w:val="001000000000" w:firstRow="0" w:lastRow="0" w:firstColumn="1" w:lastColumn="0" w:oddVBand="0" w:evenVBand="0" w:oddHBand="0" w:evenHBand="0" w:firstRowFirstColumn="0" w:firstRowLastColumn="0" w:lastRowFirstColumn="0" w:lastRowLastColumn="0"/>
            <w:tcW w:w="1221" w:type="dxa"/>
          </w:tcPr>
          <w:p w14:paraId="1F0C1A1D" w14:textId="7D2AD876" w:rsidR="00557771" w:rsidRDefault="003F03CF" w:rsidP="00C1662C">
            <w:r>
              <w:t>d</w:t>
            </w:r>
            <w:r w:rsidR="00557771">
              <w:rPr>
                <w:rFonts w:hint="eastAsia"/>
              </w:rPr>
              <w:t>ata</w:t>
            </w:r>
          </w:p>
        </w:tc>
        <w:tc>
          <w:tcPr>
            <w:tcW w:w="7775" w:type="dxa"/>
          </w:tcPr>
          <w:p w14:paraId="2E52970A" w14:textId="1AC2E487" w:rsidR="00557771" w:rsidRDefault="00557771" w:rsidP="00C1662C">
            <w:pPr>
              <w:cnfStyle w:val="000000000000" w:firstRow="0" w:lastRow="0" w:firstColumn="0" w:lastColumn="0" w:oddVBand="0" w:evenVBand="0" w:oddHBand="0" w:evenHBand="0" w:firstRowFirstColumn="0" w:firstRowLastColumn="0" w:lastRowFirstColumn="0" w:lastRowLastColumn="0"/>
            </w:pPr>
            <w:r>
              <w:rPr>
                <w:rFonts w:hint="eastAsia"/>
              </w:rPr>
              <w:t>用于存储所读取的数据</w:t>
            </w:r>
            <w:r w:rsidR="003F5447">
              <w:rPr>
                <w:rFonts w:hint="eastAsia"/>
              </w:rPr>
              <w:t>的地址</w:t>
            </w:r>
          </w:p>
        </w:tc>
      </w:tr>
      <w:tr w:rsidR="00557771" w14:paraId="52196164" w14:textId="77777777" w:rsidTr="00B43638">
        <w:tc>
          <w:tcPr>
            <w:cnfStyle w:val="001000000000" w:firstRow="0" w:lastRow="0" w:firstColumn="1" w:lastColumn="0" w:oddVBand="0" w:evenVBand="0" w:oddHBand="0" w:evenHBand="0" w:firstRowFirstColumn="0" w:firstRowLastColumn="0" w:lastRowFirstColumn="0" w:lastRowLastColumn="0"/>
            <w:tcW w:w="1221" w:type="dxa"/>
          </w:tcPr>
          <w:p w14:paraId="0EBCDBB7" w14:textId="0B0CFFD7" w:rsidR="00557771" w:rsidRDefault="003F03CF" w:rsidP="00C1662C">
            <w:r>
              <w:rPr>
                <w:rFonts w:hint="eastAsia"/>
              </w:rPr>
              <w:t>size</w:t>
            </w:r>
          </w:p>
        </w:tc>
        <w:tc>
          <w:tcPr>
            <w:tcW w:w="7775" w:type="dxa"/>
          </w:tcPr>
          <w:p w14:paraId="7E45AD61" w14:textId="77777777" w:rsidR="00557771" w:rsidRDefault="00557771" w:rsidP="00C1662C">
            <w:pPr>
              <w:cnfStyle w:val="000000000000" w:firstRow="0" w:lastRow="0" w:firstColumn="0" w:lastColumn="0" w:oddVBand="0" w:evenVBand="0" w:oddHBand="0" w:evenHBand="0" w:firstRowFirstColumn="0" w:firstRowLastColumn="0" w:lastRowFirstColumn="0" w:lastRowLastColumn="0"/>
            </w:pPr>
            <w:r>
              <w:rPr>
                <w:rFonts w:hint="eastAsia"/>
              </w:rPr>
              <w:t>读取数据长度</w:t>
            </w:r>
          </w:p>
        </w:tc>
      </w:tr>
      <w:tr w:rsidR="00557771" w14:paraId="74D176DB" w14:textId="77777777" w:rsidTr="00B43638">
        <w:tc>
          <w:tcPr>
            <w:cnfStyle w:val="001000000000" w:firstRow="0" w:lastRow="0" w:firstColumn="1" w:lastColumn="0" w:oddVBand="0" w:evenVBand="0" w:oddHBand="0" w:evenHBand="0" w:firstRowFirstColumn="0" w:firstRowLastColumn="0" w:lastRowFirstColumn="0" w:lastRowLastColumn="0"/>
            <w:tcW w:w="1221" w:type="dxa"/>
          </w:tcPr>
          <w:p w14:paraId="32BA1C9C" w14:textId="77777777" w:rsidR="00557771" w:rsidRDefault="00557771" w:rsidP="00C1662C">
            <w:r>
              <w:rPr>
                <w:rFonts w:hint="eastAsia"/>
              </w:rPr>
              <w:t>返回值</w:t>
            </w:r>
          </w:p>
        </w:tc>
        <w:tc>
          <w:tcPr>
            <w:tcW w:w="7775" w:type="dxa"/>
          </w:tcPr>
          <w:p w14:paraId="4D56DBD2" w14:textId="2D36341C" w:rsidR="003F03CF" w:rsidRDefault="003F03CF" w:rsidP="003F03CF">
            <w:pPr>
              <w:cnfStyle w:val="000000000000" w:firstRow="0" w:lastRow="0" w:firstColumn="0" w:lastColumn="0" w:oddVBand="0" w:evenVBand="0" w:oddHBand="0" w:evenHBand="0" w:firstRowFirstColumn="0" w:firstRowLastColumn="0" w:lastRowFirstColumn="0" w:lastRowLastColumn="0"/>
            </w:pPr>
            <w:r>
              <w:t xml:space="preserve">EEP_SUCCESS: </w:t>
            </w:r>
            <w:r w:rsidR="00DB0E05">
              <w:rPr>
                <w:rFonts w:hint="eastAsia"/>
              </w:rPr>
              <w:t>读取</w:t>
            </w:r>
            <w:r>
              <w:rPr>
                <w:rFonts w:hint="eastAsia"/>
              </w:rPr>
              <w:t>操作成功；</w:t>
            </w:r>
          </w:p>
          <w:p w14:paraId="28E85A00" w14:textId="183BF0F1" w:rsidR="00557771" w:rsidRDefault="003F03CF" w:rsidP="003F03CF">
            <w:pPr>
              <w:cnfStyle w:val="000000000000" w:firstRow="0" w:lastRow="0" w:firstColumn="0" w:lastColumn="0" w:oddVBand="0" w:evenVBand="0" w:oddHBand="0" w:evenHBand="0" w:firstRowFirstColumn="0" w:firstRowLastColumn="0" w:lastRowFirstColumn="0" w:lastRowLastColumn="0"/>
            </w:pPr>
            <w:r>
              <w:rPr>
                <w:rFonts w:hint="eastAsia"/>
              </w:rPr>
              <w:t>O</w:t>
            </w:r>
            <w:r>
              <w:t xml:space="preserve">THER: </w:t>
            </w:r>
            <w:r>
              <w:rPr>
                <w:rFonts w:hint="eastAsia"/>
              </w:rPr>
              <w:t>操作失败，</w:t>
            </w:r>
            <w:r>
              <w:rPr>
                <w:rFonts w:hint="eastAsia"/>
              </w:rPr>
              <w:t xml:space="preserve"> </w:t>
            </w:r>
            <w:r>
              <w:rPr>
                <w:rFonts w:hint="eastAsia"/>
              </w:rPr>
              <w:t>具体原因可查看错误代码确认；</w:t>
            </w:r>
          </w:p>
        </w:tc>
      </w:tr>
      <w:tr w:rsidR="00557771" w14:paraId="0E47F5C5" w14:textId="77777777" w:rsidTr="00B43638">
        <w:tc>
          <w:tcPr>
            <w:cnfStyle w:val="001000000000" w:firstRow="0" w:lastRow="0" w:firstColumn="1" w:lastColumn="0" w:oddVBand="0" w:evenVBand="0" w:oddHBand="0" w:evenHBand="0" w:firstRowFirstColumn="0" w:firstRowLastColumn="0" w:lastRowFirstColumn="0" w:lastRowLastColumn="0"/>
            <w:tcW w:w="1221" w:type="dxa"/>
          </w:tcPr>
          <w:p w14:paraId="22C9ACFE" w14:textId="77777777" w:rsidR="00557771" w:rsidRDefault="00557771" w:rsidP="00C1662C">
            <w:r>
              <w:rPr>
                <w:rFonts w:hint="eastAsia"/>
              </w:rPr>
              <w:t>限制条件</w:t>
            </w:r>
          </w:p>
        </w:tc>
        <w:tc>
          <w:tcPr>
            <w:tcW w:w="7775" w:type="dxa"/>
          </w:tcPr>
          <w:p w14:paraId="2DFE4273" w14:textId="37D07475" w:rsidR="00557771" w:rsidRPr="00DB3676" w:rsidRDefault="00557771" w:rsidP="001B482D">
            <w:pPr>
              <w:cnfStyle w:val="000000000000" w:firstRow="0" w:lastRow="0" w:firstColumn="0" w:lastColumn="0" w:oddVBand="0" w:evenVBand="0" w:oddHBand="0" w:evenHBand="0" w:firstRowFirstColumn="0" w:firstRowLastColumn="0" w:lastRowFirstColumn="0" w:lastRowLastColumn="0"/>
            </w:pPr>
            <w:r>
              <w:rPr>
                <w:rFonts w:hint="eastAsia"/>
              </w:rPr>
              <w:t>1.</w:t>
            </w:r>
            <w:r>
              <w:t xml:space="preserve"> </w:t>
            </w:r>
            <w:proofErr w:type="spellStart"/>
            <w:r w:rsidR="003F5447">
              <w:rPr>
                <w:rFonts w:hint="eastAsia"/>
              </w:rPr>
              <w:t>a</w:t>
            </w:r>
            <w:r w:rsidR="003F5447">
              <w:t>ddr</w:t>
            </w:r>
            <w:proofErr w:type="spellEnd"/>
            <w:r w:rsidR="003F5447">
              <w:t xml:space="preserve"> + size</w:t>
            </w:r>
            <w:r>
              <w:rPr>
                <w:rFonts w:hint="eastAsia"/>
              </w:rPr>
              <w:t>需要小于</w:t>
            </w:r>
            <w:proofErr w:type="spellStart"/>
            <w:r w:rsidR="003F5447">
              <w:rPr>
                <w:rFonts w:hint="eastAsia"/>
              </w:rPr>
              <w:t>e</w:t>
            </w:r>
            <w:r w:rsidR="003F5447">
              <w:t>epS</w:t>
            </w:r>
            <w:r>
              <w:t>ize</w:t>
            </w:r>
            <w:proofErr w:type="spellEnd"/>
            <w:r>
              <w:t>;</w:t>
            </w:r>
          </w:p>
        </w:tc>
      </w:tr>
    </w:tbl>
    <w:p w14:paraId="25DD1867" w14:textId="77777777" w:rsidR="00B43638" w:rsidRPr="00B43638" w:rsidRDefault="00B43638" w:rsidP="00B43638"/>
    <w:p w14:paraId="6B565A27" w14:textId="77777777" w:rsidR="00FC38AD" w:rsidRDefault="00FC38AD" w:rsidP="00FC38AD">
      <w:pPr>
        <w:shd w:val="clear" w:color="auto" w:fill="FFF2CC"/>
      </w:pPr>
      <w:r>
        <w:rPr>
          <w:lang w:eastAsia="zh-TW"/>
        </w:rPr>
        <w:object w:dxaOrig="480" w:dyaOrig="480" w14:anchorId="2902CBEF">
          <v:shape id="_x0000_i1031" type="#_x0000_t75" style="width:24.3pt;height:24.3pt" o:ole="">
            <v:imagedata r:id="rId12" o:title=""/>
          </v:shape>
          <o:OLEObject Type="Embed" ProgID="Visio.Drawing.15" ShapeID="_x0000_i1031" DrawAspect="Content" ObjectID="_1750233636" r:id="rId19"/>
        </w:object>
      </w:r>
      <w:r>
        <w:rPr>
          <w:rFonts w:hint="eastAsia"/>
          <w:b/>
        </w:rPr>
        <w:t>注意</w:t>
      </w:r>
      <w:r>
        <w:rPr>
          <w:rFonts w:hint="eastAsia"/>
        </w:rPr>
        <w:t>：</w:t>
      </w:r>
    </w:p>
    <w:p w14:paraId="6ACD6B33" w14:textId="538B6E93" w:rsidR="00FC38AD" w:rsidRPr="00562B3C" w:rsidRDefault="00FC38AD" w:rsidP="00FC38AD">
      <w:pPr>
        <w:shd w:val="clear" w:color="auto" w:fill="FFF2CC"/>
      </w:pPr>
      <w:r>
        <w:rPr>
          <w:rFonts w:hint="eastAsia"/>
        </w:rPr>
        <w:t>1.</w:t>
      </w:r>
      <w:r>
        <w:t xml:space="preserve">  </w:t>
      </w:r>
      <w:proofErr w:type="spellStart"/>
      <w:r>
        <w:t>EEP_Read</w:t>
      </w:r>
      <w:proofErr w:type="spellEnd"/>
      <w:r>
        <w:t>( )</w:t>
      </w:r>
      <w:r>
        <w:rPr>
          <w:rFonts w:hint="eastAsia"/>
        </w:rPr>
        <w:t>函数需要注意读取的地址和读取的长度不要超出模拟</w:t>
      </w:r>
      <w:r>
        <w:rPr>
          <w:rFonts w:hint="eastAsia"/>
        </w:rPr>
        <w:t>E</w:t>
      </w:r>
      <w:r>
        <w:t>EP</w:t>
      </w:r>
      <w:r>
        <w:rPr>
          <w:rFonts w:hint="eastAsia"/>
        </w:rPr>
        <w:t>的范围；</w:t>
      </w:r>
    </w:p>
    <w:p w14:paraId="14E0DAE6" w14:textId="77777777" w:rsidR="00FC38AD" w:rsidRPr="00FC38AD" w:rsidRDefault="00FC38AD" w:rsidP="00FC38AD"/>
    <w:p w14:paraId="52937A0F" w14:textId="09EF986C" w:rsidR="00B83A1D" w:rsidRDefault="00B83A1D" w:rsidP="00B83A1D">
      <w:pPr>
        <w:pStyle w:val="1"/>
        <w:rPr>
          <w:lang w:eastAsia="zh-CN"/>
        </w:rPr>
      </w:pPr>
      <w:bookmarkStart w:id="41" w:name="_Toc139620826"/>
      <w:r>
        <w:rPr>
          <w:rFonts w:hint="eastAsia"/>
          <w:lang w:eastAsia="zh-CN"/>
        </w:rPr>
        <w:t>调试说明</w:t>
      </w:r>
      <w:bookmarkEnd w:id="41"/>
    </w:p>
    <w:p w14:paraId="61CAE578" w14:textId="7E7E086C" w:rsidR="00CC7A1B" w:rsidRDefault="00CC7A1B" w:rsidP="00B83A1D">
      <w:pPr>
        <w:pStyle w:val="afa"/>
        <w:numPr>
          <w:ilvl w:val="0"/>
          <w:numId w:val="19"/>
        </w:numPr>
        <w:ind w:firstLineChars="0"/>
      </w:pPr>
      <w:r>
        <w:rPr>
          <w:rFonts w:hint="eastAsia"/>
        </w:rPr>
        <w:t>发生异常后，可</w:t>
      </w:r>
      <w:r w:rsidR="006C7326">
        <w:rPr>
          <w:rFonts w:hint="eastAsia"/>
        </w:rPr>
        <w:t>通过</w:t>
      </w:r>
      <w:r>
        <w:rPr>
          <w:rFonts w:hint="eastAsia"/>
        </w:rPr>
        <w:t>查看</w:t>
      </w:r>
      <w:r>
        <w:rPr>
          <w:rFonts w:hint="eastAsia"/>
        </w:rPr>
        <w:t>F</w:t>
      </w:r>
      <w:r>
        <w:t>LASH_STAT</w:t>
      </w:r>
      <w:r>
        <w:rPr>
          <w:rFonts w:hint="eastAsia"/>
        </w:rPr>
        <w:t>寄存器是否有错误发生，并且查看用于模拟</w:t>
      </w:r>
      <w:r>
        <w:rPr>
          <w:rFonts w:hint="eastAsia"/>
        </w:rPr>
        <w:t>E</w:t>
      </w:r>
      <w:r>
        <w:t>EP</w:t>
      </w:r>
      <w:r>
        <w:rPr>
          <w:rFonts w:hint="eastAsia"/>
        </w:rPr>
        <w:t>的</w:t>
      </w:r>
      <w:r>
        <w:rPr>
          <w:rFonts w:hint="eastAsia"/>
        </w:rPr>
        <w:t>F</w:t>
      </w:r>
      <w:r>
        <w:t>LASH</w:t>
      </w:r>
      <w:r>
        <w:rPr>
          <w:rFonts w:hint="eastAsia"/>
        </w:rPr>
        <w:t>区域是否被写保护</w:t>
      </w:r>
      <w:r w:rsidR="006C7326">
        <w:rPr>
          <w:rFonts w:hint="eastAsia"/>
        </w:rPr>
        <w:t>了</w:t>
      </w:r>
      <w:r>
        <w:rPr>
          <w:rFonts w:hint="eastAsia"/>
        </w:rPr>
        <w:t>。</w:t>
      </w:r>
    </w:p>
    <w:p w14:paraId="4638D53B" w14:textId="692E5EFF" w:rsidR="00B83A1D" w:rsidRDefault="00B83A1D" w:rsidP="00B83A1D">
      <w:pPr>
        <w:pStyle w:val="afa"/>
        <w:numPr>
          <w:ilvl w:val="0"/>
          <w:numId w:val="19"/>
        </w:numPr>
        <w:ind w:firstLineChars="0"/>
      </w:pPr>
      <w:r>
        <w:rPr>
          <w:rFonts w:hint="eastAsia"/>
        </w:rPr>
        <w:t>更改用于模拟</w:t>
      </w:r>
      <w:r>
        <w:rPr>
          <w:rFonts w:hint="eastAsia"/>
        </w:rPr>
        <w:t>E</w:t>
      </w:r>
      <w:r>
        <w:t>EP</w:t>
      </w:r>
      <w:r>
        <w:rPr>
          <w:rFonts w:hint="eastAsia"/>
        </w:rPr>
        <w:t>的</w:t>
      </w:r>
      <w:r>
        <w:t>SRAM</w:t>
      </w:r>
      <w:r>
        <w:rPr>
          <w:rFonts w:hint="eastAsia"/>
        </w:rPr>
        <w:t>空间，无法更改模拟</w:t>
      </w:r>
      <w:r>
        <w:rPr>
          <w:rFonts w:hint="eastAsia"/>
        </w:rPr>
        <w:t>E</w:t>
      </w:r>
      <w:r>
        <w:t xml:space="preserve">EP </w:t>
      </w:r>
      <w:r>
        <w:rPr>
          <w:rFonts w:hint="eastAsia"/>
        </w:rPr>
        <w:t>存储的值，</w:t>
      </w:r>
      <w:r>
        <w:rPr>
          <w:rFonts w:hint="eastAsia"/>
        </w:rPr>
        <w:t xml:space="preserve"> </w:t>
      </w:r>
      <w:r>
        <w:rPr>
          <w:rFonts w:hint="eastAsia"/>
        </w:rPr>
        <w:t>且用于模拟</w:t>
      </w:r>
      <w:r>
        <w:rPr>
          <w:rFonts w:hint="eastAsia"/>
        </w:rPr>
        <w:t>E</w:t>
      </w:r>
      <w:r>
        <w:t>EP</w:t>
      </w:r>
      <w:r>
        <w:rPr>
          <w:rFonts w:hint="eastAsia"/>
        </w:rPr>
        <w:t>使用的</w:t>
      </w:r>
      <w:r>
        <w:rPr>
          <w:rFonts w:hint="eastAsia"/>
        </w:rPr>
        <w:t>S</w:t>
      </w:r>
      <w:r>
        <w:t>RAM</w:t>
      </w:r>
      <w:r w:rsidR="006C7326">
        <w:rPr>
          <w:rFonts w:hint="eastAsia"/>
        </w:rPr>
        <w:t>空间</w:t>
      </w:r>
      <w:r>
        <w:rPr>
          <w:rFonts w:hint="eastAsia"/>
        </w:rPr>
        <w:t>为</w:t>
      </w:r>
      <w:r>
        <w:t>ee</w:t>
      </w:r>
      <w:r>
        <w:rPr>
          <w:rFonts w:hint="eastAsia"/>
        </w:rPr>
        <w:t>p</w:t>
      </w:r>
      <w:r>
        <w:t>_drv</w:t>
      </w:r>
      <w:r>
        <w:rPr>
          <w:rFonts w:hint="eastAsia"/>
        </w:rPr>
        <w:t>.lib</w:t>
      </w:r>
      <w:r>
        <w:rPr>
          <w:rFonts w:hint="eastAsia"/>
        </w:rPr>
        <w:t>单独使用，建议用户不要操作此段空间。</w:t>
      </w:r>
    </w:p>
    <w:p w14:paraId="5ED27B8F" w14:textId="00504529" w:rsidR="00B83A1D" w:rsidRDefault="00AB6272" w:rsidP="00B83A1D">
      <w:pPr>
        <w:pStyle w:val="afa"/>
        <w:numPr>
          <w:ilvl w:val="0"/>
          <w:numId w:val="19"/>
        </w:numPr>
        <w:ind w:firstLineChars="0"/>
      </w:pPr>
      <w:r>
        <w:rPr>
          <w:rFonts w:hint="eastAsia"/>
        </w:rPr>
        <w:t>在正确的模拟</w:t>
      </w:r>
      <w:r>
        <w:rPr>
          <w:rFonts w:hint="eastAsia"/>
        </w:rPr>
        <w:t>E</w:t>
      </w:r>
      <w:r>
        <w:t>EP</w:t>
      </w:r>
      <w:r>
        <w:rPr>
          <w:rFonts w:hint="eastAsia"/>
        </w:rPr>
        <w:t>操作下，可以通过查看用于模拟</w:t>
      </w:r>
      <w:r>
        <w:rPr>
          <w:rFonts w:hint="eastAsia"/>
        </w:rPr>
        <w:t>E</w:t>
      </w:r>
      <w:r>
        <w:t>EP</w:t>
      </w:r>
      <w:r>
        <w:rPr>
          <w:rFonts w:hint="eastAsia"/>
        </w:rPr>
        <w:t>的</w:t>
      </w:r>
      <w:r w:rsidR="00B83A1D">
        <w:rPr>
          <w:rFonts w:hint="eastAsia"/>
        </w:rPr>
        <w:t>S</w:t>
      </w:r>
      <w:r w:rsidR="00B83A1D">
        <w:t xml:space="preserve">RAM </w:t>
      </w:r>
      <w:r w:rsidR="00B83A1D">
        <w:rPr>
          <w:rFonts w:hint="eastAsia"/>
        </w:rPr>
        <w:t>空间数据</w:t>
      </w:r>
      <w:r>
        <w:rPr>
          <w:rFonts w:hint="eastAsia"/>
        </w:rPr>
        <w:t>确定</w:t>
      </w:r>
      <w:r w:rsidR="00B83A1D">
        <w:rPr>
          <w:rFonts w:hint="eastAsia"/>
        </w:rPr>
        <w:t>模拟</w:t>
      </w:r>
      <w:r w:rsidR="00B83A1D">
        <w:rPr>
          <w:rFonts w:hint="eastAsia"/>
        </w:rPr>
        <w:t>E</w:t>
      </w:r>
      <w:r w:rsidR="00B83A1D">
        <w:t>EP</w:t>
      </w:r>
      <w:r>
        <w:rPr>
          <w:rFonts w:hint="eastAsia"/>
        </w:rPr>
        <w:t>的</w:t>
      </w:r>
      <w:r w:rsidR="00B83A1D">
        <w:rPr>
          <w:rFonts w:hint="eastAsia"/>
        </w:rPr>
        <w:t>数据。</w:t>
      </w:r>
      <w:r w:rsidR="00B83A1D">
        <w:rPr>
          <w:rFonts w:hint="eastAsia"/>
        </w:rPr>
        <w:t xml:space="preserve"> </w:t>
      </w:r>
    </w:p>
    <w:p w14:paraId="2A127E59" w14:textId="50E714DA" w:rsidR="00B83A1D" w:rsidRDefault="00B83A1D" w:rsidP="00B83A1D">
      <w:pPr>
        <w:pStyle w:val="afa"/>
        <w:numPr>
          <w:ilvl w:val="0"/>
          <w:numId w:val="19"/>
        </w:numPr>
        <w:ind w:firstLineChars="0"/>
      </w:pPr>
      <w:r>
        <w:rPr>
          <w:rFonts w:hint="eastAsia"/>
        </w:rPr>
        <w:t>每个模拟</w:t>
      </w:r>
      <w:r>
        <w:rPr>
          <w:rFonts w:hint="eastAsia"/>
        </w:rPr>
        <w:t>E</w:t>
      </w:r>
      <w:r>
        <w:t>EP</w:t>
      </w:r>
      <w:r>
        <w:rPr>
          <w:rFonts w:hint="eastAsia"/>
        </w:rPr>
        <w:t>接口操作都需要判断返回值，</w:t>
      </w:r>
      <w:r w:rsidR="00EA00CF">
        <w:rPr>
          <w:rFonts w:hint="eastAsia"/>
        </w:rPr>
        <w:t>确认</w:t>
      </w:r>
      <w:r>
        <w:rPr>
          <w:rFonts w:hint="eastAsia"/>
        </w:rPr>
        <w:t>此接口</w:t>
      </w:r>
      <w:r w:rsidR="00EA00CF">
        <w:rPr>
          <w:rFonts w:hint="eastAsia"/>
        </w:rPr>
        <w:t>是否</w:t>
      </w:r>
      <w:r>
        <w:rPr>
          <w:rFonts w:hint="eastAsia"/>
        </w:rPr>
        <w:t>执行成功，</w:t>
      </w:r>
      <w:r w:rsidR="00557EF5">
        <w:rPr>
          <w:rFonts w:hint="eastAsia"/>
        </w:rPr>
        <w:t>如果返回值异常，</w:t>
      </w:r>
      <w:r w:rsidR="00557EF5">
        <w:rPr>
          <w:rFonts w:hint="eastAsia"/>
        </w:rPr>
        <w:t xml:space="preserve"> </w:t>
      </w:r>
      <w:r w:rsidR="00557EF5">
        <w:rPr>
          <w:rFonts w:hint="eastAsia"/>
        </w:rPr>
        <w:t>可以参考：</w:t>
      </w:r>
    </w:p>
    <w:p w14:paraId="1969F719" w14:textId="77777777" w:rsidR="00557EF5" w:rsidRDefault="00557EF5" w:rsidP="00557EF5">
      <w:pPr>
        <w:pStyle w:val="afa"/>
        <w:numPr>
          <w:ilvl w:val="0"/>
          <w:numId w:val="33"/>
        </w:numPr>
        <w:ind w:firstLineChars="0"/>
      </w:pPr>
      <w:r w:rsidRPr="00557EF5">
        <w:rPr>
          <w:b/>
        </w:rPr>
        <w:t>EEP_STATU_ERROR</w:t>
      </w:r>
      <w:r>
        <w:t xml:space="preserve">:  </w:t>
      </w:r>
      <w:r>
        <w:rPr>
          <w:rFonts w:hint="eastAsia"/>
        </w:rPr>
        <w:t>状态错误，此错误发生在</w:t>
      </w:r>
      <w:r>
        <w:rPr>
          <w:rFonts w:hint="eastAsia"/>
        </w:rPr>
        <w:t>F</w:t>
      </w:r>
      <w:r>
        <w:t>LASH</w:t>
      </w:r>
      <w:r>
        <w:rPr>
          <w:rFonts w:hint="eastAsia"/>
        </w:rPr>
        <w:t>控制器执行</w:t>
      </w:r>
      <w:r>
        <w:rPr>
          <w:rFonts w:hint="eastAsia"/>
        </w:rPr>
        <w:t>F</w:t>
      </w:r>
      <w:r>
        <w:t>LASH</w:t>
      </w:r>
      <w:r>
        <w:rPr>
          <w:rFonts w:hint="eastAsia"/>
        </w:rPr>
        <w:t>命令阶段，用户需要排查所用</w:t>
      </w:r>
      <w:r>
        <w:rPr>
          <w:rFonts w:hint="eastAsia"/>
        </w:rPr>
        <w:t>F</w:t>
      </w:r>
      <w:r>
        <w:t>LASH</w:t>
      </w:r>
      <w:r>
        <w:rPr>
          <w:rFonts w:hint="eastAsia"/>
        </w:rPr>
        <w:t>区域是否使能了写保护，以及排查</w:t>
      </w:r>
      <w:r>
        <w:rPr>
          <w:rFonts w:hint="eastAsia"/>
        </w:rPr>
        <w:t>F</w:t>
      </w:r>
      <w:r>
        <w:t xml:space="preserve">LASH_STAT </w:t>
      </w:r>
      <w:r>
        <w:rPr>
          <w:rFonts w:hint="eastAsia"/>
        </w:rPr>
        <w:t>寄存器是否出现错误。</w:t>
      </w:r>
    </w:p>
    <w:p w14:paraId="1139331B" w14:textId="72BC3BB1" w:rsidR="00557EF5" w:rsidRDefault="00557EF5" w:rsidP="00557EF5">
      <w:pPr>
        <w:pStyle w:val="afa"/>
        <w:numPr>
          <w:ilvl w:val="0"/>
          <w:numId w:val="33"/>
        </w:numPr>
        <w:ind w:firstLineChars="0"/>
      </w:pPr>
      <w:r w:rsidRPr="00557EF5">
        <w:rPr>
          <w:rFonts w:hint="eastAsia"/>
          <w:b/>
        </w:rPr>
        <w:t>E</w:t>
      </w:r>
      <w:r w:rsidRPr="00557EF5">
        <w:rPr>
          <w:b/>
        </w:rPr>
        <w:t>EP_PARA_ERROR</w:t>
      </w:r>
      <w:r>
        <w:t xml:space="preserve">:  </w:t>
      </w:r>
      <w:r>
        <w:rPr>
          <w:rFonts w:hint="eastAsia"/>
        </w:rPr>
        <w:t>配置参数错误，此错误发生在状态初始化阶段，用户需要排查模拟</w:t>
      </w:r>
      <w:r>
        <w:rPr>
          <w:rFonts w:hint="eastAsia"/>
        </w:rPr>
        <w:t>E</w:t>
      </w:r>
      <w:r>
        <w:t>EP</w:t>
      </w:r>
      <w:r>
        <w:rPr>
          <w:rFonts w:hint="eastAsia"/>
        </w:rPr>
        <w:t>初始化参数配置是否合法；</w:t>
      </w:r>
    </w:p>
    <w:p w14:paraId="5A6A4F0D" w14:textId="77777777" w:rsidR="00557EF5" w:rsidRDefault="00557EF5" w:rsidP="00557EF5">
      <w:pPr>
        <w:pStyle w:val="afa"/>
        <w:numPr>
          <w:ilvl w:val="0"/>
          <w:numId w:val="33"/>
        </w:numPr>
        <w:ind w:firstLineChars="0"/>
      </w:pPr>
      <w:r w:rsidRPr="00557EF5">
        <w:rPr>
          <w:rFonts w:hint="eastAsia"/>
          <w:b/>
        </w:rPr>
        <w:t>E</w:t>
      </w:r>
      <w:r w:rsidRPr="00557EF5">
        <w:rPr>
          <w:b/>
        </w:rPr>
        <w:t>EP</w:t>
      </w:r>
      <w:r w:rsidRPr="00557EF5">
        <w:rPr>
          <w:rFonts w:hint="eastAsia"/>
          <w:b/>
        </w:rPr>
        <w:t>_</w:t>
      </w:r>
      <w:r w:rsidRPr="00557EF5">
        <w:rPr>
          <w:b/>
        </w:rPr>
        <w:t>TIMEOUT</w:t>
      </w:r>
      <w:r>
        <w:rPr>
          <w:rFonts w:hint="eastAsia"/>
        </w:rPr>
        <w:t>:</w:t>
      </w:r>
      <w:r>
        <w:t xml:space="preserve">  </w:t>
      </w:r>
      <w:r>
        <w:rPr>
          <w:rFonts w:hint="eastAsia"/>
        </w:rPr>
        <w:t>超时错误，</w:t>
      </w:r>
      <w:r>
        <w:rPr>
          <w:rFonts w:hint="eastAsia"/>
        </w:rPr>
        <w:t xml:space="preserve"> </w:t>
      </w:r>
      <w:r>
        <w:rPr>
          <w:rFonts w:hint="eastAsia"/>
        </w:rPr>
        <w:t>此错误发生在解锁</w:t>
      </w:r>
      <w:r>
        <w:rPr>
          <w:rFonts w:hint="eastAsia"/>
        </w:rPr>
        <w:t>F</w:t>
      </w:r>
      <w:r>
        <w:t>LASH</w:t>
      </w:r>
      <w:r>
        <w:rPr>
          <w:rFonts w:hint="eastAsia"/>
        </w:rPr>
        <w:t>控制器阶段，用户需要排查</w:t>
      </w:r>
      <w:r>
        <w:rPr>
          <w:rFonts w:hint="eastAsia"/>
        </w:rPr>
        <w:t xml:space="preserve"> </w:t>
      </w:r>
      <w:r>
        <w:rPr>
          <w:rFonts w:hint="eastAsia"/>
        </w:rPr>
        <w:t>是否有其他操作同时操作</w:t>
      </w:r>
      <w:r>
        <w:rPr>
          <w:rFonts w:hint="eastAsia"/>
        </w:rPr>
        <w:t>F</w:t>
      </w:r>
      <w:r>
        <w:t xml:space="preserve">LASH_KEYULK </w:t>
      </w:r>
      <w:r>
        <w:rPr>
          <w:rFonts w:hint="eastAsia"/>
        </w:rPr>
        <w:t>寄存器；</w:t>
      </w:r>
    </w:p>
    <w:p w14:paraId="3B678110" w14:textId="06F01AA2" w:rsidR="00557EF5" w:rsidRDefault="00557EF5" w:rsidP="00557EF5">
      <w:pPr>
        <w:pStyle w:val="afa"/>
        <w:numPr>
          <w:ilvl w:val="0"/>
          <w:numId w:val="33"/>
        </w:numPr>
        <w:ind w:firstLineChars="0"/>
      </w:pPr>
      <w:r w:rsidRPr="00557EF5">
        <w:rPr>
          <w:rFonts w:hint="eastAsia"/>
          <w:b/>
        </w:rPr>
        <w:t>E</w:t>
      </w:r>
      <w:r w:rsidRPr="00557EF5">
        <w:rPr>
          <w:b/>
        </w:rPr>
        <w:t>EP_BUSY</w:t>
      </w:r>
      <w:r>
        <w:t xml:space="preserve">:  </w:t>
      </w:r>
      <w:r w:rsidR="002D0B76">
        <w:rPr>
          <w:rFonts w:hint="eastAsia"/>
        </w:rPr>
        <w:t>冲突</w:t>
      </w:r>
      <w:r>
        <w:rPr>
          <w:rFonts w:hint="eastAsia"/>
        </w:rPr>
        <w:t>错误，此错误发生在</w:t>
      </w:r>
      <w:r>
        <w:rPr>
          <w:rFonts w:hint="eastAsia"/>
        </w:rPr>
        <w:t>F</w:t>
      </w:r>
      <w:r>
        <w:t xml:space="preserve">LASH </w:t>
      </w:r>
      <w:r>
        <w:rPr>
          <w:rFonts w:hint="eastAsia"/>
        </w:rPr>
        <w:t>控制器正在执行其他</w:t>
      </w:r>
      <w:r>
        <w:rPr>
          <w:rFonts w:hint="eastAsia"/>
        </w:rPr>
        <w:t>F</w:t>
      </w:r>
      <w:r>
        <w:t>LASH</w:t>
      </w:r>
      <w:r>
        <w:rPr>
          <w:rFonts w:hint="eastAsia"/>
        </w:rPr>
        <w:t>指令，</w:t>
      </w:r>
      <w:r>
        <w:rPr>
          <w:rFonts w:hint="eastAsia"/>
        </w:rPr>
        <w:t xml:space="preserve"> </w:t>
      </w:r>
      <w:r>
        <w:rPr>
          <w:rFonts w:hint="eastAsia"/>
        </w:rPr>
        <w:t>用户如果使用了</w:t>
      </w:r>
      <w:r>
        <w:rPr>
          <w:rFonts w:hint="eastAsia"/>
        </w:rPr>
        <w:t>0</w:t>
      </w:r>
      <w:r>
        <w:t>x</w:t>
      </w:r>
      <w:r>
        <w:rPr>
          <w:rFonts w:hint="eastAsia"/>
        </w:rPr>
        <w:t>1400_</w:t>
      </w:r>
      <w:r>
        <w:t>0000</w:t>
      </w:r>
      <w:proofErr w:type="gramStart"/>
      <w:r>
        <w:rPr>
          <w:rFonts w:hint="eastAsia"/>
        </w:rPr>
        <w:t>做为</w:t>
      </w:r>
      <w:proofErr w:type="gramEnd"/>
      <w:r>
        <w:rPr>
          <w:rFonts w:hint="eastAsia"/>
        </w:rPr>
        <w:t>S</w:t>
      </w:r>
      <w:r>
        <w:t xml:space="preserve">RAM </w:t>
      </w:r>
      <w:r>
        <w:rPr>
          <w:rFonts w:hint="eastAsia"/>
        </w:rPr>
        <w:t>的基地址，可查看</w:t>
      </w:r>
      <w:r>
        <w:rPr>
          <w:rFonts w:hint="eastAsia"/>
        </w:rPr>
        <w:t>F</w:t>
      </w:r>
      <w:r>
        <w:t>LASH_STAT</w:t>
      </w:r>
      <w:r>
        <w:rPr>
          <w:rFonts w:hint="eastAsia"/>
        </w:rPr>
        <w:t>寄存器和</w:t>
      </w:r>
      <w:r>
        <w:rPr>
          <w:rFonts w:hint="eastAsia"/>
        </w:rPr>
        <w:t>F</w:t>
      </w:r>
      <w:r>
        <w:t>LASH_PART</w:t>
      </w:r>
      <w:r>
        <w:rPr>
          <w:rFonts w:hint="eastAsia"/>
        </w:rPr>
        <w:t>寄存器，</w:t>
      </w:r>
      <w:r>
        <w:rPr>
          <w:rFonts w:hint="eastAsia"/>
        </w:rPr>
        <w:t xml:space="preserve"> </w:t>
      </w:r>
      <w:r>
        <w:rPr>
          <w:rFonts w:hint="eastAsia"/>
        </w:rPr>
        <w:t>排查</w:t>
      </w:r>
      <w:proofErr w:type="spellStart"/>
      <w:r>
        <w:rPr>
          <w:rFonts w:hint="eastAsia"/>
        </w:rPr>
        <w:t>Fle</w:t>
      </w:r>
      <w:r>
        <w:t>xRAM</w:t>
      </w:r>
      <w:proofErr w:type="spellEnd"/>
      <w:r>
        <w:t xml:space="preserve"> </w:t>
      </w:r>
      <w:r>
        <w:rPr>
          <w:rFonts w:hint="eastAsia"/>
        </w:rPr>
        <w:t>是否配置为普通</w:t>
      </w:r>
      <w:r>
        <w:rPr>
          <w:rFonts w:hint="eastAsia"/>
        </w:rPr>
        <w:t>S</w:t>
      </w:r>
      <w:r>
        <w:t>RAM</w:t>
      </w:r>
      <w:r>
        <w:rPr>
          <w:rFonts w:hint="eastAsia"/>
        </w:rPr>
        <w:t>模式，以及是否使用</w:t>
      </w:r>
      <w:r>
        <w:rPr>
          <w:rFonts w:hint="eastAsia"/>
        </w:rPr>
        <w:t>C</w:t>
      </w:r>
      <w:r>
        <w:t xml:space="preserve">SE </w:t>
      </w:r>
      <w:r>
        <w:rPr>
          <w:rFonts w:hint="eastAsia"/>
        </w:rPr>
        <w:t>功能，</w:t>
      </w:r>
      <w:r>
        <w:rPr>
          <w:rFonts w:hint="eastAsia"/>
        </w:rPr>
        <w:t xml:space="preserve"> </w:t>
      </w:r>
      <w:r w:rsidRPr="00557EF5">
        <w:rPr>
          <w:rFonts w:hint="eastAsia"/>
          <w:color w:val="FF0000"/>
        </w:rPr>
        <w:t>如果使用了</w:t>
      </w:r>
      <w:r w:rsidRPr="00557EF5">
        <w:rPr>
          <w:rFonts w:hint="eastAsia"/>
          <w:color w:val="FF0000"/>
        </w:rPr>
        <w:t>C</w:t>
      </w:r>
      <w:r w:rsidRPr="00557EF5">
        <w:rPr>
          <w:color w:val="FF0000"/>
        </w:rPr>
        <w:t>SE</w:t>
      </w:r>
      <w:r w:rsidRPr="00557EF5">
        <w:rPr>
          <w:rFonts w:hint="eastAsia"/>
          <w:color w:val="FF0000"/>
        </w:rPr>
        <w:t>功能，则</w:t>
      </w:r>
      <w:r w:rsidRPr="00557EF5">
        <w:rPr>
          <w:rFonts w:hint="eastAsia"/>
          <w:b/>
          <w:color w:val="FF0000"/>
        </w:rPr>
        <w:t>禁止</w:t>
      </w:r>
      <w:r w:rsidRPr="00557EF5">
        <w:rPr>
          <w:rFonts w:hint="eastAsia"/>
          <w:color w:val="FF0000"/>
        </w:rPr>
        <w:t>将</w:t>
      </w:r>
      <w:r w:rsidRPr="00557EF5">
        <w:rPr>
          <w:rFonts w:hint="eastAsia"/>
          <w:color w:val="FF0000"/>
        </w:rPr>
        <w:t>E</w:t>
      </w:r>
      <w:r w:rsidRPr="00557EF5">
        <w:rPr>
          <w:color w:val="FF0000"/>
        </w:rPr>
        <w:t xml:space="preserve">EP </w:t>
      </w:r>
      <w:r w:rsidRPr="00557EF5">
        <w:rPr>
          <w:rFonts w:hint="eastAsia"/>
          <w:color w:val="FF0000"/>
        </w:rPr>
        <w:t>的</w:t>
      </w:r>
      <w:r w:rsidRPr="00557EF5">
        <w:rPr>
          <w:color w:val="FF0000"/>
        </w:rPr>
        <w:t xml:space="preserve">RAM </w:t>
      </w:r>
      <w:r w:rsidRPr="00557EF5">
        <w:rPr>
          <w:rFonts w:hint="eastAsia"/>
          <w:color w:val="FF0000"/>
        </w:rPr>
        <w:t>基地址设置在</w:t>
      </w:r>
      <w:proofErr w:type="spellStart"/>
      <w:r w:rsidRPr="00557EF5">
        <w:rPr>
          <w:rFonts w:hint="eastAsia"/>
          <w:color w:val="FF0000"/>
        </w:rPr>
        <w:t>F</w:t>
      </w:r>
      <w:r w:rsidRPr="00557EF5">
        <w:rPr>
          <w:color w:val="FF0000"/>
        </w:rPr>
        <w:t>lexRAM</w:t>
      </w:r>
      <w:proofErr w:type="spellEnd"/>
      <w:r w:rsidRPr="00557EF5">
        <w:rPr>
          <w:rFonts w:hint="eastAsia"/>
          <w:color w:val="FF0000"/>
        </w:rPr>
        <w:t>（</w:t>
      </w:r>
      <w:r w:rsidRPr="00557EF5">
        <w:rPr>
          <w:rFonts w:hint="eastAsia"/>
          <w:color w:val="FF0000"/>
        </w:rPr>
        <w:t>0x</w:t>
      </w:r>
      <w:r w:rsidRPr="00557EF5">
        <w:rPr>
          <w:color w:val="FF0000"/>
        </w:rPr>
        <w:t>1400_0000</w:t>
      </w:r>
      <w:r w:rsidRPr="00557EF5">
        <w:rPr>
          <w:rFonts w:hint="eastAsia"/>
          <w:color w:val="FF0000"/>
        </w:rPr>
        <w:t>~0x</w:t>
      </w:r>
      <w:r w:rsidRPr="00557EF5">
        <w:rPr>
          <w:color w:val="FF0000"/>
        </w:rPr>
        <w:t>1400_0FFF</w:t>
      </w:r>
      <w:r w:rsidRPr="00557EF5">
        <w:rPr>
          <w:rFonts w:hint="eastAsia"/>
          <w:color w:val="FF0000"/>
        </w:rPr>
        <w:t>）内，也禁止将</w:t>
      </w:r>
      <w:r w:rsidRPr="00557EF5">
        <w:rPr>
          <w:rFonts w:hint="eastAsia"/>
          <w:color w:val="FF0000"/>
        </w:rPr>
        <w:t>F</w:t>
      </w:r>
      <w:r w:rsidRPr="00557EF5">
        <w:rPr>
          <w:color w:val="FF0000"/>
        </w:rPr>
        <w:t xml:space="preserve">LASH </w:t>
      </w:r>
      <w:r w:rsidRPr="00557EF5">
        <w:rPr>
          <w:rFonts w:hint="eastAsia"/>
          <w:color w:val="FF0000"/>
        </w:rPr>
        <w:t>基地址设置在</w:t>
      </w:r>
      <w:r w:rsidRPr="00557EF5">
        <w:rPr>
          <w:rFonts w:hint="eastAsia"/>
          <w:color w:val="FF0000"/>
        </w:rPr>
        <w:t>D-</w:t>
      </w:r>
      <w:r w:rsidRPr="00557EF5">
        <w:rPr>
          <w:color w:val="FF0000"/>
        </w:rPr>
        <w:t>FLASH</w:t>
      </w:r>
      <w:r w:rsidRPr="00557EF5">
        <w:rPr>
          <w:rFonts w:hint="eastAsia"/>
          <w:color w:val="FF0000"/>
        </w:rPr>
        <w:t>（</w:t>
      </w:r>
      <w:r w:rsidRPr="00557EF5">
        <w:rPr>
          <w:rFonts w:hint="eastAsia"/>
          <w:color w:val="FF0000"/>
        </w:rPr>
        <w:t>0</w:t>
      </w:r>
      <w:r w:rsidRPr="00557EF5">
        <w:rPr>
          <w:color w:val="FF0000"/>
        </w:rPr>
        <w:t>x</w:t>
      </w:r>
      <w:r w:rsidRPr="00557EF5">
        <w:rPr>
          <w:rFonts w:hint="eastAsia"/>
          <w:color w:val="FF0000"/>
        </w:rPr>
        <w:t>0101</w:t>
      </w:r>
      <w:r w:rsidRPr="00557EF5">
        <w:rPr>
          <w:color w:val="FF0000"/>
        </w:rPr>
        <w:t>_</w:t>
      </w:r>
      <w:r w:rsidRPr="00557EF5">
        <w:rPr>
          <w:rFonts w:hint="eastAsia"/>
          <w:color w:val="FF0000"/>
        </w:rPr>
        <w:t>0000</w:t>
      </w:r>
      <w:r w:rsidRPr="00557EF5">
        <w:rPr>
          <w:color w:val="FF0000"/>
        </w:rPr>
        <w:t>~0x</w:t>
      </w:r>
      <w:r w:rsidRPr="00557EF5">
        <w:rPr>
          <w:rFonts w:hint="eastAsia"/>
          <w:color w:val="FF0000"/>
        </w:rPr>
        <w:t>0101</w:t>
      </w:r>
      <w:r w:rsidRPr="00557EF5">
        <w:rPr>
          <w:color w:val="FF0000"/>
        </w:rPr>
        <w:t>_FFFF</w:t>
      </w:r>
      <w:r w:rsidRPr="00557EF5">
        <w:rPr>
          <w:rFonts w:hint="eastAsia"/>
          <w:color w:val="FF0000"/>
        </w:rPr>
        <w:t>）区域内，</w:t>
      </w:r>
      <w:r>
        <w:rPr>
          <w:rFonts w:hint="eastAsia"/>
        </w:rPr>
        <w:t>这</w:t>
      </w:r>
      <w:r w:rsidRPr="00712143">
        <w:rPr>
          <w:rFonts w:hint="eastAsia"/>
        </w:rPr>
        <w:t>两个区域在使用</w:t>
      </w:r>
      <w:r w:rsidRPr="00712143">
        <w:rPr>
          <w:rFonts w:hint="eastAsia"/>
        </w:rPr>
        <w:t>C</w:t>
      </w:r>
      <w:r w:rsidRPr="00712143">
        <w:t xml:space="preserve">SE </w:t>
      </w:r>
      <w:r w:rsidRPr="00712143">
        <w:rPr>
          <w:rFonts w:hint="eastAsia"/>
        </w:rPr>
        <w:t>后</w:t>
      </w:r>
      <w:r>
        <w:rPr>
          <w:rFonts w:hint="eastAsia"/>
        </w:rPr>
        <w:t>会被</w:t>
      </w:r>
      <w:r w:rsidRPr="00712143">
        <w:rPr>
          <w:rFonts w:hint="eastAsia"/>
        </w:rPr>
        <w:t>C</w:t>
      </w:r>
      <w:r w:rsidRPr="00712143">
        <w:t>SE</w:t>
      </w:r>
      <w:r w:rsidRPr="00712143">
        <w:rPr>
          <w:rFonts w:hint="eastAsia"/>
        </w:rPr>
        <w:t>模块</w:t>
      </w:r>
      <w:r>
        <w:rPr>
          <w:rFonts w:hint="eastAsia"/>
        </w:rPr>
        <w:t>锁定，</w:t>
      </w:r>
      <w:r>
        <w:rPr>
          <w:rFonts w:hint="eastAsia"/>
        </w:rPr>
        <w:t xml:space="preserve"> </w:t>
      </w:r>
      <w:r>
        <w:rPr>
          <w:rFonts w:hint="eastAsia"/>
        </w:rPr>
        <w:t>其他模块使用会出现异常；</w:t>
      </w:r>
    </w:p>
    <w:p w14:paraId="0CCF0667" w14:textId="4A4D2D09" w:rsidR="00557EF5" w:rsidRDefault="00557EF5" w:rsidP="00557EF5">
      <w:pPr>
        <w:pStyle w:val="afa"/>
        <w:numPr>
          <w:ilvl w:val="0"/>
          <w:numId w:val="33"/>
        </w:numPr>
        <w:ind w:firstLineChars="0"/>
      </w:pPr>
      <w:r w:rsidRPr="00557EF5">
        <w:rPr>
          <w:rFonts w:hint="eastAsia"/>
          <w:b/>
        </w:rPr>
        <w:t>E</w:t>
      </w:r>
      <w:r w:rsidRPr="00557EF5">
        <w:rPr>
          <w:b/>
        </w:rPr>
        <w:t>EP_OTHER_ERROR</w:t>
      </w:r>
      <w:r>
        <w:t>:</w:t>
      </w:r>
      <w:r>
        <w:rPr>
          <w:rFonts w:hint="eastAsia"/>
        </w:rPr>
        <w:t xml:space="preserve"> </w:t>
      </w:r>
      <w:r>
        <w:rPr>
          <w:rFonts w:hint="eastAsia"/>
        </w:rPr>
        <w:t>其他错误，此错误多发生在模</w:t>
      </w:r>
      <w:r w:rsidR="00F63E1F">
        <w:rPr>
          <w:rFonts w:hint="eastAsia"/>
        </w:rPr>
        <w:t>拟</w:t>
      </w:r>
      <w:r>
        <w:rPr>
          <w:rFonts w:hint="eastAsia"/>
        </w:rPr>
        <w:t>E</w:t>
      </w:r>
      <w:r>
        <w:t xml:space="preserve">EP </w:t>
      </w:r>
      <w:r>
        <w:rPr>
          <w:rFonts w:hint="eastAsia"/>
        </w:rPr>
        <w:t>首次初始化的时候，用户模拟</w:t>
      </w:r>
      <w:r>
        <w:t>EEP</w:t>
      </w:r>
      <w:r>
        <w:rPr>
          <w:rFonts w:hint="eastAsia"/>
        </w:rPr>
        <w:t>的整块</w:t>
      </w:r>
      <w:r>
        <w:rPr>
          <w:rFonts w:hint="eastAsia"/>
        </w:rPr>
        <w:t>Flash</w:t>
      </w:r>
      <w:r>
        <w:rPr>
          <w:rFonts w:hint="eastAsia"/>
        </w:rPr>
        <w:t>区域可能存在一些无效数据，干扰了模拟</w:t>
      </w:r>
      <w:r>
        <w:rPr>
          <w:rFonts w:hint="eastAsia"/>
        </w:rPr>
        <w:t>E</w:t>
      </w:r>
      <w:r>
        <w:t>EP</w:t>
      </w:r>
      <w:r>
        <w:rPr>
          <w:rFonts w:hint="eastAsia"/>
        </w:rPr>
        <w:t>算法，所以建议将用于模拟</w:t>
      </w:r>
      <w:r>
        <w:rPr>
          <w:rFonts w:hint="eastAsia"/>
        </w:rPr>
        <w:t>E</w:t>
      </w:r>
      <w:r>
        <w:t>EP</w:t>
      </w:r>
      <w:r>
        <w:rPr>
          <w:rFonts w:hint="eastAsia"/>
        </w:rPr>
        <w:t>的</w:t>
      </w:r>
      <w:r>
        <w:t>F</w:t>
      </w:r>
      <w:r>
        <w:rPr>
          <w:rFonts w:hint="eastAsia"/>
        </w:rPr>
        <w:t>lash</w:t>
      </w:r>
      <w:r>
        <w:rPr>
          <w:rFonts w:hint="eastAsia"/>
        </w:rPr>
        <w:t>区域全部擦除后再重新初始化。</w:t>
      </w:r>
    </w:p>
    <w:p w14:paraId="71414165" w14:textId="77777777" w:rsidR="00557EF5" w:rsidRPr="00557EF5" w:rsidRDefault="00557EF5" w:rsidP="00557EF5">
      <w:pPr>
        <w:pStyle w:val="afa"/>
        <w:ind w:left="420" w:firstLineChars="0" w:firstLine="0"/>
      </w:pPr>
    </w:p>
    <w:p w14:paraId="47B718FD" w14:textId="70E06240" w:rsidR="00B83A1D" w:rsidRPr="00F63E1F" w:rsidRDefault="00B83A1D" w:rsidP="00B83A1D"/>
    <w:p w14:paraId="3B188782" w14:textId="72C8FADC" w:rsidR="00902F2A" w:rsidRPr="00757781" w:rsidRDefault="00CB3735" w:rsidP="00902F2A">
      <w:pPr>
        <w:pStyle w:val="1"/>
        <w:rPr>
          <w:szCs w:val="36"/>
        </w:rPr>
      </w:pPr>
      <w:bookmarkStart w:id="42" w:name="_Toc139620827"/>
      <w:r>
        <w:rPr>
          <w:rFonts w:hint="eastAsia"/>
          <w:szCs w:val="36"/>
          <w:lang w:eastAsia="zh-CN"/>
        </w:rPr>
        <w:t>注意事项</w:t>
      </w:r>
      <w:bookmarkEnd w:id="42"/>
    </w:p>
    <w:bookmarkEnd w:id="18"/>
    <w:p w14:paraId="2253FDED" w14:textId="517B36F9" w:rsidR="00276EC0" w:rsidRPr="00276EC0" w:rsidRDefault="004D2E4C" w:rsidP="00CC7A1B">
      <w:pPr>
        <w:pStyle w:val="afa"/>
        <w:numPr>
          <w:ilvl w:val="0"/>
          <w:numId w:val="34"/>
        </w:numPr>
        <w:ind w:firstLineChars="0"/>
        <w:rPr>
          <w:color w:val="FF0000"/>
        </w:rPr>
      </w:pPr>
      <w:r>
        <w:rPr>
          <w:rFonts w:hint="eastAsia"/>
          <w:color w:val="FF0000"/>
        </w:rPr>
        <w:t>如果使用了</w:t>
      </w:r>
      <w:r>
        <w:rPr>
          <w:rFonts w:hint="eastAsia"/>
          <w:color w:val="FF0000"/>
        </w:rPr>
        <w:t>C</w:t>
      </w:r>
      <w:r>
        <w:rPr>
          <w:color w:val="FF0000"/>
        </w:rPr>
        <w:t>SE</w:t>
      </w:r>
      <w:r>
        <w:rPr>
          <w:rFonts w:hint="eastAsia"/>
          <w:color w:val="FF0000"/>
        </w:rPr>
        <w:t>模块，则</w:t>
      </w:r>
      <w:r w:rsidR="00276EC0" w:rsidRPr="00276EC0">
        <w:rPr>
          <w:rFonts w:hint="eastAsia"/>
          <w:color w:val="FF0000"/>
        </w:rPr>
        <w:t>C</w:t>
      </w:r>
      <w:r w:rsidR="00276EC0" w:rsidRPr="00276EC0">
        <w:rPr>
          <w:color w:val="FF0000"/>
        </w:rPr>
        <w:t>SE</w:t>
      </w:r>
      <w:r w:rsidR="00276EC0" w:rsidRPr="00276EC0">
        <w:rPr>
          <w:rFonts w:hint="eastAsia"/>
          <w:color w:val="FF0000"/>
        </w:rPr>
        <w:t>模块使用的</w:t>
      </w:r>
      <w:r w:rsidR="00276EC0" w:rsidRPr="00276EC0">
        <w:rPr>
          <w:rFonts w:hint="eastAsia"/>
          <w:color w:val="FF0000"/>
        </w:rPr>
        <w:t>D</w:t>
      </w:r>
      <w:r w:rsidR="001B482D">
        <w:rPr>
          <w:color w:val="FF0000"/>
        </w:rPr>
        <w:t>-FLASH</w:t>
      </w:r>
      <w:r w:rsidR="00276EC0" w:rsidRPr="00276EC0">
        <w:rPr>
          <w:rFonts w:hint="eastAsia"/>
          <w:color w:val="FF0000"/>
        </w:rPr>
        <w:t>空间</w:t>
      </w:r>
      <w:r w:rsidR="001B482D">
        <w:rPr>
          <w:rFonts w:hint="eastAsia"/>
          <w:color w:val="FF0000"/>
        </w:rPr>
        <w:t>（</w:t>
      </w:r>
      <w:r w:rsidR="001B482D">
        <w:rPr>
          <w:rFonts w:hint="eastAsia"/>
          <w:color w:val="FF0000"/>
        </w:rPr>
        <w:t>0x</w:t>
      </w:r>
      <w:r w:rsidR="001B482D">
        <w:rPr>
          <w:color w:val="FF0000"/>
        </w:rPr>
        <w:t>0101_0000 ~ 0x0101_FFFF</w:t>
      </w:r>
      <w:r w:rsidR="001B482D">
        <w:rPr>
          <w:rFonts w:hint="eastAsia"/>
          <w:color w:val="FF0000"/>
        </w:rPr>
        <w:t>）和</w:t>
      </w:r>
      <w:proofErr w:type="spellStart"/>
      <w:r w:rsidR="001B482D">
        <w:rPr>
          <w:rFonts w:hint="eastAsia"/>
          <w:color w:val="FF0000"/>
        </w:rPr>
        <w:t>Fle</w:t>
      </w:r>
      <w:r w:rsidR="001B482D">
        <w:rPr>
          <w:color w:val="FF0000"/>
        </w:rPr>
        <w:t>xRAM</w:t>
      </w:r>
      <w:proofErr w:type="spellEnd"/>
      <w:r w:rsidR="001B482D">
        <w:rPr>
          <w:color w:val="FF0000"/>
        </w:rPr>
        <w:t>(0x1400_000~0x1400_0FFF)</w:t>
      </w:r>
      <w:r w:rsidR="00276EC0" w:rsidRPr="00276EC0">
        <w:rPr>
          <w:rFonts w:hint="eastAsia"/>
          <w:color w:val="FF0000"/>
        </w:rPr>
        <w:t>不可用于</w:t>
      </w:r>
      <w:r>
        <w:rPr>
          <w:color w:val="FF0000"/>
        </w:rPr>
        <w:t>eep_drv.lib</w:t>
      </w:r>
      <w:r>
        <w:rPr>
          <w:rFonts w:hint="eastAsia"/>
          <w:color w:val="FF0000"/>
        </w:rPr>
        <w:t>使用</w:t>
      </w:r>
      <w:r w:rsidR="00276EC0" w:rsidRPr="00276EC0">
        <w:rPr>
          <w:color w:val="FF0000"/>
        </w:rPr>
        <w:t>;</w:t>
      </w:r>
    </w:p>
    <w:p w14:paraId="0AE16E1B" w14:textId="2C90E9B6" w:rsidR="004A00DA" w:rsidRDefault="004A00DA" w:rsidP="00CC7A1B">
      <w:pPr>
        <w:pStyle w:val="afa"/>
        <w:numPr>
          <w:ilvl w:val="0"/>
          <w:numId w:val="34"/>
        </w:numPr>
        <w:ind w:firstLineChars="0"/>
      </w:pPr>
      <w:r>
        <w:t>e</w:t>
      </w:r>
      <w:r>
        <w:rPr>
          <w:rFonts w:hint="eastAsia"/>
        </w:rPr>
        <w:t>ep</w:t>
      </w:r>
      <w:r>
        <w:t xml:space="preserve">_drv.lib </w:t>
      </w:r>
      <w:r>
        <w:rPr>
          <w:rFonts w:hint="eastAsia"/>
        </w:rPr>
        <w:t>的算法与</w:t>
      </w:r>
      <w:r>
        <w:rPr>
          <w:rFonts w:hint="eastAsia"/>
        </w:rPr>
        <w:t>S</w:t>
      </w:r>
      <w:r>
        <w:t xml:space="preserve">WEEPROM </w:t>
      </w:r>
      <w:r>
        <w:rPr>
          <w:rFonts w:hint="eastAsia"/>
        </w:rPr>
        <w:t>的算法不同，</w:t>
      </w:r>
      <w:r>
        <w:rPr>
          <w:rFonts w:hint="eastAsia"/>
        </w:rPr>
        <w:t xml:space="preserve"> </w:t>
      </w:r>
      <w:r>
        <w:rPr>
          <w:rFonts w:hint="eastAsia"/>
        </w:rPr>
        <w:t>无法直接兼容，</w:t>
      </w:r>
      <w:r>
        <w:rPr>
          <w:rFonts w:hint="eastAsia"/>
        </w:rPr>
        <w:t xml:space="preserve"> </w:t>
      </w:r>
      <w:r>
        <w:rPr>
          <w:rFonts w:hint="eastAsia"/>
        </w:rPr>
        <w:t>如有</w:t>
      </w:r>
      <w:r>
        <w:rPr>
          <w:rFonts w:hint="eastAsia"/>
        </w:rPr>
        <w:t>S</w:t>
      </w:r>
      <w:r>
        <w:t>WEEPROM</w:t>
      </w:r>
      <w:r>
        <w:rPr>
          <w:rFonts w:hint="eastAsia"/>
        </w:rPr>
        <w:t>替换</w:t>
      </w:r>
      <w:r>
        <w:rPr>
          <w:rFonts w:hint="eastAsia"/>
        </w:rPr>
        <w:t>e</w:t>
      </w:r>
      <w:r>
        <w:t>ep_drv.lib</w:t>
      </w:r>
      <w:r>
        <w:rPr>
          <w:rFonts w:hint="eastAsia"/>
        </w:rPr>
        <w:t>需要，可以先通过</w:t>
      </w:r>
      <w:r>
        <w:t xml:space="preserve">SWEEPROM </w:t>
      </w:r>
      <w:r>
        <w:rPr>
          <w:rFonts w:hint="eastAsia"/>
        </w:rPr>
        <w:t>的读取接口将</w:t>
      </w:r>
      <w:r>
        <w:rPr>
          <w:rFonts w:hint="eastAsia"/>
        </w:rPr>
        <w:t>S</w:t>
      </w:r>
      <w:r>
        <w:t xml:space="preserve">WEEPROM </w:t>
      </w:r>
      <w:r>
        <w:rPr>
          <w:rFonts w:hint="eastAsia"/>
        </w:rPr>
        <w:t>中存储的数据读取出来，</w:t>
      </w:r>
      <w:r>
        <w:rPr>
          <w:rFonts w:hint="eastAsia"/>
        </w:rPr>
        <w:t xml:space="preserve"> </w:t>
      </w:r>
      <w:r>
        <w:rPr>
          <w:rFonts w:hint="eastAsia"/>
        </w:rPr>
        <w:t>按逻辑地址排序依次存储，然后再使用</w:t>
      </w:r>
      <w:r>
        <w:rPr>
          <w:rFonts w:hint="eastAsia"/>
        </w:rPr>
        <w:t>e</w:t>
      </w:r>
      <w:r>
        <w:t>e</w:t>
      </w:r>
      <w:r>
        <w:rPr>
          <w:rFonts w:hint="eastAsia"/>
        </w:rPr>
        <w:t>p</w:t>
      </w:r>
      <w:r>
        <w:t>_drv.lib</w:t>
      </w:r>
      <w:r>
        <w:rPr>
          <w:rFonts w:hint="eastAsia"/>
        </w:rPr>
        <w:t>，</w:t>
      </w:r>
      <w:r>
        <w:rPr>
          <w:rFonts w:hint="eastAsia"/>
        </w:rPr>
        <w:t xml:space="preserve"> </w:t>
      </w:r>
      <w:proofErr w:type="spellStart"/>
      <w:r>
        <w:t>EEP_Init</w:t>
      </w:r>
      <w:proofErr w:type="spellEnd"/>
      <w:r>
        <w:rPr>
          <w:rFonts w:hint="eastAsia"/>
        </w:rPr>
        <w:t>后，需要重新调用</w:t>
      </w:r>
      <w:proofErr w:type="spellStart"/>
      <w:r>
        <w:rPr>
          <w:rFonts w:hint="eastAsia"/>
        </w:rPr>
        <w:t>E</w:t>
      </w:r>
      <w:r>
        <w:t>EP_Write</w:t>
      </w:r>
      <w:proofErr w:type="spellEnd"/>
      <w:r>
        <w:t>( )</w:t>
      </w:r>
      <w:r>
        <w:rPr>
          <w:rFonts w:hint="eastAsia"/>
        </w:rPr>
        <w:t>依次将数据写入对应的逻辑地址；</w:t>
      </w:r>
    </w:p>
    <w:p w14:paraId="06892294" w14:textId="73A207A5" w:rsidR="00902F2A" w:rsidRDefault="004A00DA" w:rsidP="00CC7A1B">
      <w:pPr>
        <w:pStyle w:val="afa"/>
        <w:numPr>
          <w:ilvl w:val="0"/>
          <w:numId w:val="34"/>
        </w:numPr>
        <w:ind w:firstLineChars="0"/>
      </w:pPr>
      <w:r>
        <w:rPr>
          <w:rFonts w:hint="eastAsia"/>
        </w:rPr>
        <w:t>用于模拟</w:t>
      </w:r>
      <w:r>
        <w:rPr>
          <w:rFonts w:hint="eastAsia"/>
        </w:rPr>
        <w:t>E</w:t>
      </w:r>
      <w:r>
        <w:t>EP</w:t>
      </w:r>
      <w:r>
        <w:rPr>
          <w:rFonts w:hint="eastAsia"/>
        </w:rPr>
        <w:t>的</w:t>
      </w:r>
      <w:r>
        <w:rPr>
          <w:rFonts w:hint="eastAsia"/>
        </w:rPr>
        <w:t>F</w:t>
      </w:r>
      <w:r>
        <w:t xml:space="preserve">LASH </w:t>
      </w:r>
      <w:r>
        <w:rPr>
          <w:rFonts w:hint="eastAsia"/>
        </w:rPr>
        <w:t>空间不可设置写保护；</w:t>
      </w:r>
    </w:p>
    <w:p w14:paraId="2A0C37A9" w14:textId="62DE8CC6" w:rsidR="006C7326" w:rsidRDefault="006C7326" w:rsidP="00CC7A1B">
      <w:pPr>
        <w:pStyle w:val="afa"/>
        <w:numPr>
          <w:ilvl w:val="0"/>
          <w:numId w:val="34"/>
        </w:numPr>
        <w:ind w:firstLineChars="0"/>
      </w:pPr>
      <w:r>
        <w:rPr>
          <w:rFonts w:hint="eastAsia"/>
        </w:rPr>
        <w:t>每次</w:t>
      </w:r>
      <w:proofErr w:type="gramStart"/>
      <w:r>
        <w:rPr>
          <w:rFonts w:hint="eastAsia"/>
        </w:rPr>
        <w:t>上下电或者</w:t>
      </w:r>
      <w:proofErr w:type="gramEnd"/>
      <w:r>
        <w:rPr>
          <w:rFonts w:hint="eastAsia"/>
        </w:rPr>
        <w:t>复位后，都需要调用</w:t>
      </w:r>
      <w:proofErr w:type="spellStart"/>
      <w:r>
        <w:rPr>
          <w:rFonts w:hint="eastAsia"/>
        </w:rPr>
        <w:t>E</w:t>
      </w:r>
      <w:r>
        <w:t>EP_I</w:t>
      </w:r>
      <w:r>
        <w:rPr>
          <w:rFonts w:hint="eastAsia"/>
        </w:rPr>
        <w:t>nit</w:t>
      </w:r>
      <w:proofErr w:type="spellEnd"/>
      <w:r>
        <w:t>( )</w:t>
      </w:r>
      <w:r>
        <w:rPr>
          <w:rFonts w:hint="eastAsia"/>
        </w:rPr>
        <w:t>函数进行模拟</w:t>
      </w:r>
      <w:r>
        <w:rPr>
          <w:rFonts w:hint="eastAsia"/>
        </w:rPr>
        <w:t>E</w:t>
      </w:r>
      <w:r>
        <w:t>EP</w:t>
      </w:r>
      <w:r>
        <w:rPr>
          <w:rFonts w:hint="eastAsia"/>
        </w:rPr>
        <w:t>初始化</w:t>
      </w:r>
      <w:r>
        <w:rPr>
          <w:rFonts w:hint="eastAsia"/>
        </w:rPr>
        <w:t>;</w:t>
      </w:r>
    </w:p>
    <w:p w14:paraId="1C99DF7D" w14:textId="1F24C8D4" w:rsidR="00FF661C" w:rsidRDefault="006C7326" w:rsidP="00FF661C">
      <w:pPr>
        <w:pStyle w:val="afa"/>
        <w:numPr>
          <w:ilvl w:val="0"/>
          <w:numId w:val="34"/>
        </w:numPr>
        <w:ind w:firstLineChars="0"/>
        <w:rPr>
          <w:rFonts w:hint="eastAsia"/>
        </w:rPr>
      </w:pPr>
      <w:proofErr w:type="spellStart"/>
      <w:r>
        <w:t>EEP_Init</w:t>
      </w:r>
      <w:proofErr w:type="spellEnd"/>
      <w:r>
        <w:t>( )</w:t>
      </w:r>
      <w:r>
        <w:rPr>
          <w:rFonts w:hint="eastAsia"/>
        </w:rPr>
        <w:t>只初始化模拟</w:t>
      </w:r>
      <w:r>
        <w:rPr>
          <w:rFonts w:hint="eastAsia"/>
        </w:rPr>
        <w:t>E</w:t>
      </w:r>
      <w:r>
        <w:t>EP</w:t>
      </w:r>
      <w:r>
        <w:rPr>
          <w:rFonts w:hint="eastAsia"/>
        </w:rPr>
        <w:t>所需环境，不会擦除模拟</w:t>
      </w:r>
      <w:r>
        <w:rPr>
          <w:rFonts w:hint="eastAsia"/>
        </w:rPr>
        <w:t>E</w:t>
      </w:r>
      <w:r>
        <w:t>EP</w:t>
      </w:r>
      <w:r w:rsidR="003713B6">
        <w:rPr>
          <w:rFonts w:hint="eastAsia"/>
        </w:rPr>
        <w:t>数据</w:t>
      </w:r>
      <w:r>
        <w:rPr>
          <w:rFonts w:hint="eastAsia"/>
        </w:rPr>
        <w:t>；</w:t>
      </w:r>
    </w:p>
    <w:p w14:paraId="3F90BFDC" w14:textId="41440BB1" w:rsidR="006C7326" w:rsidRDefault="006C7326" w:rsidP="00CC7A1B">
      <w:pPr>
        <w:pStyle w:val="afa"/>
        <w:numPr>
          <w:ilvl w:val="0"/>
          <w:numId w:val="34"/>
        </w:numPr>
        <w:ind w:firstLineChars="0"/>
      </w:pPr>
      <w:proofErr w:type="spellStart"/>
      <w:r>
        <w:rPr>
          <w:rFonts w:hint="eastAsia"/>
        </w:rPr>
        <w:t>E</w:t>
      </w:r>
      <w:r>
        <w:t>EP_E</w:t>
      </w:r>
      <w:r>
        <w:rPr>
          <w:rFonts w:hint="eastAsia"/>
        </w:rPr>
        <w:t>rase</w:t>
      </w:r>
      <w:proofErr w:type="spellEnd"/>
      <w:r>
        <w:t>( )</w:t>
      </w:r>
      <w:r>
        <w:rPr>
          <w:rFonts w:hint="eastAsia"/>
        </w:rPr>
        <w:t>会将用于模拟</w:t>
      </w:r>
      <w:r>
        <w:rPr>
          <w:rFonts w:hint="eastAsia"/>
        </w:rPr>
        <w:t>E</w:t>
      </w:r>
      <w:r>
        <w:t>EP</w:t>
      </w:r>
      <w:r>
        <w:rPr>
          <w:rFonts w:hint="eastAsia"/>
        </w:rPr>
        <w:t>的</w:t>
      </w:r>
      <w:r>
        <w:rPr>
          <w:rFonts w:hint="eastAsia"/>
        </w:rPr>
        <w:t>F</w:t>
      </w:r>
      <w:r>
        <w:t>LASH</w:t>
      </w:r>
      <w:r>
        <w:rPr>
          <w:rFonts w:hint="eastAsia"/>
        </w:rPr>
        <w:t>空间</w:t>
      </w:r>
      <w:r w:rsidR="003713B6">
        <w:rPr>
          <w:rFonts w:hint="eastAsia"/>
        </w:rPr>
        <w:t>数据</w:t>
      </w:r>
      <w:r w:rsidRPr="003713B6">
        <w:rPr>
          <w:rFonts w:hint="eastAsia"/>
          <w:color w:val="FF0000"/>
        </w:rPr>
        <w:t>全部擦除</w:t>
      </w:r>
      <w:r>
        <w:rPr>
          <w:rFonts w:hint="eastAsia"/>
        </w:rPr>
        <w:t>，</w:t>
      </w:r>
      <w:r w:rsidR="003713B6">
        <w:rPr>
          <w:rFonts w:hint="eastAsia"/>
        </w:rPr>
        <w:t>会造成数据丢失，</w:t>
      </w:r>
      <w:r>
        <w:rPr>
          <w:rFonts w:hint="eastAsia"/>
        </w:rPr>
        <w:t>请慎重使用；</w:t>
      </w:r>
    </w:p>
    <w:p w14:paraId="15030F92" w14:textId="18163BA5" w:rsidR="006C7326" w:rsidRDefault="006C7326" w:rsidP="00CC7A1B">
      <w:pPr>
        <w:pStyle w:val="afa"/>
        <w:numPr>
          <w:ilvl w:val="0"/>
          <w:numId w:val="34"/>
        </w:numPr>
        <w:ind w:firstLineChars="0"/>
      </w:pPr>
      <w:r>
        <w:rPr>
          <w:rFonts w:hint="eastAsia"/>
        </w:rPr>
        <w:t>首次使用模拟</w:t>
      </w:r>
      <w:r>
        <w:rPr>
          <w:rFonts w:hint="eastAsia"/>
        </w:rPr>
        <w:t>E</w:t>
      </w:r>
      <w:r>
        <w:t>EP</w:t>
      </w:r>
      <w:r>
        <w:rPr>
          <w:rFonts w:hint="eastAsia"/>
        </w:rPr>
        <w:t>时，如果用于模拟</w:t>
      </w:r>
      <w:r>
        <w:rPr>
          <w:rFonts w:hint="eastAsia"/>
        </w:rPr>
        <w:t>E</w:t>
      </w:r>
      <w:r>
        <w:t>EP</w:t>
      </w:r>
      <w:r>
        <w:rPr>
          <w:rFonts w:hint="eastAsia"/>
        </w:rPr>
        <w:t>的</w:t>
      </w:r>
      <w:r>
        <w:rPr>
          <w:rFonts w:hint="eastAsia"/>
        </w:rPr>
        <w:t>F</w:t>
      </w:r>
      <w:r>
        <w:t>LASH</w:t>
      </w:r>
      <w:r>
        <w:rPr>
          <w:rFonts w:hint="eastAsia"/>
        </w:rPr>
        <w:t>空间有其他数据，可能会</w:t>
      </w:r>
      <w:r w:rsidR="003713B6">
        <w:rPr>
          <w:rFonts w:hint="eastAsia"/>
        </w:rPr>
        <w:t>干扰模拟</w:t>
      </w:r>
      <w:r w:rsidR="003713B6">
        <w:rPr>
          <w:rFonts w:hint="eastAsia"/>
        </w:rPr>
        <w:t>E</w:t>
      </w:r>
      <w:r w:rsidR="003713B6">
        <w:t>EP</w:t>
      </w:r>
      <w:r w:rsidR="003713B6">
        <w:rPr>
          <w:rFonts w:hint="eastAsia"/>
        </w:rPr>
        <w:t>算法</w:t>
      </w:r>
      <w:r>
        <w:rPr>
          <w:rFonts w:hint="eastAsia"/>
        </w:rPr>
        <w:t>导致异常，所以建议用户在首次使用模拟</w:t>
      </w:r>
      <w:r>
        <w:rPr>
          <w:rFonts w:hint="eastAsia"/>
        </w:rPr>
        <w:t>E</w:t>
      </w:r>
      <w:r>
        <w:t>EP</w:t>
      </w:r>
      <w:r>
        <w:rPr>
          <w:rFonts w:hint="eastAsia"/>
        </w:rPr>
        <w:t>时，</w:t>
      </w:r>
      <w:proofErr w:type="spellStart"/>
      <w:r w:rsidR="00FF661C">
        <w:rPr>
          <w:rFonts w:hint="eastAsia"/>
        </w:rPr>
        <w:t>E</w:t>
      </w:r>
      <w:r w:rsidR="00FF661C">
        <w:t>EP_I</w:t>
      </w:r>
      <w:r w:rsidR="00FF661C">
        <w:rPr>
          <w:rFonts w:hint="eastAsia"/>
        </w:rPr>
        <w:t>nit</w:t>
      </w:r>
      <w:proofErr w:type="spellEnd"/>
      <w:r w:rsidR="00FF661C">
        <w:rPr>
          <w:rFonts w:hint="eastAsia"/>
        </w:rPr>
        <w:t>（）之后</w:t>
      </w:r>
      <w:r>
        <w:rPr>
          <w:rFonts w:hint="eastAsia"/>
        </w:rPr>
        <w:t>调用一次</w:t>
      </w:r>
      <w:proofErr w:type="spellStart"/>
      <w:r>
        <w:rPr>
          <w:rFonts w:hint="eastAsia"/>
        </w:rPr>
        <w:t>E</w:t>
      </w:r>
      <w:r>
        <w:t>EP_E</w:t>
      </w:r>
      <w:r>
        <w:rPr>
          <w:rFonts w:hint="eastAsia"/>
        </w:rPr>
        <w:t>rase</w:t>
      </w:r>
      <w:proofErr w:type="spellEnd"/>
      <w:r>
        <w:t>( )</w:t>
      </w:r>
      <w:r>
        <w:rPr>
          <w:rFonts w:hint="eastAsia"/>
        </w:rPr>
        <w:t>函数将用于模拟</w:t>
      </w:r>
      <w:r>
        <w:rPr>
          <w:rFonts w:hint="eastAsia"/>
        </w:rPr>
        <w:t>E</w:t>
      </w:r>
      <w:r>
        <w:t>EP</w:t>
      </w:r>
      <w:r w:rsidR="003713B6">
        <w:rPr>
          <w:rFonts w:hint="eastAsia"/>
        </w:rPr>
        <w:t>的</w:t>
      </w:r>
      <w:r w:rsidR="003713B6">
        <w:rPr>
          <w:rFonts w:hint="eastAsia"/>
        </w:rPr>
        <w:t>F</w:t>
      </w:r>
      <w:r w:rsidR="003713B6">
        <w:t>LASH</w:t>
      </w:r>
      <w:r w:rsidR="003713B6">
        <w:rPr>
          <w:rFonts w:hint="eastAsia"/>
        </w:rPr>
        <w:t>空间全部擦除。</w:t>
      </w:r>
    </w:p>
    <w:p w14:paraId="3C3E07A2" w14:textId="326C0F58" w:rsidR="00B83A1D" w:rsidRDefault="00B83A1D" w:rsidP="00B83A1D">
      <w:pPr>
        <w:pStyle w:val="afa"/>
        <w:ind w:left="420" w:firstLineChars="0" w:firstLine="0"/>
      </w:pPr>
    </w:p>
    <w:sectPr w:rsidR="00B83A1D" w:rsidSect="00E25234">
      <w:headerReference w:type="default" r:id="rId20"/>
      <w:footerReference w:type="default" r:id="rId21"/>
      <w:pgSz w:w="11906" w:h="16838" w:code="9"/>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04727" w14:textId="77777777" w:rsidR="002D0B76" w:rsidRDefault="002D0B76">
      <w:r>
        <w:separator/>
      </w:r>
    </w:p>
    <w:p w14:paraId="15066C87" w14:textId="77777777" w:rsidR="002D0B76" w:rsidRDefault="002D0B76"/>
  </w:endnote>
  <w:endnote w:type="continuationSeparator" w:id="0">
    <w:p w14:paraId="2C322D80" w14:textId="77777777" w:rsidR="002D0B76" w:rsidRDefault="002D0B76">
      <w:r>
        <w:continuationSeparator/>
      </w:r>
    </w:p>
    <w:p w14:paraId="1C085008" w14:textId="77777777" w:rsidR="002D0B76" w:rsidRDefault="002D0B76"/>
  </w:endnote>
  <w:endnote w:type="continuationNotice" w:id="1">
    <w:p w14:paraId="59A5A870" w14:textId="77777777" w:rsidR="002D0B76" w:rsidRDefault="002D0B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MT">
    <w:altName w:val="等线"/>
    <w:charset w:val="00"/>
    <w:family w:val="swiss"/>
    <w:pitch w:val="default"/>
    <w:sig w:usb0="00000000" w:usb1="00000000" w:usb2="00000000" w:usb3="00000000" w:csb0="00000001" w:csb1="00000000"/>
  </w:font>
  <w:font w:name="TimesLTStd-Roman">
    <w:altName w:val="Times New Roman"/>
    <w:charset w:val="00"/>
    <w:family w:val="roman"/>
    <w:pitch w:val="default"/>
    <w:sig w:usb0="00000001" w:usb1="080E0000" w:usb2="00000010" w:usb3="00000000" w:csb0="00040000" w:csb1="00000000"/>
  </w:font>
  <w:font w:name="MicrosoftYaHei-Bold">
    <w:altName w:val="Times New Roman"/>
    <w:charset w:val="00"/>
    <w:family w:val="roman"/>
    <w:pitch w:val="default"/>
  </w:font>
  <w:font w:name="新宋体">
    <w:panose1 w:val="02010609030101010101"/>
    <w:charset w:val="86"/>
    <w:family w:val="modern"/>
    <w:pitch w:val="fixed"/>
    <w:sig w:usb0="00000283" w:usb1="288F0000" w:usb2="00000016" w:usb3="00000000" w:csb0="00040001" w:csb1="00000000"/>
  </w:font>
  <w:font w:name="Bahnschrift SemiBold SemiConden">
    <w:panose1 w:val="020B0502040204020203"/>
    <w:charset w:val="00"/>
    <w:family w:val="swiss"/>
    <w:pitch w:val="variable"/>
    <w:sig w:usb0="A00002C7" w:usb1="00000002" w:usb2="00000000" w:usb3="00000000" w:csb0="0000019F" w:csb1="00000000"/>
  </w:font>
  <w:font w:name="Bahnschrift Light Condensed">
    <w:panose1 w:val="020B0502040204020203"/>
    <w:charset w:val="00"/>
    <w:family w:val="swiss"/>
    <w:pitch w:val="variable"/>
    <w:sig w:usb0="A00002C7" w:usb1="00000002"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2042"/>
      <w:gridCol w:w="5094"/>
      <w:gridCol w:w="1890"/>
    </w:tblGrid>
    <w:tr w:rsidR="002D0B76" w:rsidRPr="005C03E5" w14:paraId="293823FA" w14:textId="77777777" w:rsidTr="00F544CF">
      <w:tc>
        <w:tcPr>
          <w:tcW w:w="2088" w:type="dxa"/>
          <w:tcBorders>
            <w:top w:val="single" w:sz="4" w:space="0" w:color="auto"/>
          </w:tcBorders>
        </w:tcPr>
        <w:p w14:paraId="314838E6" w14:textId="77777777" w:rsidR="002D0B76" w:rsidRPr="005C03E5" w:rsidRDefault="002D0B76" w:rsidP="00061485">
          <w:pPr>
            <w:pStyle w:val="a8"/>
            <w:rPr>
              <w:sz w:val="18"/>
              <w:szCs w:val="18"/>
            </w:rPr>
          </w:pPr>
          <w:proofErr w:type="gramStart"/>
          <w:r w:rsidRPr="003E7BC9">
            <w:rPr>
              <w:rFonts w:hint="eastAsia"/>
              <w:sz w:val="18"/>
              <w:szCs w:val="18"/>
            </w:rPr>
            <w:t>杰发</w:t>
          </w:r>
          <w:r w:rsidRPr="003E7BC9">
            <w:rPr>
              <w:sz w:val="18"/>
              <w:szCs w:val="18"/>
            </w:rPr>
            <w:t>科技</w:t>
          </w:r>
          <w:proofErr w:type="gramEnd"/>
          <w:r w:rsidRPr="003E7BC9">
            <w:rPr>
              <w:rFonts w:hint="eastAsia"/>
              <w:sz w:val="18"/>
              <w:szCs w:val="18"/>
            </w:rPr>
            <w:t>机密</w:t>
          </w:r>
          <w:r w:rsidRPr="003E7BC9">
            <w:rPr>
              <w:sz w:val="18"/>
              <w:szCs w:val="18"/>
            </w:rPr>
            <w:t>文件</w:t>
          </w:r>
        </w:p>
      </w:tc>
      <w:tc>
        <w:tcPr>
          <w:tcW w:w="5220" w:type="dxa"/>
          <w:tcBorders>
            <w:top w:val="single" w:sz="4" w:space="0" w:color="auto"/>
          </w:tcBorders>
        </w:tcPr>
        <w:p w14:paraId="3ABBAF04" w14:textId="41BB11A7" w:rsidR="002D0B76" w:rsidRPr="005C03E5" w:rsidRDefault="002D0B76" w:rsidP="00061485">
          <w:pPr>
            <w:jc w:val="center"/>
            <w:rPr>
              <w:rFonts w:cs="Arial"/>
              <w:kern w:val="0"/>
              <w:sz w:val="18"/>
              <w:szCs w:val="18"/>
            </w:rPr>
          </w:pPr>
          <w:r w:rsidRPr="009462C8">
            <w:rPr>
              <w:rFonts w:cs="Arial" w:hint="eastAsia"/>
              <w:kern w:val="0"/>
              <w:sz w:val="18"/>
              <w:szCs w:val="18"/>
            </w:rPr>
            <w:t>©</w:t>
          </w:r>
          <w:r w:rsidRPr="009462C8">
            <w:rPr>
              <w:rFonts w:cs="Arial"/>
              <w:kern w:val="0"/>
              <w:sz w:val="18"/>
              <w:szCs w:val="18"/>
            </w:rPr>
            <w:t xml:space="preserve"> 2013 - </w:t>
          </w:r>
          <w:r w:rsidRPr="009462C8">
            <w:rPr>
              <w:sz w:val="18"/>
              <w:szCs w:val="18"/>
            </w:rPr>
            <w:fldChar w:fldCharType="begin"/>
          </w:r>
          <w:r w:rsidRPr="009462C8">
            <w:rPr>
              <w:sz w:val="18"/>
              <w:szCs w:val="18"/>
            </w:rPr>
            <w:instrText xml:space="preserve"> QUOTE "</w:instrText>
          </w:r>
          <w:r w:rsidRPr="009462C8">
            <w:rPr>
              <w:sz w:val="18"/>
              <w:szCs w:val="18"/>
            </w:rPr>
            <w:fldChar w:fldCharType="begin"/>
          </w:r>
          <w:r w:rsidRPr="009462C8">
            <w:rPr>
              <w:sz w:val="18"/>
              <w:szCs w:val="18"/>
            </w:rPr>
            <w:instrText xml:space="preserve"> IF </w:instrText>
          </w:r>
          <w:r w:rsidRPr="009462C8">
            <w:rPr>
              <w:sz w:val="18"/>
              <w:szCs w:val="18"/>
            </w:rPr>
            <w:fldChar w:fldCharType="begin"/>
          </w:r>
          <w:r w:rsidRPr="009462C8">
            <w:rPr>
              <w:sz w:val="18"/>
              <w:szCs w:val="18"/>
            </w:rPr>
            <w:instrText xml:space="preserve"> = </w:instrText>
          </w:r>
          <w:r w:rsidRPr="009462C8">
            <w:rPr>
              <w:sz w:val="18"/>
              <w:szCs w:val="18"/>
            </w:rPr>
            <w:fldChar w:fldCharType="begin"/>
          </w:r>
          <w:r w:rsidRPr="009462C8">
            <w:rPr>
              <w:sz w:val="18"/>
              <w:szCs w:val="18"/>
            </w:rPr>
            <w:instrText xml:space="preserve"> DATE \@ "yyyy" </w:instrText>
          </w:r>
          <w:r w:rsidRPr="009462C8">
            <w:rPr>
              <w:sz w:val="18"/>
              <w:szCs w:val="18"/>
            </w:rPr>
            <w:fldChar w:fldCharType="separate"/>
          </w:r>
          <w:r>
            <w:rPr>
              <w:noProof/>
              <w:sz w:val="18"/>
              <w:szCs w:val="18"/>
            </w:rPr>
            <w:instrText>2023</w:instrText>
          </w:r>
          <w:r w:rsidRPr="009462C8">
            <w:rPr>
              <w:sz w:val="18"/>
              <w:szCs w:val="18"/>
            </w:rPr>
            <w:fldChar w:fldCharType="end"/>
          </w:r>
          <w:r w:rsidRPr="009462C8">
            <w:rPr>
              <w:sz w:val="18"/>
              <w:szCs w:val="18"/>
            </w:rPr>
            <w:instrText xml:space="preserve"> - </w:instrText>
          </w:r>
          <w:r w:rsidRPr="009462C8">
            <w:rPr>
              <w:sz w:val="18"/>
              <w:szCs w:val="18"/>
            </w:rPr>
            <w:fldChar w:fldCharType="begin"/>
          </w:r>
          <w:r w:rsidRPr="009462C8">
            <w:rPr>
              <w:sz w:val="18"/>
              <w:szCs w:val="18"/>
            </w:rPr>
            <w:instrText xml:space="preserve"> CREATEDATE \@ "yyyy" </w:instrText>
          </w:r>
          <w:r w:rsidRPr="009462C8">
            <w:rPr>
              <w:sz w:val="18"/>
              <w:szCs w:val="18"/>
            </w:rPr>
            <w:fldChar w:fldCharType="separate"/>
          </w:r>
          <w:r>
            <w:rPr>
              <w:noProof/>
              <w:sz w:val="18"/>
              <w:szCs w:val="18"/>
            </w:rPr>
            <w:instrText>2022</w:instrText>
          </w:r>
          <w:r w:rsidRPr="009462C8">
            <w:rPr>
              <w:sz w:val="18"/>
              <w:szCs w:val="18"/>
            </w:rPr>
            <w:fldChar w:fldCharType="end"/>
          </w:r>
          <w:r w:rsidRPr="009462C8">
            <w:rPr>
              <w:sz w:val="18"/>
              <w:szCs w:val="18"/>
            </w:rPr>
            <w:instrText xml:space="preserve"> </w:instrText>
          </w:r>
          <w:r w:rsidRPr="009462C8">
            <w:rPr>
              <w:sz w:val="18"/>
              <w:szCs w:val="18"/>
            </w:rPr>
            <w:fldChar w:fldCharType="separate"/>
          </w:r>
          <w:r w:rsidR="0075276A">
            <w:rPr>
              <w:noProof/>
              <w:sz w:val="18"/>
              <w:szCs w:val="18"/>
            </w:rPr>
            <w:instrText>1</w:instrText>
          </w:r>
          <w:r w:rsidRPr="009462C8">
            <w:rPr>
              <w:sz w:val="18"/>
              <w:szCs w:val="18"/>
            </w:rPr>
            <w:fldChar w:fldCharType="end"/>
          </w:r>
          <w:r w:rsidRPr="009462C8">
            <w:rPr>
              <w:sz w:val="18"/>
              <w:szCs w:val="18"/>
            </w:rPr>
            <w:instrText xml:space="preserve"> = 0 "</w:instrText>
          </w:r>
          <w:r w:rsidRPr="009462C8">
            <w:rPr>
              <w:sz w:val="18"/>
              <w:szCs w:val="18"/>
            </w:rPr>
            <w:fldChar w:fldCharType="begin"/>
          </w:r>
          <w:r w:rsidRPr="009462C8">
            <w:rPr>
              <w:sz w:val="18"/>
              <w:szCs w:val="18"/>
            </w:rPr>
            <w:instrText xml:space="preserve"> CREATEDATE \@ "yyyy" </w:instrText>
          </w:r>
          <w:r w:rsidRPr="009462C8">
            <w:rPr>
              <w:sz w:val="18"/>
              <w:szCs w:val="18"/>
            </w:rPr>
            <w:fldChar w:fldCharType="separate"/>
          </w:r>
          <w:r>
            <w:rPr>
              <w:noProof/>
              <w:sz w:val="18"/>
              <w:szCs w:val="18"/>
            </w:rPr>
            <w:instrText>2022</w:instrText>
          </w:r>
          <w:r w:rsidRPr="009462C8">
            <w:rPr>
              <w:sz w:val="18"/>
              <w:szCs w:val="18"/>
            </w:rPr>
            <w:fldChar w:fldCharType="end"/>
          </w:r>
          <w:r w:rsidRPr="009462C8">
            <w:rPr>
              <w:sz w:val="18"/>
              <w:szCs w:val="18"/>
            </w:rPr>
            <w:instrText>" "</w:instrText>
          </w:r>
          <w:r w:rsidRPr="009462C8">
            <w:rPr>
              <w:sz w:val="18"/>
              <w:szCs w:val="18"/>
            </w:rPr>
            <w:fldChar w:fldCharType="begin"/>
          </w:r>
          <w:r w:rsidRPr="009462C8">
            <w:rPr>
              <w:sz w:val="18"/>
              <w:szCs w:val="18"/>
            </w:rPr>
            <w:instrText xml:space="preserve"> CREATEDATE \@ "yyyy" </w:instrText>
          </w:r>
          <w:r w:rsidRPr="009462C8">
            <w:rPr>
              <w:sz w:val="18"/>
              <w:szCs w:val="18"/>
            </w:rPr>
            <w:fldChar w:fldCharType="separate"/>
          </w:r>
          <w:r>
            <w:rPr>
              <w:noProof/>
              <w:sz w:val="18"/>
              <w:szCs w:val="18"/>
            </w:rPr>
            <w:instrText>2022</w:instrText>
          </w:r>
          <w:r w:rsidRPr="009462C8">
            <w:rPr>
              <w:sz w:val="18"/>
              <w:szCs w:val="18"/>
            </w:rPr>
            <w:fldChar w:fldCharType="end"/>
          </w:r>
          <w:r w:rsidRPr="009462C8">
            <w:rPr>
              <w:sz w:val="18"/>
              <w:szCs w:val="18"/>
            </w:rPr>
            <w:instrText xml:space="preserve"> - </w:instrText>
          </w:r>
          <w:r w:rsidRPr="009462C8">
            <w:rPr>
              <w:sz w:val="18"/>
              <w:szCs w:val="18"/>
            </w:rPr>
            <w:fldChar w:fldCharType="begin"/>
          </w:r>
          <w:r w:rsidRPr="009462C8">
            <w:rPr>
              <w:sz w:val="18"/>
              <w:szCs w:val="18"/>
            </w:rPr>
            <w:instrText xml:space="preserve"> DATE \@ "yyyy" </w:instrText>
          </w:r>
          <w:r w:rsidRPr="009462C8">
            <w:rPr>
              <w:sz w:val="18"/>
              <w:szCs w:val="18"/>
            </w:rPr>
            <w:fldChar w:fldCharType="separate"/>
          </w:r>
          <w:r>
            <w:rPr>
              <w:noProof/>
              <w:sz w:val="18"/>
              <w:szCs w:val="18"/>
            </w:rPr>
            <w:instrText>2023</w:instrText>
          </w:r>
          <w:r w:rsidRPr="009462C8">
            <w:rPr>
              <w:sz w:val="18"/>
              <w:szCs w:val="18"/>
            </w:rPr>
            <w:fldChar w:fldCharType="end"/>
          </w:r>
          <w:r w:rsidRPr="009462C8">
            <w:rPr>
              <w:sz w:val="18"/>
              <w:szCs w:val="18"/>
            </w:rPr>
            <w:instrText xml:space="preserve">" </w:instrText>
          </w:r>
          <w:r w:rsidRPr="009462C8">
            <w:rPr>
              <w:sz w:val="18"/>
              <w:szCs w:val="18"/>
            </w:rPr>
            <w:fldChar w:fldCharType="separate"/>
          </w:r>
          <w:r w:rsidR="0075276A">
            <w:rPr>
              <w:noProof/>
              <w:sz w:val="18"/>
              <w:szCs w:val="18"/>
            </w:rPr>
            <w:instrText>2022</w:instrText>
          </w:r>
          <w:r w:rsidR="0075276A" w:rsidRPr="009462C8">
            <w:rPr>
              <w:noProof/>
              <w:sz w:val="18"/>
              <w:szCs w:val="18"/>
            </w:rPr>
            <w:instrText xml:space="preserve"> - </w:instrText>
          </w:r>
          <w:r w:rsidR="0075276A">
            <w:rPr>
              <w:noProof/>
              <w:sz w:val="18"/>
              <w:szCs w:val="18"/>
            </w:rPr>
            <w:instrText>2023</w:instrText>
          </w:r>
          <w:r w:rsidRPr="009462C8">
            <w:rPr>
              <w:sz w:val="18"/>
              <w:szCs w:val="18"/>
            </w:rPr>
            <w:fldChar w:fldCharType="end"/>
          </w:r>
          <w:r w:rsidRPr="009462C8">
            <w:rPr>
              <w:sz w:val="18"/>
              <w:szCs w:val="18"/>
            </w:rPr>
            <w:instrText xml:space="preserve">" </w:instrText>
          </w:r>
          <w:r w:rsidRPr="009462C8">
            <w:rPr>
              <w:sz w:val="18"/>
              <w:szCs w:val="18"/>
            </w:rPr>
            <w:fldChar w:fldCharType="separate"/>
          </w:r>
          <w:r w:rsidR="0075276A">
            <w:rPr>
              <w:noProof/>
              <w:sz w:val="18"/>
              <w:szCs w:val="18"/>
            </w:rPr>
            <w:t>2022</w:t>
          </w:r>
          <w:r w:rsidR="0075276A" w:rsidRPr="009462C8">
            <w:rPr>
              <w:noProof/>
              <w:sz w:val="18"/>
              <w:szCs w:val="18"/>
            </w:rPr>
            <w:t xml:space="preserve"> - </w:t>
          </w:r>
          <w:r w:rsidR="0075276A">
            <w:rPr>
              <w:noProof/>
              <w:sz w:val="18"/>
              <w:szCs w:val="18"/>
            </w:rPr>
            <w:t>2023</w:t>
          </w:r>
          <w:r w:rsidRPr="009462C8">
            <w:rPr>
              <w:sz w:val="18"/>
              <w:szCs w:val="18"/>
            </w:rPr>
            <w:fldChar w:fldCharType="end"/>
          </w:r>
          <w:r w:rsidRPr="009462C8">
            <w:rPr>
              <w:sz w:val="18"/>
              <w:szCs w:val="18"/>
            </w:rPr>
            <w:t xml:space="preserve"> </w:t>
          </w:r>
          <w:r w:rsidRPr="003E7BC9">
            <w:rPr>
              <w:rFonts w:cs="Arial" w:hint="eastAsia"/>
              <w:kern w:val="0"/>
              <w:sz w:val="18"/>
              <w:szCs w:val="18"/>
            </w:rPr>
            <w:t xml:space="preserve"> </w:t>
          </w:r>
          <w:proofErr w:type="gramStart"/>
          <w:r w:rsidRPr="003E7BC9">
            <w:rPr>
              <w:rFonts w:cs="Arial" w:hint="eastAsia"/>
              <w:kern w:val="0"/>
              <w:sz w:val="18"/>
              <w:szCs w:val="18"/>
            </w:rPr>
            <w:t>杰发</w:t>
          </w:r>
          <w:r w:rsidRPr="003E7BC9">
            <w:rPr>
              <w:rFonts w:cs="Arial"/>
              <w:kern w:val="0"/>
              <w:sz w:val="18"/>
              <w:szCs w:val="18"/>
            </w:rPr>
            <w:t>科技</w:t>
          </w:r>
          <w:proofErr w:type="gramEnd"/>
          <w:r w:rsidRPr="003E7BC9">
            <w:rPr>
              <w:rFonts w:cs="Arial" w:hint="eastAsia"/>
              <w:kern w:val="0"/>
              <w:sz w:val="18"/>
              <w:szCs w:val="18"/>
            </w:rPr>
            <w:t>有限</w:t>
          </w:r>
          <w:r w:rsidRPr="003E7BC9">
            <w:rPr>
              <w:rFonts w:cs="Arial"/>
              <w:kern w:val="0"/>
              <w:sz w:val="18"/>
              <w:szCs w:val="18"/>
            </w:rPr>
            <w:t>公司</w:t>
          </w:r>
        </w:p>
      </w:tc>
      <w:tc>
        <w:tcPr>
          <w:tcW w:w="1934" w:type="dxa"/>
        </w:tcPr>
        <w:p w14:paraId="4D35EFAA" w14:textId="70A0D422" w:rsidR="002D0B76" w:rsidRPr="003E7BC9" w:rsidRDefault="002D0B76" w:rsidP="00061485">
          <w:pPr>
            <w:pStyle w:val="a8"/>
            <w:wordWrap w:val="0"/>
            <w:jc w:val="right"/>
            <w:rPr>
              <w:sz w:val="18"/>
              <w:szCs w:val="18"/>
            </w:rPr>
          </w:pPr>
          <w:r w:rsidRPr="003E7BC9">
            <w:rPr>
              <w:rStyle w:val="ad"/>
              <w:sz w:val="18"/>
              <w:szCs w:val="18"/>
            </w:rPr>
            <w:fldChar w:fldCharType="begin"/>
          </w:r>
          <w:r w:rsidRPr="003E7BC9">
            <w:rPr>
              <w:rStyle w:val="ad"/>
              <w:sz w:val="18"/>
              <w:szCs w:val="18"/>
            </w:rPr>
            <w:instrText xml:space="preserve"> PAGE </w:instrText>
          </w:r>
          <w:r w:rsidRPr="003E7BC9">
            <w:rPr>
              <w:rStyle w:val="ad"/>
              <w:sz w:val="18"/>
              <w:szCs w:val="18"/>
            </w:rPr>
            <w:fldChar w:fldCharType="separate"/>
          </w:r>
          <w:r w:rsidR="0075276A">
            <w:rPr>
              <w:rStyle w:val="ad"/>
              <w:noProof/>
              <w:sz w:val="18"/>
              <w:szCs w:val="18"/>
            </w:rPr>
            <w:t>4</w:t>
          </w:r>
          <w:r w:rsidRPr="003E7BC9">
            <w:rPr>
              <w:rStyle w:val="ad"/>
              <w:sz w:val="18"/>
              <w:szCs w:val="18"/>
            </w:rPr>
            <w:fldChar w:fldCharType="end"/>
          </w:r>
          <w:r w:rsidRPr="003E7BC9">
            <w:rPr>
              <w:rStyle w:val="ad"/>
              <w:rFonts w:hint="eastAsia"/>
              <w:sz w:val="18"/>
              <w:szCs w:val="18"/>
            </w:rPr>
            <w:t xml:space="preserve"> </w:t>
          </w:r>
          <w:r w:rsidRPr="003E7BC9">
            <w:rPr>
              <w:rStyle w:val="ad"/>
              <w:sz w:val="18"/>
              <w:szCs w:val="18"/>
            </w:rPr>
            <w:t>/</w:t>
          </w:r>
          <w:r w:rsidRPr="003E7BC9">
            <w:rPr>
              <w:rStyle w:val="ad"/>
              <w:sz w:val="18"/>
              <w:szCs w:val="18"/>
            </w:rPr>
            <w:fldChar w:fldCharType="begin"/>
          </w:r>
          <w:r w:rsidRPr="003E7BC9">
            <w:rPr>
              <w:rStyle w:val="ad"/>
              <w:sz w:val="18"/>
              <w:szCs w:val="18"/>
            </w:rPr>
            <w:instrText xml:space="preserve"> NUMPAGES </w:instrText>
          </w:r>
          <w:r w:rsidRPr="003E7BC9">
            <w:rPr>
              <w:rStyle w:val="ad"/>
              <w:sz w:val="18"/>
              <w:szCs w:val="18"/>
            </w:rPr>
            <w:fldChar w:fldCharType="separate"/>
          </w:r>
          <w:r w:rsidR="0075276A">
            <w:rPr>
              <w:rStyle w:val="ad"/>
              <w:noProof/>
              <w:sz w:val="18"/>
              <w:szCs w:val="18"/>
            </w:rPr>
            <w:t>13</w:t>
          </w:r>
          <w:r w:rsidRPr="003E7BC9">
            <w:rPr>
              <w:rStyle w:val="ad"/>
              <w:sz w:val="18"/>
              <w:szCs w:val="18"/>
            </w:rPr>
            <w:fldChar w:fldCharType="end"/>
          </w:r>
        </w:p>
      </w:tc>
    </w:tr>
  </w:tbl>
  <w:p w14:paraId="69C8F1C7" w14:textId="77777777" w:rsidR="002D0B76" w:rsidRDefault="002D0B76"/>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0AF40" w14:textId="77777777" w:rsidR="002D0B76" w:rsidRDefault="002D0B76">
      <w:r>
        <w:separator/>
      </w:r>
    </w:p>
    <w:p w14:paraId="6DE0182B" w14:textId="77777777" w:rsidR="002D0B76" w:rsidRDefault="002D0B76"/>
  </w:footnote>
  <w:footnote w:type="continuationSeparator" w:id="0">
    <w:p w14:paraId="6F9F7893" w14:textId="77777777" w:rsidR="002D0B76" w:rsidRDefault="002D0B76">
      <w:r>
        <w:continuationSeparator/>
      </w:r>
    </w:p>
    <w:p w14:paraId="53E18827" w14:textId="77777777" w:rsidR="002D0B76" w:rsidRDefault="002D0B76"/>
  </w:footnote>
  <w:footnote w:type="continuationNotice" w:id="1">
    <w:p w14:paraId="0C63948A" w14:textId="77777777" w:rsidR="002D0B76" w:rsidRDefault="002D0B76">
      <w:pPr>
        <w:spacing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a"/>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20"/>
      <w:gridCol w:w="5220"/>
    </w:tblGrid>
    <w:tr w:rsidR="002D0B76" w14:paraId="5080AF01" w14:textId="77777777" w:rsidTr="0055378D">
      <w:trPr>
        <w:cnfStyle w:val="100000000000" w:firstRow="1" w:lastRow="0" w:firstColumn="0" w:lastColumn="0" w:oddVBand="0" w:evenVBand="0" w:oddHBand="0" w:evenHBand="0" w:firstRowFirstColumn="0" w:firstRowLastColumn="0" w:lastRowFirstColumn="0" w:lastRowLastColumn="0"/>
        <w:cantSplit w:val="0"/>
        <w:trHeight w:val="905"/>
        <w:tblHeader w:val="0"/>
      </w:trPr>
      <w:tc>
        <w:tcPr>
          <w:cnfStyle w:val="001000000000" w:firstRow="0" w:lastRow="0" w:firstColumn="1" w:lastColumn="0" w:oddVBand="0" w:evenVBand="0" w:oddHBand="0" w:evenHBand="0" w:firstRowFirstColumn="0" w:firstRowLastColumn="0" w:lastRowFirstColumn="0" w:lastRowLastColumn="0"/>
          <w:tcW w:w="4320" w:type="dxa"/>
          <w:tcBorders>
            <w:top w:val="none" w:sz="0" w:space="0" w:color="auto"/>
            <w:left w:val="none" w:sz="0" w:space="0" w:color="auto"/>
            <w:bottom w:val="none" w:sz="0" w:space="0" w:color="auto"/>
            <w:right w:val="none" w:sz="0" w:space="0" w:color="auto"/>
          </w:tcBorders>
          <w:hideMark/>
        </w:tcPr>
        <w:p w14:paraId="48B945E0" w14:textId="0A83C029" w:rsidR="002D0B76" w:rsidRPr="00EC266F" w:rsidRDefault="002D0B76" w:rsidP="0055378D">
          <w:pPr>
            <w:tabs>
              <w:tab w:val="center" w:pos="4320"/>
              <w:tab w:val="right" w:pos="8640"/>
            </w:tabs>
            <w:snapToGrid/>
            <w:spacing w:line="360" w:lineRule="atLeast"/>
            <w:jc w:val="left"/>
            <w:rPr>
              <w:rFonts w:ascii="Verdana" w:hAnsi="Verdana"/>
              <w:b w:val="0"/>
              <w:iCs/>
              <w:kern w:val="0"/>
              <w:sz w:val="28"/>
            </w:rPr>
          </w:pPr>
          <w:r>
            <w:rPr>
              <w:rFonts w:cs="Arial"/>
              <w:noProof/>
              <w:kern w:val="0"/>
            </w:rPr>
            <w:drawing>
              <wp:inline distT="0" distB="0" distL="0" distR="0" wp14:anchorId="67B8F404" wp14:editId="4344B4B7">
                <wp:extent cx="2026311" cy="541324"/>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42873" cy="545748"/>
                        </a:xfrm>
                        <a:prstGeom prst="rect">
                          <a:avLst/>
                        </a:prstGeom>
                        <a:noFill/>
                        <a:ln>
                          <a:noFill/>
                        </a:ln>
                      </pic:spPr>
                    </pic:pic>
                  </a:graphicData>
                </a:graphic>
              </wp:inline>
            </w:drawing>
          </w:r>
        </w:p>
      </w:tc>
      <w:tc>
        <w:tcPr>
          <w:tcW w:w="5220" w:type="dxa"/>
          <w:tcBorders>
            <w:top w:val="none" w:sz="0" w:space="0" w:color="auto"/>
            <w:left w:val="none" w:sz="0" w:space="0" w:color="auto"/>
            <w:bottom w:val="none" w:sz="0" w:space="0" w:color="auto"/>
            <w:right w:val="none" w:sz="0" w:space="0" w:color="auto"/>
          </w:tcBorders>
        </w:tcPr>
        <w:p w14:paraId="3DB47F33" w14:textId="275325F0" w:rsidR="002D0B76" w:rsidRPr="00673E41" w:rsidRDefault="002D0B76" w:rsidP="00276EC0">
          <w:pPr>
            <w:wordWrap w:val="0"/>
            <w:spacing w:before="120" w:after="120"/>
            <w:ind w:leftChars="360" w:left="720" w:rightChars="100" w:right="200"/>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rPr>
          </w:pPr>
          <w:r w:rsidRPr="00744658">
            <w:rPr>
              <w:rFonts w:ascii="Century" w:hAnsi="Century" w:cs="Arial"/>
              <w:iCs/>
              <w:noProof/>
              <w:szCs w:val="20"/>
            </w:rPr>
            <w:t>EEP_DRV_LIB</w:t>
          </w:r>
          <w:r>
            <w:rPr>
              <w:rFonts w:asciiTheme="minorEastAsia" w:eastAsiaTheme="minorEastAsia" w:hAnsiTheme="minorEastAsia" w:cs="Arial" w:hint="eastAsia"/>
              <w:iCs/>
              <w:noProof/>
              <w:szCs w:val="20"/>
            </w:rPr>
            <w:t>的说明与限制</w:t>
          </w:r>
        </w:p>
      </w:tc>
    </w:tr>
  </w:tbl>
  <w:p w14:paraId="684EEF10" w14:textId="77777777" w:rsidR="002D0B76" w:rsidRPr="00D448EA" w:rsidRDefault="002D0B76">
    <w:pPr>
      <w:rPr>
        <w:rFonts w:eastAsiaTheme="minorEastAsia"/>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0B2D946"/>
    <w:lvl w:ilvl="0">
      <w:start w:val="1"/>
      <w:numFmt w:val="decimal"/>
      <w:pStyle w:val="a"/>
      <w:lvlText w:val="%1)"/>
      <w:lvlJc w:val="left"/>
      <w:pPr>
        <w:tabs>
          <w:tab w:val="num" w:pos="-247"/>
        </w:tabs>
        <w:ind w:left="-266" w:hanging="341"/>
      </w:pPr>
      <w:rPr>
        <w:rFonts w:ascii="Arial" w:eastAsia="MingLiU" w:hAnsi="Arial" w:cs="Times New Roman" w:hint="default"/>
        <w:b/>
        <w:i w:val="0"/>
        <w:sz w:val="18"/>
      </w:rPr>
    </w:lvl>
  </w:abstractNum>
  <w:abstractNum w:abstractNumId="1" w15:restartNumberingAfterBreak="0">
    <w:nsid w:val="014C5D7C"/>
    <w:multiLevelType w:val="hybridMultilevel"/>
    <w:tmpl w:val="3EC6A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006E96"/>
    <w:multiLevelType w:val="hybridMultilevel"/>
    <w:tmpl w:val="5DFE59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0D2325"/>
    <w:multiLevelType w:val="hybridMultilevel"/>
    <w:tmpl w:val="5F001A2E"/>
    <w:lvl w:ilvl="0" w:tplc="E31C3840">
      <w:numFmt w:val="bullet"/>
      <w:pStyle w:val="Feature-Item"/>
      <w:lvlText w:val=""/>
      <w:lvlJc w:val="left"/>
      <w:pPr>
        <w:tabs>
          <w:tab w:val="num" w:pos="360"/>
        </w:tabs>
        <w:ind w:left="360" w:hanging="360"/>
      </w:pPr>
      <w:rPr>
        <w:rFonts w:ascii="Wingdings 2" w:eastAsia="MingLiU" w:hAnsi="Wingdings 2" w:cs="Times New Roman" w:hint="default"/>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 w15:restartNumberingAfterBreak="0">
    <w:nsid w:val="13457210"/>
    <w:multiLevelType w:val="hybridMultilevel"/>
    <w:tmpl w:val="C5F85B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1108FB"/>
    <w:multiLevelType w:val="hybridMultilevel"/>
    <w:tmpl w:val="5AB08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E24FBD"/>
    <w:multiLevelType w:val="hybridMultilevel"/>
    <w:tmpl w:val="371CB6A8"/>
    <w:styleLink w:val="BulletOutline11"/>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783530"/>
    <w:multiLevelType w:val="multilevel"/>
    <w:tmpl w:val="0409001F"/>
    <w:styleLink w:val="1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1AA43D57"/>
    <w:multiLevelType w:val="hybridMultilevel"/>
    <w:tmpl w:val="C20CB9E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1B455C75"/>
    <w:multiLevelType w:val="multilevel"/>
    <w:tmpl w:val="57C2332E"/>
    <w:name w:val="Combin22"/>
    <w:lvl w:ilvl="0">
      <w:start w:val="1"/>
      <w:numFmt w:val="bullet"/>
      <w:lvlText w:val=""/>
      <w:lvlJc w:val="left"/>
      <w:pPr>
        <w:ind w:left="425" w:hanging="425"/>
      </w:pPr>
      <w:rPr>
        <w:rFonts w:ascii="Wingdings 2" w:hAnsi="Wingdings 2"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1D2135C9"/>
    <w:multiLevelType w:val="multilevel"/>
    <w:tmpl w:val="D1C64A46"/>
    <w:name w:val="Steps22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1FAB2CE4"/>
    <w:multiLevelType w:val="hybridMultilevel"/>
    <w:tmpl w:val="E6BA0BD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562A71"/>
    <w:multiLevelType w:val="hybridMultilevel"/>
    <w:tmpl w:val="E6BA0BD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F55C81"/>
    <w:multiLevelType w:val="hybridMultilevel"/>
    <w:tmpl w:val="2A6E4B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056588"/>
    <w:multiLevelType w:val="hybridMultilevel"/>
    <w:tmpl w:val="AE629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C1266A"/>
    <w:multiLevelType w:val="hybridMultilevel"/>
    <w:tmpl w:val="F5E88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526F5"/>
    <w:multiLevelType w:val="multilevel"/>
    <w:tmpl w:val="752C73AE"/>
    <w:lvl w:ilvl="0">
      <w:start w:val="1"/>
      <w:numFmt w:val="decimal"/>
      <w:pStyle w:val="1"/>
      <w:lvlText w:val="%1"/>
      <w:lvlJc w:val="left"/>
      <w:pPr>
        <w:tabs>
          <w:tab w:val="num"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num" w:pos="2211"/>
        </w:tabs>
        <w:ind w:left="2211"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num" w:pos="1361"/>
        </w:tabs>
        <w:ind w:left="1361" w:hanging="1077"/>
      </w:pPr>
      <w:rPr>
        <w:rFonts w:hint="eastAsia"/>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2071"/>
        </w:tabs>
        <w:ind w:left="2071" w:hanging="1503"/>
      </w:pPr>
      <w:rPr>
        <w:rFonts w:hint="eastAsia"/>
        <w:bCs w:val="0"/>
        <w:i w:val="0"/>
        <w:iCs w:val="0"/>
        <w:caps w:val="0"/>
        <w:smallCaps w:val="0"/>
        <w:strike w:val="0"/>
        <w:dstrike w:val="0"/>
        <w:outline w:val="0"/>
        <w:shadow w:val="0"/>
        <w:emboss w:val="0"/>
        <w:imprint w:val="0"/>
        <w:noProof w:val="0"/>
        <w:vanish w:val="0"/>
        <w:color w:val="C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503"/>
        </w:tabs>
        <w:ind w:left="1503" w:hanging="1503"/>
      </w:pPr>
      <w:rPr>
        <w:rFonts w:ascii="Century Schoolbook" w:hAnsi="Century Schoolbook" w:hint="default"/>
        <w:color w:val="C00000"/>
        <w:sz w:val="20"/>
      </w:rPr>
    </w:lvl>
    <w:lvl w:ilvl="5">
      <w:start w:val="1"/>
      <w:numFmt w:val="decimal"/>
      <w:pStyle w:val="6"/>
      <w:lvlText w:val="%1.%2.%3.%4.%5.%6"/>
      <w:lvlJc w:val="left"/>
      <w:pPr>
        <w:tabs>
          <w:tab w:val="num" w:pos="1077"/>
        </w:tabs>
        <w:ind w:left="1077" w:hanging="1077"/>
      </w:pPr>
      <w:rPr>
        <w:rFonts w:ascii="Arial" w:hAnsi="Arial" w:hint="default"/>
        <w:color w:val="006EBC"/>
      </w:rPr>
    </w:lvl>
    <w:lvl w:ilvl="6">
      <w:start w:val="1"/>
      <w:numFmt w:val="decimal"/>
      <w:lvlText w:val="%1.%2.%3.%4.%5.%6.%7"/>
      <w:lvlJc w:val="left"/>
      <w:pPr>
        <w:tabs>
          <w:tab w:val="num" w:pos="1077"/>
        </w:tabs>
        <w:ind w:left="1077" w:hanging="1077"/>
      </w:pPr>
      <w:rPr>
        <w:rFonts w:ascii="Arial" w:hAnsi="Arial" w:hint="default"/>
        <w:color w:val="006EBC"/>
        <w:sz w:val="20"/>
      </w:rPr>
    </w:lvl>
    <w:lvl w:ilvl="7">
      <w:start w:val="1"/>
      <w:numFmt w:val="decimal"/>
      <w:lvlText w:val="%1.%2.%3.%4.%5.%6.%7.%8"/>
      <w:lvlJc w:val="left"/>
      <w:pPr>
        <w:tabs>
          <w:tab w:val="num" w:pos="1053"/>
        </w:tabs>
        <w:ind w:left="1053" w:hanging="1440"/>
      </w:pPr>
      <w:rPr>
        <w:rFonts w:hint="default"/>
      </w:rPr>
    </w:lvl>
    <w:lvl w:ilvl="8">
      <w:start w:val="1"/>
      <w:numFmt w:val="decimal"/>
      <w:lvlText w:val="%1.%2.%3.%4.%5.%6.%7.%8.%9"/>
      <w:lvlJc w:val="left"/>
      <w:pPr>
        <w:tabs>
          <w:tab w:val="num" w:pos="1197"/>
        </w:tabs>
        <w:ind w:left="1197" w:hanging="1584"/>
      </w:pPr>
      <w:rPr>
        <w:rFonts w:hint="default"/>
      </w:rPr>
    </w:lvl>
  </w:abstractNum>
  <w:abstractNum w:abstractNumId="17" w15:restartNumberingAfterBreak="0">
    <w:nsid w:val="3B9E6519"/>
    <w:multiLevelType w:val="hybridMultilevel"/>
    <w:tmpl w:val="16D67406"/>
    <w:lvl w:ilvl="0" w:tplc="B3DEE786">
      <w:start w:val="1"/>
      <w:numFmt w:val="decimal"/>
      <w:pStyle w:val="ReferenceItem"/>
      <w:lvlText w:val="[%1]"/>
      <w:lvlJc w:val="left"/>
      <w:pPr>
        <w:tabs>
          <w:tab w:val="num" w:pos="567"/>
        </w:tabs>
        <w:ind w:left="567" w:hanging="567"/>
      </w:pPr>
      <w:rPr>
        <w:rFonts w:hint="eastAsia"/>
      </w:rPr>
    </w:lvl>
    <w:lvl w:ilvl="1" w:tplc="958CC84A">
      <w:start w:val="1"/>
      <w:numFmt w:val="lowerLetter"/>
      <w:lvlText w:val="%2."/>
      <w:lvlJc w:val="left"/>
      <w:pPr>
        <w:tabs>
          <w:tab w:val="num" w:pos="1440"/>
        </w:tabs>
        <w:ind w:left="1440" w:hanging="360"/>
      </w:pPr>
    </w:lvl>
    <w:lvl w:ilvl="2" w:tplc="644628D8" w:tentative="1">
      <w:start w:val="1"/>
      <w:numFmt w:val="lowerRoman"/>
      <w:lvlText w:val="%3."/>
      <w:lvlJc w:val="right"/>
      <w:pPr>
        <w:tabs>
          <w:tab w:val="num" w:pos="2160"/>
        </w:tabs>
        <w:ind w:left="2160" w:hanging="180"/>
      </w:pPr>
    </w:lvl>
    <w:lvl w:ilvl="3" w:tplc="644EA264" w:tentative="1">
      <w:start w:val="1"/>
      <w:numFmt w:val="decimal"/>
      <w:lvlText w:val="%4."/>
      <w:lvlJc w:val="left"/>
      <w:pPr>
        <w:tabs>
          <w:tab w:val="num" w:pos="2880"/>
        </w:tabs>
        <w:ind w:left="2880" w:hanging="360"/>
      </w:pPr>
    </w:lvl>
    <w:lvl w:ilvl="4" w:tplc="4A98221E" w:tentative="1">
      <w:start w:val="1"/>
      <w:numFmt w:val="lowerLetter"/>
      <w:lvlText w:val="%5."/>
      <w:lvlJc w:val="left"/>
      <w:pPr>
        <w:tabs>
          <w:tab w:val="num" w:pos="3600"/>
        </w:tabs>
        <w:ind w:left="3600" w:hanging="360"/>
      </w:pPr>
    </w:lvl>
    <w:lvl w:ilvl="5" w:tplc="47CE0C0C" w:tentative="1">
      <w:start w:val="1"/>
      <w:numFmt w:val="lowerRoman"/>
      <w:lvlText w:val="%6."/>
      <w:lvlJc w:val="right"/>
      <w:pPr>
        <w:tabs>
          <w:tab w:val="num" w:pos="4320"/>
        </w:tabs>
        <w:ind w:left="4320" w:hanging="180"/>
      </w:pPr>
    </w:lvl>
    <w:lvl w:ilvl="6" w:tplc="ADC029FA" w:tentative="1">
      <w:start w:val="1"/>
      <w:numFmt w:val="decimal"/>
      <w:lvlText w:val="%7."/>
      <w:lvlJc w:val="left"/>
      <w:pPr>
        <w:tabs>
          <w:tab w:val="num" w:pos="5040"/>
        </w:tabs>
        <w:ind w:left="5040" w:hanging="360"/>
      </w:pPr>
    </w:lvl>
    <w:lvl w:ilvl="7" w:tplc="B42A5092" w:tentative="1">
      <w:start w:val="1"/>
      <w:numFmt w:val="lowerLetter"/>
      <w:lvlText w:val="%8."/>
      <w:lvlJc w:val="left"/>
      <w:pPr>
        <w:tabs>
          <w:tab w:val="num" w:pos="5760"/>
        </w:tabs>
        <w:ind w:left="5760" w:hanging="360"/>
      </w:pPr>
    </w:lvl>
    <w:lvl w:ilvl="8" w:tplc="63A2CD92" w:tentative="1">
      <w:start w:val="1"/>
      <w:numFmt w:val="lowerRoman"/>
      <w:lvlText w:val="%9."/>
      <w:lvlJc w:val="right"/>
      <w:pPr>
        <w:tabs>
          <w:tab w:val="num" w:pos="6480"/>
        </w:tabs>
        <w:ind w:left="6480" w:hanging="180"/>
      </w:pPr>
    </w:lvl>
  </w:abstractNum>
  <w:abstractNum w:abstractNumId="18" w15:restartNumberingAfterBreak="0">
    <w:nsid w:val="3BE6385B"/>
    <w:multiLevelType w:val="multilevel"/>
    <w:tmpl w:val="0A72048A"/>
    <w:name w:val="Combin22222"/>
    <w:numStyleLink w:val="BulletOutline1"/>
  </w:abstractNum>
  <w:abstractNum w:abstractNumId="19" w15:restartNumberingAfterBreak="0">
    <w:nsid w:val="3EC53B6E"/>
    <w:multiLevelType w:val="hybridMultilevel"/>
    <w:tmpl w:val="E726310E"/>
    <w:styleLink w:val="11111111"/>
    <w:lvl w:ilvl="0" w:tplc="E2545090">
      <w:start w:val="1"/>
      <w:numFmt w:val="decimal"/>
      <w:lvlText w:val="%1."/>
      <w:lvlJc w:val="left"/>
      <w:pPr>
        <w:tabs>
          <w:tab w:val="num" w:pos="360"/>
        </w:tabs>
        <w:ind w:left="360" w:hanging="360"/>
      </w:pPr>
      <w:rPr>
        <w:rFonts w:hint="default"/>
      </w:rPr>
    </w:lvl>
    <w:lvl w:ilvl="1" w:tplc="042A2B2C" w:tentative="1">
      <w:start w:val="1"/>
      <w:numFmt w:val="ideographTraditional"/>
      <w:lvlText w:val="%2、"/>
      <w:lvlJc w:val="left"/>
      <w:pPr>
        <w:tabs>
          <w:tab w:val="num" w:pos="960"/>
        </w:tabs>
        <w:ind w:left="960" w:hanging="480"/>
      </w:pPr>
    </w:lvl>
    <w:lvl w:ilvl="2" w:tplc="8E548F70" w:tentative="1">
      <w:start w:val="1"/>
      <w:numFmt w:val="lowerRoman"/>
      <w:lvlText w:val="%3."/>
      <w:lvlJc w:val="right"/>
      <w:pPr>
        <w:tabs>
          <w:tab w:val="num" w:pos="1440"/>
        </w:tabs>
        <w:ind w:left="1440" w:hanging="480"/>
      </w:pPr>
    </w:lvl>
    <w:lvl w:ilvl="3" w:tplc="44FA83EE" w:tentative="1">
      <w:start w:val="1"/>
      <w:numFmt w:val="decimal"/>
      <w:lvlText w:val="%4."/>
      <w:lvlJc w:val="left"/>
      <w:pPr>
        <w:tabs>
          <w:tab w:val="num" w:pos="1920"/>
        </w:tabs>
        <w:ind w:left="1920" w:hanging="480"/>
      </w:pPr>
    </w:lvl>
    <w:lvl w:ilvl="4" w:tplc="B518063E" w:tentative="1">
      <w:start w:val="1"/>
      <w:numFmt w:val="ideographTraditional"/>
      <w:lvlText w:val="%5、"/>
      <w:lvlJc w:val="left"/>
      <w:pPr>
        <w:tabs>
          <w:tab w:val="num" w:pos="2400"/>
        </w:tabs>
        <w:ind w:left="2400" w:hanging="480"/>
      </w:pPr>
    </w:lvl>
    <w:lvl w:ilvl="5" w:tplc="B8F637AC" w:tentative="1">
      <w:start w:val="1"/>
      <w:numFmt w:val="lowerRoman"/>
      <w:lvlText w:val="%6."/>
      <w:lvlJc w:val="right"/>
      <w:pPr>
        <w:tabs>
          <w:tab w:val="num" w:pos="2880"/>
        </w:tabs>
        <w:ind w:left="2880" w:hanging="480"/>
      </w:pPr>
    </w:lvl>
    <w:lvl w:ilvl="6" w:tplc="0D34FBD0" w:tentative="1">
      <w:start w:val="1"/>
      <w:numFmt w:val="decimal"/>
      <w:lvlText w:val="%7."/>
      <w:lvlJc w:val="left"/>
      <w:pPr>
        <w:tabs>
          <w:tab w:val="num" w:pos="3360"/>
        </w:tabs>
        <w:ind w:left="3360" w:hanging="480"/>
      </w:pPr>
    </w:lvl>
    <w:lvl w:ilvl="7" w:tplc="07D00372" w:tentative="1">
      <w:start w:val="1"/>
      <w:numFmt w:val="ideographTraditional"/>
      <w:lvlText w:val="%8、"/>
      <w:lvlJc w:val="left"/>
      <w:pPr>
        <w:tabs>
          <w:tab w:val="num" w:pos="3840"/>
        </w:tabs>
        <w:ind w:left="3840" w:hanging="480"/>
      </w:pPr>
    </w:lvl>
    <w:lvl w:ilvl="8" w:tplc="AB16127A" w:tentative="1">
      <w:start w:val="1"/>
      <w:numFmt w:val="lowerRoman"/>
      <w:lvlText w:val="%9."/>
      <w:lvlJc w:val="right"/>
      <w:pPr>
        <w:tabs>
          <w:tab w:val="num" w:pos="4320"/>
        </w:tabs>
        <w:ind w:left="4320" w:hanging="480"/>
      </w:pPr>
    </w:lvl>
  </w:abstractNum>
  <w:abstractNum w:abstractNumId="20" w15:restartNumberingAfterBreak="0">
    <w:nsid w:val="45C2720A"/>
    <w:multiLevelType w:val="hybridMultilevel"/>
    <w:tmpl w:val="6F3856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C45C99"/>
    <w:multiLevelType w:val="hybridMultilevel"/>
    <w:tmpl w:val="484046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CA485B"/>
    <w:multiLevelType w:val="hybridMultilevel"/>
    <w:tmpl w:val="FED25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E06583"/>
    <w:multiLevelType w:val="hybridMultilevel"/>
    <w:tmpl w:val="381AA4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142A75"/>
    <w:multiLevelType w:val="hybridMultilevel"/>
    <w:tmpl w:val="30E89C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F44CB6"/>
    <w:multiLevelType w:val="hybridMultilevel"/>
    <w:tmpl w:val="7E82D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C76386"/>
    <w:multiLevelType w:val="hybridMultilevel"/>
    <w:tmpl w:val="5062195A"/>
    <w:lvl w:ilvl="0" w:tplc="E482E662">
      <w:start w:val="1"/>
      <w:numFmt w:val="decimal"/>
      <w:pStyle w:val="DTVNotes"/>
      <w:lvlText w:val="Note %1:"/>
      <w:lvlJc w:val="left"/>
      <w:pPr>
        <w:tabs>
          <w:tab w:val="num" w:pos="799"/>
        </w:tabs>
        <w:ind w:left="799" w:hanging="799"/>
      </w:pPr>
      <w:rPr>
        <w:rFonts w:hint="eastAsia"/>
      </w:rPr>
    </w:lvl>
    <w:lvl w:ilvl="1" w:tplc="E31897B6" w:tentative="1">
      <w:start w:val="1"/>
      <w:numFmt w:val="ideographTraditional"/>
      <w:lvlText w:val="%2、"/>
      <w:lvlJc w:val="left"/>
      <w:pPr>
        <w:tabs>
          <w:tab w:val="num" w:pos="960"/>
        </w:tabs>
        <w:ind w:left="960" w:hanging="480"/>
      </w:pPr>
    </w:lvl>
    <w:lvl w:ilvl="2" w:tplc="A636E4D8" w:tentative="1">
      <w:start w:val="1"/>
      <w:numFmt w:val="lowerRoman"/>
      <w:lvlText w:val="%3."/>
      <w:lvlJc w:val="right"/>
      <w:pPr>
        <w:tabs>
          <w:tab w:val="num" w:pos="1440"/>
        </w:tabs>
        <w:ind w:left="1440" w:hanging="480"/>
      </w:pPr>
    </w:lvl>
    <w:lvl w:ilvl="3" w:tplc="AFDAB30E" w:tentative="1">
      <w:start w:val="1"/>
      <w:numFmt w:val="decimal"/>
      <w:lvlText w:val="%4."/>
      <w:lvlJc w:val="left"/>
      <w:pPr>
        <w:tabs>
          <w:tab w:val="num" w:pos="1920"/>
        </w:tabs>
        <w:ind w:left="1920" w:hanging="480"/>
      </w:pPr>
    </w:lvl>
    <w:lvl w:ilvl="4" w:tplc="C6F646F0" w:tentative="1">
      <w:start w:val="1"/>
      <w:numFmt w:val="ideographTraditional"/>
      <w:lvlText w:val="%5、"/>
      <w:lvlJc w:val="left"/>
      <w:pPr>
        <w:tabs>
          <w:tab w:val="num" w:pos="2400"/>
        </w:tabs>
        <w:ind w:left="2400" w:hanging="480"/>
      </w:pPr>
    </w:lvl>
    <w:lvl w:ilvl="5" w:tplc="CFA80058" w:tentative="1">
      <w:start w:val="1"/>
      <w:numFmt w:val="lowerRoman"/>
      <w:lvlText w:val="%6."/>
      <w:lvlJc w:val="right"/>
      <w:pPr>
        <w:tabs>
          <w:tab w:val="num" w:pos="2880"/>
        </w:tabs>
        <w:ind w:left="2880" w:hanging="480"/>
      </w:pPr>
    </w:lvl>
    <w:lvl w:ilvl="6" w:tplc="6638F190" w:tentative="1">
      <w:start w:val="1"/>
      <w:numFmt w:val="decimal"/>
      <w:lvlText w:val="%7."/>
      <w:lvlJc w:val="left"/>
      <w:pPr>
        <w:tabs>
          <w:tab w:val="num" w:pos="3360"/>
        </w:tabs>
        <w:ind w:left="3360" w:hanging="480"/>
      </w:pPr>
    </w:lvl>
    <w:lvl w:ilvl="7" w:tplc="A7E46D3E" w:tentative="1">
      <w:start w:val="1"/>
      <w:numFmt w:val="ideographTraditional"/>
      <w:lvlText w:val="%8、"/>
      <w:lvlJc w:val="left"/>
      <w:pPr>
        <w:tabs>
          <w:tab w:val="num" w:pos="3840"/>
        </w:tabs>
        <w:ind w:left="3840" w:hanging="480"/>
      </w:pPr>
    </w:lvl>
    <w:lvl w:ilvl="8" w:tplc="4578994A" w:tentative="1">
      <w:start w:val="1"/>
      <w:numFmt w:val="lowerRoman"/>
      <w:lvlText w:val="%9."/>
      <w:lvlJc w:val="right"/>
      <w:pPr>
        <w:tabs>
          <w:tab w:val="num" w:pos="4320"/>
        </w:tabs>
        <w:ind w:left="4320" w:hanging="480"/>
      </w:pPr>
    </w:lvl>
  </w:abstractNum>
  <w:abstractNum w:abstractNumId="27" w15:restartNumberingAfterBreak="0">
    <w:nsid w:val="5A2D3DD9"/>
    <w:multiLevelType w:val="multilevel"/>
    <w:tmpl w:val="0409001D"/>
    <w:styleLink w:val="11111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5BA45ED4"/>
    <w:multiLevelType w:val="hybridMultilevel"/>
    <w:tmpl w:val="5958D91E"/>
    <w:lvl w:ilvl="0" w:tplc="FFFFFFFF">
      <w:start w:val="1"/>
      <w:numFmt w:val="bullet"/>
      <w:pStyle w:val="MinorFeature"/>
      <w:lvlText w:val=""/>
      <w:lvlJc w:val="left"/>
      <w:pPr>
        <w:tabs>
          <w:tab w:val="num" w:pos="480"/>
        </w:tabs>
        <w:ind w:left="480" w:hanging="480"/>
      </w:pPr>
      <w:rPr>
        <w:rFonts w:ascii="Symbol" w:hAnsi="Symbol" w:hint="default"/>
        <w:color w:val="auto"/>
        <w:sz w:val="20"/>
        <w:szCs w:val="20"/>
      </w:rPr>
    </w:lvl>
    <w:lvl w:ilvl="1" w:tplc="FFFFFFFF">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9" w15:restartNumberingAfterBreak="0">
    <w:nsid w:val="64851AEB"/>
    <w:multiLevelType w:val="hybridMultilevel"/>
    <w:tmpl w:val="1CCAE008"/>
    <w:lvl w:ilvl="0" w:tplc="4862637E">
      <w:start w:val="1"/>
      <w:numFmt w:val="decimal"/>
      <w:pStyle w:val="a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8B6F3D"/>
    <w:multiLevelType w:val="hybridMultilevel"/>
    <w:tmpl w:val="A3A6AC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2135D5"/>
    <w:multiLevelType w:val="hybridMultilevel"/>
    <w:tmpl w:val="BE2E85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AD24FF"/>
    <w:multiLevelType w:val="hybridMultilevel"/>
    <w:tmpl w:val="E27093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2E87450"/>
    <w:multiLevelType w:val="multilevel"/>
    <w:tmpl w:val="0A72048A"/>
    <w:name w:val="Combin2222222"/>
    <w:numStyleLink w:val="BulletOutline1"/>
  </w:abstractNum>
  <w:abstractNum w:abstractNumId="34" w15:restartNumberingAfterBreak="0">
    <w:nsid w:val="74147E1E"/>
    <w:multiLevelType w:val="hybridMultilevel"/>
    <w:tmpl w:val="3F5C3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AE7B22"/>
    <w:multiLevelType w:val="hybridMultilevel"/>
    <w:tmpl w:val="57DE5F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0070A8"/>
    <w:multiLevelType w:val="multilevel"/>
    <w:tmpl w:val="0A72048A"/>
    <w:styleLink w:val="BulletOutline1"/>
    <w:lvl w:ilvl="0">
      <w:numFmt w:val="bullet"/>
      <w:lvlText w:val=""/>
      <w:lvlJc w:val="left"/>
      <w:pPr>
        <w:tabs>
          <w:tab w:val="num" w:pos="360"/>
        </w:tabs>
        <w:ind w:left="360" w:hanging="360"/>
      </w:pPr>
      <w:rPr>
        <w:rFonts w:ascii="Wingdings 2" w:eastAsia="Arial" w:hAnsi="Wingdings 2" w:cs="Times New Roman" w:hint="default"/>
        <w:sz w:val="20"/>
      </w:rPr>
    </w:lvl>
    <w:lvl w:ilvl="1">
      <w:start w:val="1"/>
      <w:numFmt w:val="bullet"/>
      <w:lvlText w:val="–"/>
      <w:lvlJc w:val="left"/>
      <w:pPr>
        <w:tabs>
          <w:tab w:val="num" w:pos="960"/>
        </w:tabs>
        <w:ind w:left="960" w:hanging="480"/>
      </w:pPr>
      <w:rPr>
        <w:rFonts w:ascii="Arial" w:eastAsia="PMingLiU" w:hAnsi="Arial" w:cs="Arial" w:hint="default"/>
        <w:color w:val="auto"/>
        <w:sz w:val="20"/>
        <w:szCs w:val="18"/>
      </w:rPr>
    </w:lvl>
    <w:lvl w:ilvl="2">
      <w:start w:val="1"/>
      <w:numFmt w:val="bullet"/>
      <w:lvlText w:val=""/>
      <w:lvlJc w:val="left"/>
      <w:pPr>
        <w:tabs>
          <w:tab w:val="num" w:pos="1440"/>
        </w:tabs>
        <w:ind w:left="1440" w:hanging="480"/>
      </w:pPr>
      <w:rPr>
        <w:rFonts w:ascii="Wingdings 2" w:eastAsia="Arial" w:hAnsi="Wingdings 2" w:cs="Arial" w:hint="default"/>
        <w:sz w:val="20"/>
      </w:rPr>
    </w:lvl>
    <w:lvl w:ilvl="3">
      <w:start w:val="1"/>
      <w:numFmt w:val="bullet"/>
      <w:lvlText w:val="–"/>
      <w:lvlJc w:val="left"/>
      <w:pPr>
        <w:tabs>
          <w:tab w:val="num" w:pos="1920"/>
        </w:tabs>
        <w:ind w:left="1920" w:hanging="480"/>
      </w:pPr>
      <w:rPr>
        <w:rFonts w:ascii="Arial" w:eastAsia="PMingLiU" w:hAnsi="Arial" w:cs="Arial" w:hint="default"/>
        <w:color w:val="auto"/>
        <w:sz w:val="18"/>
        <w:szCs w:val="18"/>
      </w:rPr>
    </w:lvl>
    <w:lvl w:ilvl="4">
      <w:start w:val="1"/>
      <w:numFmt w:val="bullet"/>
      <w:lvlText w:val=""/>
      <w:lvlJc w:val="left"/>
      <w:pPr>
        <w:tabs>
          <w:tab w:val="num" w:pos="2400"/>
        </w:tabs>
        <w:ind w:left="2400" w:hanging="480"/>
      </w:pPr>
      <w:rPr>
        <w:rFonts w:ascii="Wingdings 2" w:eastAsia="Arial" w:hAnsi="Wingdings 2" w:cs="Arial" w:hint="default"/>
        <w:sz w:val="18"/>
      </w:rPr>
    </w:lvl>
    <w:lvl w:ilvl="5">
      <w:start w:val="1"/>
      <w:numFmt w:val="bullet"/>
      <w:lvlText w:val="–"/>
      <w:lvlJc w:val="left"/>
      <w:pPr>
        <w:tabs>
          <w:tab w:val="num" w:pos="2880"/>
        </w:tabs>
        <w:ind w:left="2880" w:hanging="480"/>
      </w:pPr>
      <w:rPr>
        <w:rFonts w:ascii="Arial" w:eastAsia="PMingLiU" w:hAnsi="Arial" w:cs="Arial" w:hint="default"/>
        <w:color w:val="auto"/>
        <w:sz w:val="18"/>
        <w:szCs w:val="18"/>
      </w:rPr>
    </w:lvl>
    <w:lvl w:ilvl="6">
      <w:start w:val="1"/>
      <w:numFmt w:val="bullet"/>
      <w:lvlText w:val=""/>
      <w:lvlJc w:val="left"/>
      <w:pPr>
        <w:tabs>
          <w:tab w:val="num" w:pos="3360"/>
        </w:tabs>
        <w:ind w:left="3360" w:hanging="480"/>
      </w:pPr>
      <w:rPr>
        <w:rFonts w:ascii="Wingdings 2" w:hAnsi="Wingdings 2" w:cs="Arial" w:hint="default"/>
        <w:szCs w:val="18"/>
      </w:rPr>
    </w:lvl>
    <w:lvl w:ilvl="7">
      <w:start w:val="1"/>
      <w:numFmt w:val="bullet"/>
      <w:lvlText w:val="–"/>
      <w:lvlJc w:val="left"/>
      <w:pPr>
        <w:tabs>
          <w:tab w:val="num" w:pos="3840"/>
        </w:tabs>
        <w:ind w:left="3840" w:hanging="480"/>
      </w:pPr>
      <w:rPr>
        <w:rFonts w:ascii="Arial" w:hAnsi="Arial" w:cs="Arial" w:hint="default"/>
        <w:color w:val="auto"/>
        <w:szCs w:val="18"/>
      </w:rPr>
    </w:lvl>
    <w:lvl w:ilvl="8">
      <w:start w:val="1"/>
      <w:numFmt w:val="bullet"/>
      <w:lvlText w:val=""/>
      <w:lvlJc w:val="left"/>
      <w:pPr>
        <w:tabs>
          <w:tab w:val="num" w:pos="4320"/>
        </w:tabs>
        <w:ind w:left="4320" w:hanging="480"/>
      </w:pPr>
      <w:rPr>
        <w:rFonts w:ascii="Wingdings" w:hAnsi="Wingdings" w:hint="default"/>
      </w:rPr>
    </w:lvl>
  </w:abstractNum>
  <w:abstractNum w:abstractNumId="37" w15:restartNumberingAfterBreak="0">
    <w:nsid w:val="7BC61C69"/>
    <w:multiLevelType w:val="hybridMultilevel"/>
    <w:tmpl w:val="1F58E9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26"/>
    <w:lvlOverride w:ilvl="0">
      <w:startOverride w:val="1"/>
    </w:lvlOverride>
  </w:num>
  <w:num w:numId="3">
    <w:abstractNumId w:val="3"/>
  </w:num>
  <w:num w:numId="4">
    <w:abstractNumId w:val="36"/>
  </w:num>
  <w:num w:numId="5">
    <w:abstractNumId w:val="7"/>
  </w:num>
  <w:num w:numId="6">
    <w:abstractNumId w:val="0"/>
    <w:lvlOverride w:ilvl="0">
      <w:startOverride w:val="1"/>
    </w:lvlOverride>
  </w:num>
  <w:num w:numId="7">
    <w:abstractNumId w:val="29"/>
  </w:num>
  <w:num w:numId="8">
    <w:abstractNumId w:val="28"/>
  </w:num>
  <w:num w:numId="9">
    <w:abstractNumId w:val="6"/>
  </w:num>
  <w:num w:numId="10">
    <w:abstractNumId w:val="16"/>
  </w:num>
  <w:num w:numId="11">
    <w:abstractNumId w:val="19"/>
  </w:num>
  <w:num w:numId="12">
    <w:abstractNumId w:val="27"/>
  </w:num>
  <w:num w:numId="13">
    <w:abstractNumId w:val="21"/>
  </w:num>
  <w:num w:numId="14">
    <w:abstractNumId w:val="24"/>
  </w:num>
  <w:num w:numId="15">
    <w:abstractNumId w:val="35"/>
  </w:num>
  <w:num w:numId="16">
    <w:abstractNumId w:val="37"/>
  </w:num>
  <w:num w:numId="17">
    <w:abstractNumId w:val="2"/>
  </w:num>
  <w:num w:numId="18">
    <w:abstractNumId w:val="13"/>
  </w:num>
  <w:num w:numId="19">
    <w:abstractNumId w:val="11"/>
  </w:num>
  <w:num w:numId="20">
    <w:abstractNumId w:val="4"/>
  </w:num>
  <w:num w:numId="21">
    <w:abstractNumId w:val="31"/>
  </w:num>
  <w:num w:numId="22">
    <w:abstractNumId w:val="30"/>
  </w:num>
  <w:num w:numId="23">
    <w:abstractNumId w:val="34"/>
  </w:num>
  <w:num w:numId="24">
    <w:abstractNumId w:val="14"/>
  </w:num>
  <w:num w:numId="25">
    <w:abstractNumId w:val="1"/>
  </w:num>
  <w:num w:numId="26">
    <w:abstractNumId w:val="32"/>
  </w:num>
  <w:num w:numId="27">
    <w:abstractNumId w:val="25"/>
  </w:num>
  <w:num w:numId="28">
    <w:abstractNumId w:val="23"/>
  </w:num>
  <w:num w:numId="29">
    <w:abstractNumId w:val="20"/>
  </w:num>
  <w:num w:numId="30">
    <w:abstractNumId w:val="22"/>
  </w:num>
  <w:num w:numId="31">
    <w:abstractNumId w:val="5"/>
  </w:num>
  <w:num w:numId="32">
    <w:abstractNumId w:val="15"/>
  </w:num>
  <w:num w:numId="33">
    <w:abstractNumId w:val="8"/>
  </w:num>
  <w:num w:numId="34">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hideSpellingErrors/>
  <w:hideGrammaticalErrors/>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efaultTableStyle w:val="MCU"/>
  <w:drawingGridHorizontalSpacing w:val="100"/>
  <w:displayHorizontalDrawingGridEvery w:val="2"/>
  <w:displayVerticalDrawingGridEvery w:val="2"/>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562"/>
    <w:rsid w:val="00000111"/>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89"/>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01"/>
    <w:rsid w:val="00005989"/>
    <w:rsid w:val="00005BD7"/>
    <w:rsid w:val="00005CF1"/>
    <w:rsid w:val="00005D9B"/>
    <w:rsid w:val="00005DE6"/>
    <w:rsid w:val="00005E77"/>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BB3"/>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4C6"/>
    <w:rsid w:val="00016605"/>
    <w:rsid w:val="00016635"/>
    <w:rsid w:val="000166AE"/>
    <w:rsid w:val="000166C9"/>
    <w:rsid w:val="000166CB"/>
    <w:rsid w:val="000169A6"/>
    <w:rsid w:val="00016C0D"/>
    <w:rsid w:val="00016CF4"/>
    <w:rsid w:val="00016F56"/>
    <w:rsid w:val="00016F57"/>
    <w:rsid w:val="00016F9A"/>
    <w:rsid w:val="00017070"/>
    <w:rsid w:val="0001715F"/>
    <w:rsid w:val="000171D9"/>
    <w:rsid w:val="000176DA"/>
    <w:rsid w:val="00017779"/>
    <w:rsid w:val="0001781D"/>
    <w:rsid w:val="00017947"/>
    <w:rsid w:val="00017A5F"/>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E54"/>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64"/>
    <w:rsid w:val="00025DD6"/>
    <w:rsid w:val="0002631F"/>
    <w:rsid w:val="00026335"/>
    <w:rsid w:val="00026499"/>
    <w:rsid w:val="000265E2"/>
    <w:rsid w:val="00026BB6"/>
    <w:rsid w:val="00026BFC"/>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39"/>
    <w:rsid w:val="000300C8"/>
    <w:rsid w:val="00030244"/>
    <w:rsid w:val="00030356"/>
    <w:rsid w:val="00030449"/>
    <w:rsid w:val="000304B1"/>
    <w:rsid w:val="00030889"/>
    <w:rsid w:val="000308F0"/>
    <w:rsid w:val="000309A9"/>
    <w:rsid w:val="00030A57"/>
    <w:rsid w:val="00030DF7"/>
    <w:rsid w:val="00030F21"/>
    <w:rsid w:val="00030FE9"/>
    <w:rsid w:val="000311C7"/>
    <w:rsid w:val="00031253"/>
    <w:rsid w:val="000314B0"/>
    <w:rsid w:val="000314BB"/>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AA3"/>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A5C"/>
    <w:rsid w:val="00034ACC"/>
    <w:rsid w:val="00034BB4"/>
    <w:rsid w:val="00034DC5"/>
    <w:rsid w:val="00034E87"/>
    <w:rsid w:val="00035005"/>
    <w:rsid w:val="000351B1"/>
    <w:rsid w:val="000351ED"/>
    <w:rsid w:val="00035364"/>
    <w:rsid w:val="00035477"/>
    <w:rsid w:val="00035783"/>
    <w:rsid w:val="00035843"/>
    <w:rsid w:val="000358DB"/>
    <w:rsid w:val="00035A9F"/>
    <w:rsid w:val="00035B9F"/>
    <w:rsid w:val="00035BE9"/>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92E"/>
    <w:rsid w:val="000449F4"/>
    <w:rsid w:val="00044A8A"/>
    <w:rsid w:val="00044A91"/>
    <w:rsid w:val="00044B35"/>
    <w:rsid w:val="00044BD9"/>
    <w:rsid w:val="00044C05"/>
    <w:rsid w:val="00044C1D"/>
    <w:rsid w:val="00044DCE"/>
    <w:rsid w:val="00044F9D"/>
    <w:rsid w:val="000450E4"/>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BC0"/>
    <w:rsid w:val="00046F89"/>
    <w:rsid w:val="00046FCE"/>
    <w:rsid w:val="00046FF3"/>
    <w:rsid w:val="000471F8"/>
    <w:rsid w:val="000472BF"/>
    <w:rsid w:val="00047778"/>
    <w:rsid w:val="00047A66"/>
    <w:rsid w:val="00047AF6"/>
    <w:rsid w:val="00047D8C"/>
    <w:rsid w:val="00047DC0"/>
    <w:rsid w:val="00050069"/>
    <w:rsid w:val="00050090"/>
    <w:rsid w:val="000500A1"/>
    <w:rsid w:val="000500E6"/>
    <w:rsid w:val="000501BE"/>
    <w:rsid w:val="00050309"/>
    <w:rsid w:val="000503CA"/>
    <w:rsid w:val="00050401"/>
    <w:rsid w:val="00050925"/>
    <w:rsid w:val="00050AD9"/>
    <w:rsid w:val="00050BFB"/>
    <w:rsid w:val="00050C5D"/>
    <w:rsid w:val="00051226"/>
    <w:rsid w:val="00051305"/>
    <w:rsid w:val="0005140F"/>
    <w:rsid w:val="00051420"/>
    <w:rsid w:val="0005158D"/>
    <w:rsid w:val="00051707"/>
    <w:rsid w:val="0005180B"/>
    <w:rsid w:val="0005193E"/>
    <w:rsid w:val="0005199D"/>
    <w:rsid w:val="00051A3F"/>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35"/>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DB9"/>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35"/>
    <w:rsid w:val="00060CFC"/>
    <w:rsid w:val="00060D79"/>
    <w:rsid w:val="00060D81"/>
    <w:rsid w:val="00060E16"/>
    <w:rsid w:val="00060FC0"/>
    <w:rsid w:val="00061245"/>
    <w:rsid w:val="00061485"/>
    <w:rsid w:val="000616A7"/>
    <w:rsid w:val="000616E9"/>
    <w:rsid w:val="0006173C"/>
    <w:rsid w:val="000617E9"/>
    <w:rsid w:val="00061963"/>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41"/>
    <w:rsid w:val="0006275B"/>
    <w:rsid w:val="00062B51"/>
    <w:rsid w:val="00062C43"/>
    <w:rsid w:val="00062C98"/>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8F"/>
    <w:rsid w:val="00064902"/>
    <w:rsid w:val="00064922"/>
    <w:rsid w:val="0006493F"/>
    <w:rsid w:val="00064A6C"/>
    <w:rsid w:val="00064AFA"/>
    <w:rsid w:val="00064B3F"/>
    <w:rsid w:val="00064E17"/>
    <w:rsid w:val="00064EB3"/>
    <w:rsid w:val="00064FC2"/>
    <w:rsid w:val="00064FEF"/>
    <w:rsid w:val="00064FF5"/>
    <w:rsid w:val="000650C1"/>
    <w:rsid w:val="000653D6"/>
    <w:rsid w:val="000655C4"/>
    <w:rsid w:val="0006572E"/>
    <w:rsid w:val="0006588A"/>
    <w:rsid w:val="000658CF"/>
    <w:rsid w:val="00065966"/>
    <w:rsid w:val="000659A8"/>
    <w:rsid w:val="00065C19"/>
    <w:rsid w:val="00065CA7"/>
    <w:rsid w:val="00065D3C"/>
    <w:rsid w:val="00065D77"/>
    <w:rsid w:val="00066073"/>
    <w:rsid w:val="0006616A"/>
    <w:rsid w:val="000663ED"/>
    <w:rsid w:val="000664B6"/>
    <w:rsid w:val="000664C6"/>
    <w:rsid w:val="00066528"/>
    <w:rsid w:val="00066549"/>
    <w:rsid w:val="0006660F"/>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0F9D"/>
    <w:rsid w:val="00071003"/>
    <w:rsid w:val="00071053"/>
    <w:rsid w:val="00071077"/>
    <w:rsid w:val="0007133B"/>
    <w:rsid w:val="000716E4"/>
    <w:rsid w:val="000718B0"/>
    <w:rsid w:val="00071C27"/>
    <w:rsid w:val="00071C5D"/>
    <w:rsid w:val="00071D31"/>
    <w:rsid w:val="00071E1B"/>
    <w:rsid w:val="00072106"/>
    <w:rsid w:val="00072394"/>
    <w:rsid w:val="000725E4"/>
    <w:rsid w:val="00072676"/>
    <w:rsid w:val="00072769"/>
    <w:rsid w:val="00072A21"/>
    <w:rsid w:val="00072A4D"/>
    <w:rsid w:val="00072DC7"/>
    <w:rsid w:val="00072E62"/>
    <w:rsid w:val="00072F8B"/>
    <w:rsid w:val="000730DC"/>
    <w:rsid w:val="00073428"/>
    <w:rsid w:val="00073547"/>
    <w:rsid w:val="0007359B"/>
    <w:rsid w:val="000735BB"/>
    <w:rsid w:val="000735D5"/>
    <w:rsid w:val="00073751"/>
    <w:rsid w:val="0007375F"/>
    <w:rsid w:val="000737EB"/>
    <w:rsid w:val="00073934"/>
    <w:rsid w:val="00073A05"/>
    <w:rsid w:val="00073ADC"/>
    <w:rsid w:val="00073AFA"/>
    <w:rsid w:val="00073DCE"/>
    <w:rsid w:val="00073EE9"/>
    <w:rsid w:val="00074403"/>
    <w:rsid w:val="00074487"/>
    <w:rsid w:val="0007449B"/>
    <w:rsid w:val="000744AC"/>
    <w:rsid w:val="000746DF"/>
    <w:rsid w:val="0007483C"/>
    <w:rsid w:val="00074C2F"/>
    <w:rsid w:val="00074C45"/>
    <w:rsid w:val="00074F56"/>
    <w:rsid w:val="00074F67"/>
    <w:rsid w:val="00075014"/>
    <w:rsid w:val="00075112"/>
    <w:rsid w:val="0007526F"/>
    <w:rsid w:val="00075383"/>
    <w:rsid w:val="000753F6"/>
    <w:rsid w:val="00075428"/>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F3"/>
    <w:rsid w:val="00082CD1"/>
    <w:rsid w:val="00082E80"/>
    <w:rsid w:val="00082FDC"/>
    <w:rsid w:val="00083046"/>
    <w:rsid w:val="00083390"/>
    <w:rsid w:val="00083439"/>
    <w:rsid w:val="00083485"/>
    <w:rsid w:val="00083492"/>
    <w:rsid w:val="000834F2"/>
    <w:rsid w:val="00083565"/>
    <w:rsid w:val="0008377B"/>
    <w:rsid w:val="00083A94"/>
    <w:rsid w:val="00083AF6"/>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D71"/>
    <w:rsid w:val="00084F72"/>
    <w:rsid w:val="00084F9A"/>
    <w:rsid w:val="000851B4"/>
    <w:rsid w:val="0008527C"/>
    <w:rsid w:val="00085307"/>
    <w:rsid w:val="00085348"/>
    <w:rsid w:val="000853CD"/>
    <w:rsid w:val="0008550B"/>
    <w:rsid w:val="0008557F"/>
    <w:rsid w:val="000855C8"/>
    <w:rsid w:val="00085891"/>
    <w:rsid w:val="00085B70"/>
    <w:rsid w:val="00085CBB"/>
    <w:rsid w:val="00085DF7"/>
    <w:rsid w:val="00086071"/>
    <w:rsid w:val="000860B1"/>
    <w:rsid w:val="0008629E"/>
    <w:rsid w:val="000862D0"/>
    <w:rsid w:val="00086351"/>
    <w:rsid w:val="000864DC"/>
    <w:rsid w:val="000867E4"/>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900EC"/>
    <w:rsid w:val="000905B9"/>
    <w:rsid w:val="000906B8"/>
    <w:rsid w:val="000906D0"/>
    <w:rsid w:val="00090881"/>
    <w:rsid w:val="00090930"/>
    <w:rsid w:val="00090AEB"/>
    <w:rsid w:val="00090C91"/>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16"/>
    <w:rsid w:val="00093ED6"/>
    <w:rsid w:val="00093F4A"/>
    <w:rsid w:val="0009404D"/>
    <w:rsid w:val="000940AB"/>
    <w:rsid w:val="000940B0"/>
    <w:rsid w:val="000940CF"/>
    <w:rsid w:val="000942DF"/>
    <w:rsid w:val="0009432B"/>
    <w:rsid w:val="00094373"/>
    <w:rsid w:val="000944CE"/>
    <w:rsid w:val="000944E6"/>
    <w:rsid w:val="00094536"/>
    <w:rsid w:val="00094852"/>
    <w:rsid w:val="00094C26"/>
    <w:rsid w:val="00094C5D"/>
    <w:rsid w:val="00094D73"/>
    <w:rsid w:val="00094E53"/>
    <w:rsid w:val="0009522C"/>
    <w:rsid w:val="0009530A"/>
    <w:rsid w:val="000954F2"/>
    <w:rsid w:val="000955AD"/>
    <w:rsid w:val="00095D11"/>
    <w:rsid w:val="00095E5C"/>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C0"/>
    <w:rsid w:val="000969F3"/>
    <w:rsid w:val="00096A00"/>
    <w:rsid w:val="00096A9C"/>
    <w:rsid w:val="00096BCD"/>
    <w:rsid w:val="00096C46"/>
    <w:rsid w:val="00096DDC"/>
    <w:rsid w:val="00096E41"/>
    <w:rsid w:val="00096E52"/>
    <w:rsid w:val="00096E8B"/>
    <w:rsid w:val="00096EF5"/>
    <w:rsid w:val="00097331"/>
    <w:rsid w:val="0009742C"/>
    <w:rsid w:val="00097591"/>
    <w:rsid w:val="000975D6"/>
    <w:rsid w:val="00097722"/>
    <w:rsid w:val="0009776A"/>
    <w:rsid w:val="0009783D"/>
    <w:rsid w:val="00097934"/>
    <w:rsid w:val="0009794D"/>
    <w:rsid w:val="00097950"/>
    <w:rsid w:val="0009798C"/>
    <w:rsid w:val="00097A60"/>
    <w:rsid w:val="00097B2A"/>
    <w:rsid w:val="00097D43"/>
    <w:rsid w:val="00097DB9"/>
    <w:rsid w:val="00097F20"/>
    <w:rsid w:val="000A0067"/>
    <w:rsid w:val="000A00D6"/>
    <w:rsid w:val="000A02AD"/>
    <w:rsid w:val="000A06E7"/>
    <w:rsid w:val="000A07E3"/>
    <w:rsid w:val="000A08B3"/>
    <w:rsid w:val="000A08D5"/>
    <w:rsid w:val="000A0A19"/>
    <w:rsid w:val="000A0A4E"/>
    <w:rsid w:val="000A0B58"/>
    <w:rsid w:val="000A0F3B"/>
    <w:rsid w:val="000A11F2"/>
    <w:rsid w:val="000A16B3"/>
    <w:rsid w:val="000A180C"/>
    <w:rsid w:val="000A1ABC"/>
    <w:rsid w:val="000A1AE4"/>
    <w:rsid w:val="000A1BE4"/>
    <w:rsid w:val="000A1C00"/>
    <w:rsid w:val="000A1E50"/>
    <w:rsid w:val="000A1F16"/>
    <w:rsid w:val="000A1FA8"/>
    <w:rsid w:val="000A253D"/>
    <w:rsid w:val="000A2917"/>
    <w:rsid w:val="000A2924"/>
    <w:rsid w:val="000A2989"/>
    <w:rsid w:val="000A2B2F"/>
    <w:rsid w:val="000A2BD5"/>
    <w:rsid w:val="000A2E64"/>
    <w:rsid w:val="000A319B"/>
    <w:rsid w:val="000A319F"/>
    <w:rsid w:val="000A31B1"/>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C1C"/>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12"/>
    <w:rsid w:val="000B01C6"/>
    <w:rsid w:val="000B01FE"/>
    <w:rsid w:val="000B055A"/>
    <w:rsid w:val="000B057F"/>
    <w:rsid w:val="000B0625"/>
    <w:rsid w:val="000B0857"/>
    <w:rsid w:val="000B0A0F"/>
    <w:rsid w:val="000B0A1C"/>
    <w:rsid w:val="000B0AE3"/>
    <w:rsid w:val="000B0E9A"/>
    <w:rsid w:val="000B10C1"/>
    <w:rsid w:val="000B114F"/>
    <w:rsid w:val="000B11A2"/>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A35"/>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2F6"/>
    <w:rsid w:val="000B4433"/>
    <w:rsid w:val="000B4467"/>
    <w:rsid w:val="000B4471"/>
    <w:rsid w:val="000B4502"/>
    <w:rsid w:val="000B4531"/>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11"/>
    <w:rsid w:val="000C0049"/>
    <w:rsid w:val="000C00A6"/>
    <w:rsid w:val="000C00EE"/>
    <w:rsid w:val="000C030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D07"/>
    <w:rsid w:val="000C1DFC"/>
    <w:rsid w:val="000C1E29"/>
    <w:rsid w:val="000C1F1B"/>
    <w:rsid w:val="000C238A"/>
    <w:rsid w:val="000C23E5"/>
    <w:rsid w:val="000C24AC"/>
    <w:rsid w:val="000C2552"/>
    <w:rsid w:val="000C25E3"/>
    <w:rsid w:val="000C260C"/>
    <w:rsid w:val="000C26D1"/>
    <w:rsid w:val="000C27B8"/>
    <w:rsid w:val="000C3215"/>
    <w:rsid w:val="000C32FD"/>
    <w:rsid w:val="000C3347"/>
    <w:rsid w:val="000C3643"/>
    <w:rsid w:val="000C366E"/>
    <w:rsid w:val="000C38B9"/>
    <w:rsid w:val="000C3A14"/>
    <w:rsid w:val="000C3BF5"/>
    <w:rsid w:val="000C3C1B"/>
    <w:rsid w:val="000C3C3B"/>
    <w:rsid w:val="000C3FB1"/>
    <w:rsid w:val="000C43A8"/>
    <w:rsid w:val="000C445D"/>
    <w:rsid w:val="000C44B1"/>
    <w:rsid w:val="000C4528"/>
    <w:rsid w:val="000C47DF"/>
    <w:rsid w:val="000C4BED"/>
    <w:rsid w:val="000C4C04"/>
    <w:rsid w:val="000C4D1B"/>
    <w:rsid w:val="000C4E58"/>
    <w:rsid w:val="000C4F35"/>
    <w:rsid w:val="000C5145"/>
    <w:rsid w:val="000C5170"/>
    <w:rsid w:val="000C53AE"/>
    <w:rsid w:val="000C54C9"/>
    <w:rsid w:val="000C593B"/>
    <w:rsid w:val="000C59D8"/>
    <w:rsid w:val="000C5B7F"/>
    <w:rsid w:val="000C5BF5"/>
    <w:rsid w:val="000C5C15"/>
    <w:rsid w:val="000C5E73"/>
    <w:rsid w:val="000C5FD4"/>
    <w:rsid w:val="000C6155"/>
    <w:rsid w:val="000C626D"/>
    <w:rsid w:val="000C62A6"/>
    <w:rsid w:val="000C6900"/>
    <w:rsid w:val="000C6C48"/>
    <w:rsid w:val="000C6C98"/>
    <w:rsid w:val="000C6CF1"/>
    <w:rsid w:val="000C717B"/>
    <w:rsid w:val="000C71C0"/>
    <w:rsid w:val="000C71DD"/>
    <w:rsid w:val="000C7296"/>
    <w:rsid w:val="000C78DC"/>
    <w:rsid w:val="000C78F1"/>
    <w:rsid w:val="000C79F4"/>
    <w:rsid w:val="000C7A2B"/>
    <w:rsid w:val="000C7A32"/>
    <w:rsid w:val="000C7A57"/>
    <w:rsid w:val="000C7AC5"/>
    <w:rsid w:val="000C7C9A"/>
    <w:rsid w:val="000C7CEB"/>
    <w:rsid w:val="000C7D33"/>
    <w:rsid w:val="000C7DD7"/>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5C2"/>
    <w:rsid w:val="000D3698"/>
    <w:rsid w:val="000D37ED"/>
    <w:rsid w:val="000D3856"/>
    <w:rsid w:val="000D39B1"/>
    <w:rsid w:val="000D3A70"/>
    <w:rsid w:val="000D3A8A"/>
    <w:rsid w:val="000D3BBA"/>
    <w:rsid w:val="000D4169"/>
    <w:rsid w:val="000D41E7"/>
    <w:rsid w:val="000D433D"/>
    <w:rsid w:val="000D4630"/>
    <w:rsid w:val="000D46A0"/>
    <w:rsid w:val="000D46FF"/>
    <w:rsid w:val="000D4C02"/>
    <w:rsid w:val="000D4E3E"/>
    <w:rsid w:val="000D4E54"/>
    <w:rsid w:val="000D4FEE"/>
    <w:rsid w:val="000D5008"/>
    <w:rsid w:val="000D52DF"/>
    <w:rsid w:val="000D539A"/>
    <w:rsid w:val="000D56E9"/>
    <w:rsid w:val="000D57FC"/>
    <w:rsid w:val="000D58A1"/>
    <w:rsid w:val="000D5BC8"/>
    <w:rsid w:val="000D5C8E"/>
    <w:rsid w:val="000D6141"/>
    <w:rsid w:val="000D628B"/>
    <w:rsid w:val="000D630E"/>
    <w:rsid w:val="000D6375"/>
    <w:rsid w:val="000D6439"/>
    <w:rsid w:val="000D65E8"/>
    <w:rsid w:val="000D65EF"/>
    <w:rsid w:val="000D66D3"/>
    <w:rsid w:val="000D6817"/>
    <w:rsid w:val="000D6901"/>
    <w:rsid w:val="000D6EF6"/>
    <w:rsid w:val="000D6F47"/>
    <w:rsid w:val="000D6FD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D7F94"/>
    <w:rsid w:val="000E0024"/>
    <w:rsid w:val="000E004D"/>
    <w:rsid w:val="000E0077"/>
    <w:rsid w:val="000E027B"/>
    <w:rsid w:val="000E0765"/>
    <w:rsid w:val="000E078F"/>
    <w:rsid w:val="000E0885"/>
    <w:rsid w:val="000E0994"/>
    <w:rsid w:val="000E0A0E"/>
    <w:rsid w:val="000E0A16"/>
    <w:rsid w:val="000E0BB7"/>
    <w:rsid w:val="000E0D0C"/>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47C"/>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8D5"/>
    <w:rsid w:val="000E59D3"/>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A"/>
    <w:rsid w:val="000E7ACC"/>
    <w:rsid w:val="000E7B84"/>
    <w:rsid w:val="000E7D48"/>
    <w:rsid w:val="000E7DCF"/>
    <w:rsid w:val="000E7ED1"/>
    <w:rsid w:val="000F01CE"/>
    <w:rsid w:val="000F035D"/>
    <w:rsid w:val="000F03DA"/>
    <w:rsid w:val="000F03E4"/>
    <w:rsid w:val="000F0642"/>
    <w:rsid w:val="000F080F"/>
    <w:rsid w:val="000F089E"/>
    <w:rsid w:val="000F09FE"/>
    <w:rsid w:val="000F0A47"/>
    <w:rsid w:val="000F0AD4"/>
    <w:rsid w:val="000F0F71"/>
    <w:rsid w:val="000F0F7F"/>
    <w:rsid w:val="000F106A"/>
    <w:rsid w:val="000F11BB"/>
    <w:rsid w:val="000F12A5"/>
    <w:rsid w:val="000F1467"/>
    <w:rsid w:val="000F1576"/>
    <w:rsid w:val="000F190A"/>
    <w:rsid w:val="000F1914"/>
    <w:rsid w:val="000F1945"/>
    <w:rsid w:val="000F1ADF"/>
    <w:rsid w:val="000F1C26"/>
    <w:rsid w:val="000F1C9B"/>
    <w:rsid w:val="000F1F35"/>
    <w:rsid w:val="000F1FC2"/>
    <w:rsid w:val="000F208F"/>
    <w:rsid w:val="000F219E"/>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B85"/>
    <w:rsid w:val="000F4CBC"/>
    <w:rsid w:val="000F4D2F"/>
    <w:rsid w:val="000F4D4E"/>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7"/>
    <w:rsid w:val="000F7E1B"/>
    <w:rsid w:val="000F7FF9"/>
    <w:rsid w:val="001000A9"/>
    <w:rsid w:val="00100166"/>
    <w:rsid w:val="00100168"/>
    <w:rsid w:val="0010016C"/>
    <w:rsid w:val="00100399"/>
    <w:rsid w:val="0010039D"/>
    <w:rsid w:val="001003C7"/>
    <w:rsid w:val="001004E7"/>
    <w:rsid w:val="001005BC"/>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D7A"/>
    <w:rsid w:val="00101EA4"/>
    <w:rsid w:val="00101EEE"/>
    <w:rsid w:val="001021F3"/>
    <w:rsid w:val="00102302"/>
    <w:rsid w:val="001024B8"/>
    <w:rsid w:val="001025A0"/>
    <w:rsid w:val="001026C2"/>
    <w:rsid w:val="00102702"/>
    <w:rsid w:val="00102778"/>
    <w:rsid w:val="0010299C"/>
    <w:rsid w:val="00102B69"/>
    <w:rsid w:val="00102B97"/>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AC0"/>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4A4"/>
    <w:rsid w:val="001105E3"/>
    <w:rsid w:val="00110666"/>
    <w:rsid w:val="00110744"/>
    <w:rsid w:val="001107A3"/>
    <w:rsid w:val="0011086B"/>
    <w:rsid w:val="001108F7"/>
    <w:rsid w:val="001109AE"/>
    <w:rsid w:val="001109E4"/>
    <w:rsid w:val="00110B69"/>
    <w:rsid w:val="00110DBA"/>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772"/>
    <w:rsid w:val="00112C60"/>
    <w:rsid w:val="00112ED4"/>
    <w:rsid w:val="00112ED6"/>
    <w:rsid w:val="00112F94"/>
    <w:rsid w:val="0011317B"/>
    <w:rsid w:val="001131B5"/>
    <w:rsid w:val="00113452"/>
    <w:rsid w:val="0011347D"/>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8F"/>
    <w:rsid w:val="001161BA"/>
    <w:rsid w:val="00116219"/>
    <w:rsid w:val="00116330"/>
    <w:rsid w:val="00116591"/>
    <w:rsid w:val="0011667F"/>
    <w:rsid w:val="001166C9"/>
    <w:rsid w:val="00116755"/>
    <w:rsid w:val="0011675B"/>
    <w:rsid w:val="00116775"/>
    <w:rsid w:val="001168F5"/>
    <w:rsid w:val="00116C7C"/>
    <w:rsid w:val="00116D33"/>
    <w:rsid w:val="00116F1F"/>
    <w:rsid w:val="00116F2B"/>
    <w:rsid w:val="001172A4"/>
    <w:rsid w:val="0011747C"/>
    <w:rsid w:val="0011750B"/>
    <w:rsid w:val="00117612"/>
    <w:rsid w:val="00117629"/>
    <w:rsid w:val="0011766A"/>
    <w:rsid w:val="0011767F"/>
    <w:rsid w:val="0011773F"/>
    <w:rsid w:val="00117C38"/>
    <w:rsid w:val="00117DC9"/>
    <w:rsid w:val="00117E9E"/>
    <w:rsid w:val="001200D9"/>
    <w:rsid w:val="0012019C"/>
    <w:rsid w:val="00120298"/>
    <w:rsid w:val="00120335"/>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A7"/>
    <w:rsid w:val="0012306C"/>
    <w:rsid w:val="001230A2"/>
    <w:rsid w:val="001230D5"/>
    <w:rsid w:val="001232A9"/>
    <w:rsid w:val="001234A4"/>
    <w:rsid w:val="0012358F"/>
    <w:rsid w:val="001235C3"/>
    <w:rsid w:val="00123AAE"/>
    <w:rsid w:val="00123AC4"/>
    <w:rsid w:val="00124009"/>
    <w:rsid w:val="0012400A"/>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81"/>
    <w:rsid w:val="00126BBB"/>
    <w:rsid w:val="00126E3F"/>
    <w:rsid w:val="00126F35"/>
    <w:rsid w:val="00127036"/>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4C0"/>
    <w:rsid w:val="00130636"/>
    <w:rsid w:val="00130D73"/>
    <w:rsid w:val="00130D7F"/>
    <w:rsid w:val="00130DE2"/>
    <w:rsid w:val="00130E4F"/>
    <w:rsid w:val="00130F8E"/>
    <w:rsid w:val="00131043"/>
    <w:rsid w:val="0013123F"/>
    <w:rsid w:val="001314B7"/>
    <w:rsid w:val="00131716"/>
    <w:rsid w:val="0013174B"/>
    <w:rsid w:val="0013180C"/>
    <w:rsid w:val="00131844"/>
    <w:rsid w:val="001319AE"/>
    <w:rsid w:val="00131A3C"/>
    <w:rsid w:val="00131AB4"/>
    <w:rsid w:val="00131AFC"/>
    <w:rsid w:val="00131B58"/>
    <w:rsid w:val="00131DA0"/>
    <w:rsid w:val="00132090"/>
    <w:rsid w:val="001320CA"/>
    <w:rsid w:val="001320FA"/>
    <w:rsid w:val="001322C6"/>
    <w:rsid w:val="001322D4"/>
    <w:rsid w:val="001323D8"/>
    <w:rsid w:val="0013262C"/>
    <w:rsid w:val="00132B49"/>
    <w:rsid w:val="00132CAB"/>
    <w:rsid w:val="00132D2C"/>
    <w:rsid w:val="00132D63"/>
    <w:rsid w:val="00132D99"/>
    <w:rsid w:val="00132FDB"/>
    <w:rsid w:val="001330B9"/>
    <w:rsid w:val="00133127"/>
    <w:rsid w:val="001331C8"/>
    <w:rsid w:val="00133209"/>
    <w:rsid w:val="00133268"/>
    <w:rsid w:val="0013331E"/>
    <w:rsid w:val="001333F1"/>
    <w:rsid w:val="00133426"/>
    <w:rsid w:val="001334B7"/>
    <w:rsid w:val="001334F4"/>
    <w:rsid w:val="0013361A"/>
    <w:rsid w:val="00133837"/>
    <w:rsid w:val="001338E0"/>
    <w:rsid w:val="00133930"/>
    <w:rsid w:val="00133A01"/>
    <w:rsid w:val="00133A69"/>
    <w:rsid w:val="00133C0E"/>
    <w:rsid w:val="00133C75"/>
    <w:rsid w:val="00133E31"/>
    <w:rsid w:val="00133FEF"/>
    <w:rsid w:val="00134167"/>
    <w:rsid w:val="0013470B"/>
    <w:rsid w:val="001347FC"/>
    <w:rsid w:val="00134832"/>
    <w:rsid w:val="001348DE"/>
    <w:rsid w:val="001349AC"/>
    <w:rsid w:val="001349D5"/>
    <w:rsid w:val="00134A53"/>
    <w:rsid w:val="00134DA9"/>
    <w:rsid w:val="001353EB"/>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48"/>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0FB3"/>
    <w:rsid w:val="00141007"/>
    <w:rsid w:val="0014104C"/>
    <w:rsid w:val="0014116C"/>
    <w:rsid w:val="00141344"/>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B3"/>
    <w:rsid w:val="00143BD8"/>
    <w:rsid w:val="00143BDB"/>
    <w:rsid w:val="00143E3D"/>
    <w:rsid w:val="00143E41"/>
    <w:rsid w:val="00143EA3"/>
    <w:rsid w:val="0014416A"/>
    <w:rsid w:val="001441CF"/>
    <w:rsid w:val="0014422B"/>
    <w:rsid w:val="00144283"/>
    <w:rsid w:val="00144F03"/>
    <w:rsid w:val="00144F09"/>
    <w:rsid w:val="0014501E"/>
    <w:rsid w:val="00145238"/>
    <w:rsid w:val="001454A0"/>
    <w:rsid w:val="001454F7"/>
    <w:rsid w:val="0014557E"/>
    <w:rsid w:val="00145654"/>
    <w:rsid w:val="00145694"/>
    <w:rsid w:val="00145B53"/>
    <w:rsid w:val="00145BC1"/>
    <w:rsid w:val="00145CAD"/>
    <w:rsid w:val="00145D35"/>
    <w:rsid w:val="00145E05"/>
    <w:rsid w:val="0014676A"/>
    <w:rsid w:val="00146B65"/>
    <w:rsid w:val="001471F6"/>
    <w:rsid w:val="0014743C"/>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AD9"/>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30F6"/>
    <w:rsid w:val="001531E0"/>
    <w:rsid w:val="00153242"/>
    <w:rsid w:val="00153284"/>
    <w:rsid w:val="001533A2"/>
    <w:rsid w:val="0015359F"/>
    <w:rsid w:val="001535D1"/>
    <w:rsid w:val="001537C6"/>
    <w:rsid w:val="00153A60"/>
    <w:rsid w:val="00153A67"/>
    <w:rsid w:val="00153ABD"/>
    <w:rsid w:val="00153B76"/>
    <w:rsid w:val="00153B79"/>
    <w:rsid w:val="00153CC0"/>
    <w:rsid w:val="00153DE4"/>
    <w:rsid w:val="00153F15"/>
    <w:rsid w:val="00153FB7"/>
    <w:rsid w:val="0015424C"/>
    <w:rsid w:val="00154257"/>
    <w:rsid w:val="0015474C"/>
    <w:rsid w:val="001547A3"/>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2A"/>
    <w:rsid w:val="00155A82"/>
    <w:rsid w:val="00155BB8"/>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AB"/>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0BD"/>
    <w:rsid w:val="00164190"/>
    <w:rsid w:val="00164268"/>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BAC"/>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34"/>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31"/>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75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0EE4"/>
    <w:rsid w:val="00181397"/>
    <w:rsid w:val="001813F9"/>
    <w:rsid w:val="001813FB"/>
    <w:rsid w:val="00181426"/>
    <w:rsid w:val="00181560"/>
    <w:rsid w:val="0018168F"/>
    <w:rsid w:val="0018171D"/>
    <w:rsid w:val="001817FA"/>
    <w:rsid w:val="001819BE"/>
    <w:rsid w:val="00181BE2"/>
    <w:rsid w:val="00181D16"/>
    <w:rsid w:val="00181D62"/>
    <w:rsid w:val="00181D8E"/>
    <w:rsid w:val="0018202D"/>
    <w:rsid w:val="001820DF"/>
    <w:rsid w:val="001822C2"/>
    <w:rsid w:val="001822E8"/>
    <w:rsid w:val="001822EE"/>
    <w:rsid w:val="00182346"/>
    <w:rsid w:val="0018254E"/>
    <w:rsid w:val="0018255A"/>
    <w:rsid w:val="0018273F"/>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B29"/>
    <w:rsid w:val="00185D42"/>
    <w:rsid w:val="00185DF4"/>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D82"/>
    <w:rsid w:val="00191DB1"/>
    <w:rsid w:val="00191E96"/>
    <w:rsid w:val="0019200B"/>
    <w:rsid w:val="001920EC"/>
    <w:rsid w:val="00192182"/>
    <w:rsid w:val="00192183"/>
    <w:rsid w:val="00192254"/>
    <w:rsid w:val="00192625"/>
    <w:rsid w:val="00192984"/>
    <w:rsid w:val="001929FB"/>
    <w:rsid w:val="00192A03"/>
    <w:rsid w:val="00192AD2"/>
    <w:rsid w:val="00192D9B"/>
    <w:rsid w:val="00192DF4"/>
    <w:rsid w:val="001931F8"/>
    <w:rsid w:val="00193623"/>
    <w:rsid w:val="001937CB"/>
    <w:rsid w:val="00193A4E"/>
    <w:rsid w:val="00193A71"/>
    <w:rsid w:val="00193DE3"/>
    <w:rsid w:val="00193E41"/>
    <w:rsid w:val="00193E5B"/>
    <w:rsid w:val="00193F20"/>
    <w:rsid w:val="00194069"/>
    <w:rsid w:val="00194196"/>
    <w:rsid w:val="001941D9"/>
    <w:rsid w:val="00194293"/>
    <w:rsid w:val="001943EF"/>
    <w:rsid w:val="0019473B"/>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0F"/>
    <w:rsid w:val="001A01A9"/>
    <w:rsid w:val="001A01AF"/>
    <w:rsid w:val="001A0237"/>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7F6"/>
    <w:rsid w:val="001A19AC"/>
    <w:rsid w:val="001A1B9B"/>
    <w:rsid w:val="001A1BCA"/>
    <w:rsid w:val="001A1C6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08"/>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AD6"/>
    <w:rsid w:val="001A7C1F"/>
    <w:rsid w:val="001A7F55"/>
    <w:rsid w:val="001A7F6D"/>
    <w:rsid w:val="001A7F85"/>
    <w:rsid w:val="001B00B3"/>
    <w:rsid w:val="001B01FF"/>
    <w:rsid w:val="001B03A0"/>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6F6"/>
    <w:rsid w:val="001B16FA"/>
    <w:rsid w:val="001B1925"/>
    <w:rsid w:val="001B1D61"/>
    <w:rsid w:val="001B1FA0"/>
    <w:rsid w:val="001B21E1"/>
    <w:rsid w:val="001B23D6"/>
    <w:rsid w:val="001B2437"/>
    <w:rsid w:val="001B245F"/>
    <w:rsid w:val="001B267B"/>
    <w:rsid w:val="001B2787"/>
    <w:rsid w:val="001B28C4"/>
    <w:rsid w:val="001B29A8"/>
    <w:rsid w:val="001B2B7F"/>
    <w:rsid w:val="001B2CFA"/>
    <w:rsid w:val="001B2D24"/>
    <w:rsid w:val="001B2E54"/>
    <w:rsid w:val="001B2EDA"/>
    <w:rsid w:val="001B2F84"/>
    <w:rsid w:val="001B3017"/>
    <w:rsid w:val="001B303C"/>
    <w:rsid w:val="001B3094"/>
    <w:rsid w:val="001B332F"/>
    <w:rsid w:val="001B3538"/>
    <w:rsid w:val="001B36CD"/>
    <w:rsid w:val="001B37A8"/>
    <w:rsid w:val="001B3944"/>
    <w:rsid w:val="001B3AA7"/>
    <w:rsid w:val="001B3B7F"/>
    <w:rsid w:val="001B3BA4"/>
    <w:rsid w:val="001B3DFE"/>
    <w:rsid w:val="001B3FEA"/>
    <w:rsid w:val="001B4175"/>
    <w:rsid w:val="001B426E"/>
    <w:rsid w:val="001B43FE"/>
    <w:rsid w:val="001B4423"/>
    <w:rsid w:val="001B482D"/>
    <w:rsid w:val="001B4989"/>
    <w:rsid w:val="001B499D"/>
    <w:rsid w:val="001B4AD2"/>
    <w:rsid w:val="001B4C21"/>
    <w:rsid w:val="001B4C89"/>
    <w:rsid w:val="001B4EBB"/>
    <w:rsid w:val="001B4EC6"/>
    <w:rsid w:val="001B515E"/>
    <w:rsid w:val="001B539E"/>
    <w:rsid w:val="001B54BA"/>
    <w:rsid w:val="001B558E"/>
    <w:rsid w:val="001B581C"/>
    <w:rsid w:val="001B5820"/>
    <w:rsid w:val="001B5941"/>
    <w:rsid w:val="001B5A8B"/>
    <w:rsid w:val="001B5B79"/>
    <w:rsid w:val="001B5CD1"/>
    <w:rsid w:val="001B5D6C"/>
    <w:rsid w:val="001B61CD"/>
    <w:rsid w:val="001B62B1"/>
    <w:rsid w:val="001B634C"/>
    <w:rsid w:val="001B637F"/>
    <w:rsid w:val="001B63B7"/>
    <w:rsid w:val="001B6599"/>
    <w:rsid w:val="001B667C"/>
    <w:rsid w:val="001B66B0"/>
    <w:rsid w:val="001B69B5"/>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CB4"/>
    <w:rsid w:val="001B7DB2"/>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7C"/>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32"/>
    <w:rsid w:val="001C5399"/>
    <w:rsid w:val="001C53D7"/>
    <w:rsid w:val="001C5467"/>
    <w:rsid w:val="001C5636"/>
    <w:rsid w:val="001C5668"/>
    <w:rsid w:val="001C5856"/>
    <w:rsid w:val="001C58BE"/>
    <w:rsid w:val="001C5D4F"/>
    <w:rsid w:val="001C5D87"/>
    <w:rsid w:val="001C5E32"/>
    <w:rsid w:val="001C60A7"/>
    <w:rsid w:val="001C62E5"/>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0EC"/>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98A"/>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43"/>
    <w:rsid w:val="001D3BB8"/>
    <w:rsid w:val="001D3CC5"/>
    <w:rsid w:val="001D3E4F"/>
    <w:rsid w:val="001D3EDA"/>
    <w:rsid w:val="001D40CA"/>
    <w:rsid w:val="001D41E5"/>
    <w:rsid w:val="001D420E"/>
    <w:rsid w:val="001D4269"/>
    <w:rsid w:val="001D44A5"/>
    <w:rsid w:val="001D4561"/>
    <w:rsid w:val="001D4761"/>
    <w:rsid w:val="001D476B"/>
    <w:rsid w:val="001D4796"/>
    <w:rsid w:val="001D4912"/>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15C"/>
    <w:rsid w:val="001D760F"/>
    <w:rsid w:val="001D762B"/>
    <w:rsid w:val="001D767A"/>
    <w:rsid w:val="001D76CF"/>
    <w:rsid w:val="001D7804"/>
    <w:rsid w:val="001D782E"/>
    <w:rsid w:val="001D7895"/>
    <w:rsid w:val="001D79F1"/>
    <w:rsid w:val="001D7B77"/>
    <w:rsid w:val="001D7C69"/>
    <w:rsid w:val="001D7CD2"/>
    <w:rsid w:val="001D7D41"/>
    <w:rsid w:val="001E02B8"/>
    <w:rsid w:val="001E03D6"/>
    <w:rsid w:val="001E059D"/>
    <w:rsid w:val="001E05A8"/>
    <w:rsid w:val="001E066D"/>
    <w:rsid w:val="001E0883"/>
    <w:rsid w:val="001E095B"/>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1EAA"/>
    <w:rsid w:val="001E211D"/>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34"/>
    <w:rsid w:val="001E4A69"/>
    <w:rsid w:val="001E4C0A"/>
    <w:rsid w:val="001E4C4D"/>
    <w:rsid w:val="001E4C92"/>
    <w:rsid w:val="001E54A5"/>
    <w:rsid w:val="001E54E4"/>
    <w:rsid w:val="001E55EF"/>
    <w:rsid w:val="001E55F3"/>
    <w:rsid w:val="001E57B2"/>
    <w:rsid w:val="001E5960"/>
    <w:rsid w:val="001E5B41"/>
    <w:rsid w:val="001E5B9A"/>
    <w:rsid w:val="001E5C32"/>
    <w:rsid w:val="001E5DE0"/>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CF2"/>
    <w:rsid w:val="001E6E33"/>
    <w:rsid w:val="001E6E80"/>
    <w:rsid w:val="001E74AE"/>
    <w:rsid w:val="001E7898"/>
    <w:rsid w:val="001E78A6"/>
    <w:rsid w:val="001E78ED"/>
    <w:rsid w:val="001E7B2B"/>
    <w:rsid w:val="001E7DF3"/>
    <w:rsid w:val="001E7E99"/>
    <w:rsid w:val="001F0044"/>
    <w:rsid w:val="001F0181"/>
    <w:rsid w:val="001F0254"/>
    <w:rsid w:val="001F025A"/>
    <w:rsid w:val="001F0316"/>
    <w:rsid w:val="001F05E7"/>
    <w:rsid w:val="001F0609"/>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8C8"/>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929"/>
    <w:rsid w:val="001F6C4B"/>
    <w:rsid w:val="001F6D4E"/>
    <w:rsid w:val="001F6E64"/>
    <w:rsid w:val="001F74F4"/>
    <w:rsid w:val="001F7920"/>
    <w:rsid w:val="001F7A39"/>
    <w:rsid w:val="001F7A85"/>
    <w:rsid w:val="001F7AE1"/>
    <w:rsid w:val="001F7B2A"/>
    <w:rsid w:val="001F7DF2"/>
    <w:rsid w:val="001F7E9C"/>
    <w:rsid w:val="001F7EBD"/>
    <w:rsid w:val="001F7F19"/>
    <w:rsid w:val="001F7FD6"/>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1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3E94"/>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454"/>
    <w:rsid w:val="002066A5"/>
    <w:rsid w:val="00206725"/>
    <w:rsid w:val="002068B7"/>
    <w:rsid w:val="00206A20"/>
    <w:rsid w:val="00206C40"/>
    <w:rsid w:val="00206CAC"/>
    <w:rsid w:val="00207017"/>
    <w:rsid w:val="00207140"/>
    <w:rsid w:val="00207158"/>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0E"/>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94"/>
    <w:rsid w:val="002124F3"/>
    <w:rsid w:val="00212B6E"/>
    <w:rsid w:val="00212EA6"/>
    <w:rsid w:val="00212F89"/>
    <w:rsid w:val="00212FB6"/>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668"/>
    <w:rsid w:val="0021579D"/>
    <w:rsid w:val="002158B2"/>
    <w:rsid w:val="00215A01"/>
    <w:rsid w:val="00215A29"/>
    <w:rsid w:val="00215A45"/>
    <w:rsid w:val="00215AB2"/>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810"/>
    <w:rsid w:val="00217AD6"/>
    <w:rsid w:val="00217C3A"/>
    <w:rsid w:val="00217C8F"/>
    <w:rsid w:val="00217D37"/>
    <w:rsid w:val="002200F4"/>
    <w:rsid w:val="002201C0"/>
    <w:rsid w:val="00220332"/>
    <w:rsid w:val="00220415"/>
    <w:rsid w:val="002207D9"/>
    <w:rsid w:val="002207F2"/>
    <w:rsid w:val="0022085F"/>
    <w:rsid w:val="002208D7"/>
    <w:rsid w:val="00220957"/>
    <w:rsid w:val="00220ADC"/>
    <w:rsid w:val="00220B75"/>
    <w:rsid w:val="00220F9E"/>
    <w:rsid w:val="00221189"/>
    <w:rsid w:val="00221372"/>
    <w:rsid w:val="002214AE"/>
    <w:rsid w:val="00221751"/>
    <w:rsid w:val="002218BD"/>
    <w:rsid w:val="00221AC7"/>
    <w:rsid w:val="00221BEE"/>
    <w:rsid w:val="00221D3F"/>
    <w:rsid w:val="00222014"/>
    <w:rsid w:val="00222050"/>
    <w:rsid w:val="00222128"/>
    <w:rsid w:val="00222141"/>
    <w:rsid w:val="0022222D"/>
    <w:rsid w:val="00222237"/>
    <w:rsid w:val="00222241"/>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3B3"/>
    <w:rsid w:val="00224541"/>
    <w:rsid w:val="0022462F"/>
    <w:rsid w:val="00224A23"/>
    <w:rsid w:val="00224AC2"/>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D38"/>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09"/>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6F64"/>
    <w:rsid w:val="0023706A"/>
    <w:rsid w:val="00237211"/>
    <w:rsid w:val="0023726E"/>
    <w:rsid w:val="00237468"/>
    <w:rsid w:val="0023746D"/>
    <w:rsid w:val="002374F2"/>
    <w:rsid w:val="00237575"/>
    <w:rsid w:val="00237649"/>
    <w:rsid w:val="002379EA"/>
    <w:rsid w:val="00237DCF"/>
    <w:rsid w:val="00237ED5"/>
    <w:rsid w:val="00237EE8"/>
    <w:rsid w:val="00237FA3"/>
    <w:rsid w:val="00240023"/>
    <w:rsid w:val="00240207"/>
    <w:rsid w:val="00240283"/>
    <w:rsid w:val="00240355"/>
    <w:rsid w:val="00240ABE"/>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477"/>
    <w:rsid w:val="002457B6"/>
    <w:rsid w:val="00245885"/>
    <w:rsid w:val="00245908"/>
    <w:rsid w:val="00245985"/>
    <w:rsid w:val="00245A0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B7E"/>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47FDA"/>
    <w:rsid w:val="00250088"/>
    <w:rsid w:val="0025026B"/>
    <w:rsid w:val="002502A2"/>
    <w:rsid w:val="00250404"/>
    <w:rsid w:val="00250575"/>
    <w:rsid w:val="00250644"/>
    <w:rsid w:val="002507B5"/>
    <w:rsid w:val="0025088C"/>
    <w:rsid w:val="00250A98"/>
    <w:rsid w:val="00250D93"/>
    <w:rsid w:val="00250DAD"/>
    <w:rsid w:val="00250EB2"/>
    <w:rsid w:val="00250EFE"/>
    <w:rsid w:val="0025108D"/>
    <w:rsid w:val="002513F9"/>
    <w:rsid w:val="00251461"/>
    <w:rsid w:val="002514A2"/>
    <w:rsid w:val="0025155C"/>
    <w:rsid w:val="0025157F"/>
    <w:rsid w:val="00251606"/>
    <w:rsid w:val="0025174F"/>
    <w:rsid w:val="002517F8"/>
    <w:rsid w:val="00251B46"/>
    <w:rsid w:val="00251C9C"/>
    <w:rsid w:val="00251D2D"/>
    <w:rsid w:val="00251DCC"/>
    <w:rsid w:val="00251E90"/>
    <w:rsid w:val="00251EAC"/>
    <w:rsid w:val="002522B0"/>
    <w:rsid w:val="002522B2"/>
    <w:rsid w:val="002523DB"/>
    <w:rsid w:val="00252720"/>
    <w:rsid w:val="00252853"/>
    <w:rsid w:val="002529C3"/>
    <w:rsid w:val="00252A17"/>
    <w:rsid w:val="00252C50"/>
    <w:rsid w:val="00252D64"/>
    <w:rsid w:val="00252EE9"/>
    <w:rsid w:val="00252F1A"/>
    <w:rsid w:val="00253081"/>
    <w:rsid w:val="002530DC"/>
    <w:rsid w:val="002531DE"/>
    <w:rsid w:val="0025321A"/>
    <w:rsid w:val="002536B3"/>
    <w:rsid w:val="00253831"/>
    <w:rsid w:val="00253A1E"/>
    <w:rsid w:val="00253BB9"/>
    <w:rsid w:val="00253C9F"/>
    <w:rsid w:val="00253CDD"/>
    <w:rsid w:val="00253D5F"/>
    <w:rsid w:val="00253F5C"/>
    <w:rsid w:val="0025409F"/>
    <w:rsid w:val="002541B0"/>
    <w:rsid w:val="00254280"/>
    <w:rsid w:val="00254285"/>
    <w:rsid w:val="002543C0"/>
    <w:rsid w:val="002543EC"/>
    <w:rsid w:val="00254439"/>
    <w:rsid w:val="002544C5"/>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96"/>
    <w:rsid w:val="002572E1"/>
    <w:rsid w:val="00257308"/>
    <w:rsid w:val="0025733D"/>
    <w:rsid w:val="00257537"/>
    <w:rsid w:val="0025767C"/>
    <w:rsid w:val="0025769D"/>
    <w:rsid w:val="00257A06"/>
    <w:rsid w:val="00257BCD"/>
    <w:rsid w:val="00257CC6"/>
    <w:rsid w:val="00257F34"/>
    <w:rsid w:val="00257F4B"/>
    <w:rsid w:val="00260108"/>
    <w:rsid w:val="002602AF"/>
    <w:rsid w:val="00260529"/>
    <w:rsid w:val="00260546"/>
    <w:rsid w:val="002606E3"/>
    <w:rsid w:val="00260921"/>
    <w:rsid w:val="00260A96"/>
    <w:rsid w:val="00260D64"/>
    <w:rsid w:val="00260E50"/>
    <w:rsid w:val="00260F44"/>
    <w:rsid w:val="002611FC"/>
    <w:rsid w:val="002612A4"/>
    <w:rsid w:val="00261358"/>
    <w:rsid w:val="0026149D"/>
    <w:rsid w:val="002615E8"/>
    <w:rsid w:val="0026178C"/>
    <w:rsid w:val="002617CC"/>
    <w:rsid w:val="00261849"/>
    <w:rsid w:val="0026188C"/>
    <w:rsid w:val="002618E9"/>
    <w:rsid w:val="00261902"/>
    <w:rsid w:val="00261947"/>
    <w:rsid w:val="00261CED"/>
    <w:rsid w:val="00261E62"/>
    <w:rsid w:val="00261FE4"/>
    <w:rsid w:val="002622E0"/>
    <w:rsid w:val="00262385"/>
    <w:rsid w:val="002624B7"/>
    <w:rsid w:val="002624C4"/>
    <w:rsid w:val="0026251D"/>
    <w:rsid w:val="0026252B"/>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441"/>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4A"/>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C87"/>
    <w:rsid w:val="00270D09"/>
    <w:rsid w:val="00270D0B"/>
    <w:rsid w:val="00270D1A"/>
    <w:rsid w:val="00270D93"/>
    <w:rsid w:val="00271158"/>
    <w:rsid w:val="002713E3"/>
    <w:rsid w:val="002714A1"/>
    <w:rsid w:val="002715E0"/>
    <w:rsid w:val="0027167D"/>
    <w:rsid w:val="002716D1"/>
    <w:rsid w:val="0027171A"/>
    <w:rsid w:val="002717F5"/>
    <w:rsid w:val="00271840"/>
    <w:rsid w:val="0027187C"/>
    <w:rsid w:val="0027189B"/>
    <w:rsid w:val="002718DD"/>
    <w:rsid w:val="00271B23"/>
    <w:rsid w:val="00272343"/>
    <w:rsid w:val="0027263D"/>
    <w:rsid w:val="002727A7"/>
    <w:rsid w:val="00272903"/>
    <w:rsid w:val="00272F5D"/>
    <w:rsid w:val="00272F9F"/>
    <w:rsid w:val="0027308D"/>
    <w:rsid w:val="002730BF"/>
    <w:rsid w:val="002733FE"/>
    <w:rsid w:val="00273461"/>
    <w:rsid w:val="002734C1"/>
    <w:rsid w:val="0027353D"/>
    <w:rsid w:val="002736AB"/>
    <w:rsid w:val="002738BB"/>
    <w:rsid w:val="002739A4"/>
    <w:rsid w:val="00273F1C"/>
    <w:rsid w:val="00273FE8"/>
    <w:rsid w:val="00274229"/>
    <w:rsid w:val="00274318"/>
    <w:rsid w:val="00274497"/>
    <w:rsid w:val="0027450E"/>
    <w:rsid w:val="0027476B"/>
    <w:rsid w:val="002747BF"/>
    <w:rsid w:val="00274887"/>
    <w:rsid w:val="00274B74"/>
    <w:rsid w:val="00274BF3"/>
    <w:rsid w:val="00274C5F"/>
    <w:rsid w:val="00274D5B"/>
    <w:rsid w:val="00274F2E"/>
    <w:rsid w:val="00275024"/>
    <w:rsid w:val="002750E0"/>
    <w:rsid w:val="0027510D"/>
    <w:rsid w:val="0027531B"/>
    <w:rsid w:val="002753B4"/>
    <w:rsid w:val="00275670"/>
    <w:rsid w:val="00275789"/>
    <w:rsid w:val="0027579F"/>
    <w:rsid w:val="00276151"/>
    <w:rsid w:val="0027625C"/>
    <w:rsid w:val="0027638D"/>
    <w:rsid w:val="00276423"/>
    <w:rsid w:val="002765E3"/>
    <w:rsid w:val="002766BF"/>
    <w:rsid w:val="00276715"/>
    <w:rsid w:val="00276913"/>
    <w:rsid w:val="00276AC7"/>
    <w:rsid w:val="00276AF6"/>
    <w:rsid w:val="00276D5F"/>
    <w:rsid w:val="00276DBD"/>
    <w:rsid w:val="00276E6F"/>
    <w:rsid w:val="00276EBF"/>
    <w:rsid w:val="00276EC0"/>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7"/>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7E1"/>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AD"/>
    <w:rsid w:val="002866B4"/>
    <w:rsid w:val="00286734"/>
    <w:rsid w:val="00286965"/>
    <w:rsid w:val="00286A73"/>
    <w:rsid w:val="00286B99"/>
    <w:rsid w:val="00286C97"/>
    <w:rsid w:val="00286CBE"/>
    <w:rsid w:val="00286E62"/>
    <w:rsid w:val="00286E97"/>
    <w:rsid w:val="00287157"/>
    <w:rsid w:val="00287223"/>
    <w:rsid w:val="002872EB"/>
    <w:rsid w:val="002872F1"/>
    <w:rsid w:val="00287368"/>
    <w:rsid w:val="002873BA"/>
    <w:rsid w:val="002874A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6F2"/>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A2C"/>
    <w:rsid w:val="00294B4C"/>
    <w:rsid w:val="00294D28"/>
    <w:rsid w:val="00294D8E"/>
    <w:rsid w:val="002950C7"/>
    <w:rsid w:val="002950CA"/>
    <w:rsid w:val="002950FA"/>
    <w:rsid w:val="0029513C"/>
    <w:rsid w:val="0029517E"/>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39"/>
    <w:rsid w:val="00296241"/>
    <w:rsid w:val="00296325"/>
    <w:rsid w:val="00296381"/>
    <w:rsid w:val="0029652F"/>
    <w:rsid w:val="00296BF2"/>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9E"/>
    <w:rsid w:val="002A003D"/>
    <w:rsid w:val="002A01BD"/>
    <w:rsid w:val="002A0691"/>
    <w:rsid w:val="002A07E6"/>
    <w:rsid w:val="002A0810"/>
    <w:rsid w:val="002A081A"/>
    <w:rsid w:val="002A09D7"/>
    <w:rsid w:val="002A0A6A"/>
    <w:rsid w:val="002A0BFD"/>
    <w:rsid w:val="002A0C76"/>
    <w:rsid w:val="002A0DD0"/>
    <w:rsid w:val="002A0E04"/>
    <w:rsid w:val="002A0E36"/>
    <w:rsid w:val="002A0F48"/>
    <w:rsid w:val="002A106B"/>
    <w:rsid w:val="002A125C"/>
    <w:rsid w:val="002A17B6"/>
    <w:rsid w:val="002A1826"/>
    <w:rsid w:val="002A1C0F"/>
    <w:rsid w:val="002A1CDD"/>
    <w:rsid w:val="002A1DF0"/>
    <w:rsid w:val="002A2450"/>
    <w:rsid w:val="002A24AE"/>
    <w:rsid w:val="002A266A"/>
    <w:rsid w:val="002A283B"/>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69"/>
    <w:rsid w:val="002A3EAE"/>
    <w:rsid w:val="002A478B"/>
    <w:rsid w:val="002A47EF"/>
    <w:rsid w:val="002A4939"/>
    <w:rsid w:val="002A4947"/>
    <w:rsid w:val="002A4CDF"/>
    <w:rsid w:val="002A4D13"/>
    <w:rsid w:val="002A50C5"/>
    <w:rsid w:val="002A5128"/>
    <w:rsid w:val="002A51BB"/>
    <w:rsid w:val="002A574A"/>
    <w:rsid w:val="002A57B0"/>
    <w:rsid w:val="002A58C6"/>
    <w:rsid w:val="002A590E"/>
    <w:rsid w:val="002A596E"/>
    <w:rsid w:val="002A59F6"/>
    <w:rsid w:val="002A5AC5"/>
    <w:rsid w:val="002A5AF1"/>
    <w:rsid w:val="002A5C88"/>
    <w:rsid w:val="002A5D4B"/>
    <w:rsid w:val="002A5D76"/>
    <w:rsid w:val="002A5D8C"/>
    <w:rsid w:val="002A5EBC"/>
    <w:rsid w:val="002A5F79"/>
    <w:rsid w:val="002A60F9"/>
    <w:rsid w:val="002A6257"/>
    <w:rsid w:val="002A62AD"/>
    <w:rsid w:val="002A6413"/>
    <w:rsid w:val="002A6825"/>
    <w:rsid w:val="002A683F"/>
    <w:rsid w:val="002A6903"/>
    <w:rsid w:val="002A6BD3"/>
    <w:rsid w:val="002A6D73"/>
    <w:rsid w:val="002A6D9C"/>
    <w:rsid w:val="002A6EB5"/>
    <w:rsid w:val="002A7067"/>
    <w:rsid w:val="002A737D"/>
    <w:rsid w:val="002A73DA"/>
    <w:rsid w:val="002A73E2"/>
    <w:rsid w:val="002A7430"/>
    <w:rsid w:val="002A7433"/>
    <w:rsid w:val="002A74AE"/>
    <w:rsid w:val="002A7EEF"/>
    <w:rsid w:val="002B00A6"/>
    <w:rsid w:val="002B0170"/>
    <w:rsid w:val="002B01EA"/>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3FC"/>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7CE"/>
    <w:rsid w:val="002B6928"/>
    <w:rsid w:val="002B6A7E"/>
    <w:rsid w:val="002B6AA5"/>
    <w:rsid w:val="002B6DA4"/>
    <w:rsid w:val="002B6EC2"/>
    <w:rsid w:val="002B6FDD"/>
    <w:rsid w:val="002B7180"/>
    <w:rsid w:val="002B7223"/>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1F4"/>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5DC"/>
    <w:rsid w:val="002C1685"/>
    <w:rsid w:val="002C1AE2"/>
    <w:rsid w:val="002C1B08"/>
    <w:rsid w:val="002C1B46"/>
    <w:rsid w:val="002C1C27"/>
    <w:rsid w:val="002C1D8E"/>
    <w:rsid w:val="002C1F1A"/>
    <w:rsid w:val="002C2010"/>
    <w:rsid w:val="002C20F4"/>
    <w:rsid w:val="002C2287"/>
    <w:rsid w:val="002C2302"/>
    <w:rsid w:val="002C2312"/>
    <w:rsid w:val="002C2520"/>
    <w:rsid w:val="002C2A83"/>
    <w:rsid w:val="002C2C3C"/>
    <w:rsid w:val="002C2CB9"/>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C62"/>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23"/>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21D"/>
    <w:rsid w:val="002D0B76"/>
    <w:rsid w:val="002D0C44"/>
    <w:rsid w:val="002D0E2C"/>
    <w:rsid w:val="002D0EC1"/>
    <w:rsid w:val="002D1629"/>
    <w:rsid w:val="002D1864"/>
    <w:rsid w:val="002D1920"/>
    <w:rsid w:val="002D1924"/>
    <w:rsid w:val="002D1AF6"/>
    <w:rsid w:val="002D1BE5"/>
    <w:rsid w:val="002D202C"/>
    <w:rsid w:val="002D2157"/>
    <w:rsid w:val="002D2159"/>
    <w:rsid w:val="002D225D"/>
    <w:rsid w:val="002D23EC"/>
    <w:rsid w:val="002D24FD"/>
    <w:rsid w:val="002D268D"/>
    <w:rsid w:val="002D2828"/>
    <w:rsid w:val="002D2904"/>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3E"/>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8F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D28"/>
    <w:rsid w:val="002E2DC1"/>
    <w:rsid w:val="002E2E6B"/>
    <w:rsid w:val="002E34DF"/>
    <w:rsid w:val="002E3553"/>
    <w:rsid w:val="002E3590"/>
    <w:rsid w:val="002E3863"/>
    <w:rsid w:val="002E391E"/>
    <w:rsid w:val="002E3A6B"/>
    <w:rsid w:val="002E3BCC"/>
    <w:rsid w:val="002E3BED"/>
    <w:rsid w:val="002E3C8B"/>
    <w:rsid w:val="002E3CF2"/>
    <w:rsid w:val="002E3D3D"/>
    <w:rsid w:val="002E40C3"/>
    <w:rsid w:val="002E416E"/>
    <w:rsid w:val="002E41E6"/>
    <w:rsid w:val="002E458E"/>
    <w:rsid w:val="002E459C"/>
    <w:rsid w:val="002E45E2"/>
    <w:rsid w:val="002E4726"/>
    <w:rsid w:val="002E483F"/>
    <w:rsid w:val="002E4887"/>
    <w:rsid w:val="002E4B59"/>
    <w:rsid w:val="002E4D24"/>
    <w:rsid w:val="002E4F5E"/>
    <w:rsid w:val="002E5259"/>
    <w:rsid w:val="002E545A"/>
    <w:rsid w:val="002E5684"/>
    <w:rsid w:val="002E5903"/>
    <w:rsid w:val="002E5B8A"/>
    <w:rsid w:val="002E5C27"/>
    <w:rsid w:val="002E5FFC"/>
    <w:rsid w:val="002E6076"/>
    <w:rsid w:val="002E6342"/>
    <w:rsid w:val="002E66DD"/>
    <w:rsid w:val="002E6998"/>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7F"/>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05"/>
    <w:rsid w:val="002F1778"/>
    <w:rsid w:val="002F1845"/>
    <w:rsid w:val="002F1887"/>
    <w:rsid w:val="002F192F"/>
    <w:rsid w:val="002F1B09"/>
    <w:rsid w:val="002F1B8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7C0"/>
    <w:rsid w:val="002F483D"/>
    <w:rsid w:val="002F4929"/>
    <w:rsid w:val="002F4BCB"/>
    <w:rsid w:val="002F4C00"/>
    <w:rsid w:val="002F4D09"/>
    <w:rsid w:val="002F50BF"/>
    <w:rsid w:val="002F527A"/>
    <w:rsid w:val="002F52B9"/>
    <w:rsid w:val="002F551D"/>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5CF"/>
    <w:rsid w:val="003007C5"/>
    <w:rsid w:val="00300845"/>
    <w:rsid w:val="003008CB"/>
    <w:rsid w:val="00300A8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D72"/>
    <w:rsid w:val="00302E4B"/>
    <w:rsid w:val="00302E77"/>
    <w:rsid w:val="00302F17"/>
    <w:rsid w:val="003030C3"/>
    <w:rsid w:val="00303295"/>
    <w:rsid w:val="0030356D"/>
    <w:rsid w:val="00303611"/>
    <w:rsid w:val="0030363E"/>
    <w:rsid w:val="00303688"/>
    <w:rsid w:val="003038A8"/>
    <w:rsid w:val="003038B2"/>
    <w:rsid w:val="00303AF6"/>
    <w:rsid w:val="00303B08"/>
    <w:rsid w:val="00303CDC"/>
    <w:rsid w:val="00303D79"/>
    <w:rsid w:val="00304099"/>
    <w:rsid w:val="003041C8"/>
    <w:rsid w:val="00304347"/>
    <w:rsid w:val="003043AB"/>
    <w:rsid w:val="00304555"/>
    <w:rsid w:val="00304791"/>
    <w:rsid w:val="003047C4"/>
    <w:rsid w:val="0030495C"/>
    <w:rsid w:val="00304AED"/>
    <w:rsid w:val="00304B97"/>
    <w:rsid w:val="00304D09"/>
    <w:rsid w:val="00304D4E"/>
    <w:rsid w:val="00304DB8"/>
    <w:rsid w:val="00304F42"/>
    <w:rsid w:val="00305080"/>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76"/>
    <w:rsid w:val="00310A85"/>
    <w:rsid w:val="00310AE3"/>
    <w:rsid w:val="00310B10"/>
    <w:rsid w:val="00310C89"/>
    <w:rsid w:val="00310D6F"/>
    <w:rsid w:val="00310D9A"/>
    <w:rsid w:val="00310DE8"/>
    <w:rsid w:val="00310F58"/>
    <w:rsid w:val="00311111"/>
    <w:rsid w:val="0031124F"/>
    <w:rsid w:val="00311594"/>
    <w:rsid w:val="0031160D"/>
    <w:rsid w:val="003116FA"/>
    <w:rsid w:val="00311790"/>
    <w:rsid w:val="0031192F"/>
    <w:rsid w:val="00311990"/>
    <w:rsid w:val="00311E59"/>
    <w:rsid w:val="00311EE7"/>
    <w:rsid w:val="00311F68"/>
    <w:rsid w:val="00312213"/>
    <w:rsid w:val="00312863"/>
    <w:rsid w:val="003128C0"/>
    <w:rsid w:val="00312939"/>
    <w:rsid w:val="0031297A"/>
    <w:rsid w:val="00312A8E"/>
    <w:rsid w:val="00312C4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8BB"/>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673"/>
    <w:rsid w:val="00320896"/>
    <w:rsid w:val="00320A2B"/>
    <w:rsid w:val="00320A82"/>
    <w:rsid w:val="00320D83"/>
    <w:rsid w:val="00320D94"/>
    <w:rsid w:val="0032120B"/>
    <w:rsid w:val="003212A9"/>
    <w:rsid w:val="00321307"/>
    <w:rsid w:val="00321334"/>
    <w:rsid w:val="00321443"/>
    <w:rsid w:val="00321568"/>
    <w:rsid w:val="003215FF"/>
    <w:rsid w:val="00321659"/>
    <w:rsid w:val="0032178A"/>
    <w:rsid w:val="003217DB"/>
    <w:rsid w:val="00321D2B"/>
    <w:rsid w:val="00321D8F"/>
    <w:rsid w:val="003220DC"/>
    <w:rsid w:val="00322144"/>
    <w:rsid w:val="00322700"/>
    <w:rsid w:val="00322744"/>
    <w:rsid w:val="003228B8"/>
    <w:rsid w:val="00322DAD"/>
    <w:rsid w:val="00322E4E"/>
    <w:rsid w:val="00322EA3"/>
    <w:rsid w:val="00322F74"/>
    <w:rsid w:val="00322FA0"/>
    <w:rsid w:val="003230B3"/>
    <w:rsid w:val="00323137"/>
    <w:rsid w:val="003231D4"/>
    <w:rsid w:val="00323278"/>
    <w:rsid w:val="00323376"/>
    <w:rsid w:val="0032342F"/>
    <w:rsid w:val="00323581"/>
    <w:rsid w:val="003236D4"/>
    <w:rsid w:val="00323705"/>
    <w:rsid w:val="00323852"/>
    <w:rsid w:val="00323897"/>
    <w:rsid w:val="00323B23"/>
    <w:rsid w:val="00323EAF"/>
    <w:rsid w:val="00323EB6"/>
    <w:rsid w:val="00323FD0"/>
    <w:rsid w:val="003240B9"/>
    <w:rsid w:val="003240FB"/>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2D"/>
    <w:rsid w:val="00330976"/>
    <w:rsid w:val="00330CA8"/>
    <w:rsid w:val="00331087"/>
    <w:rsid w:val="00331333"/>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835"/>
    <w:rsid w:val="00332977"/>
    <w:rsid w:val="00332979"/>
    <w:rsid w:val="00332BD9"/>
    <w:rsid w:val="00332E6D"/>
    <w:rsid w:val="00332EDF"/>
    <w:rsid w:val="00332F9E"/>
    <w:rsid w:val="00332FF5"/>
    <w:rsid w:val="003330CB"/>
    <w:rsid w:val="003332EF"/>
    <w:rsid w:val="00333497"/>
    <w:rsid w:val="00333500"/>
    <w:rsid w:val="003335F9"/>
    <w:rsid w:val="003337CB"/>
    <w:rsid w:val="003338F1"/>
    <w:rsid w:val="00333ABB"/>
    <w:rsid w:val="00333CD5"/>
    <w:rsid w:val="00333D65"/>
    <w:rsid w:val="00333D78"/>
    <w:rsid w:val="00333F7B"/>
    <w:rsid w:val="00333FB8"/>
    <w:rsid w:val="00333FFE"/>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DCC"/>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2"/>
    <w:rsid w:val="003374B4"/>
    <w:rsid w:val="003374F5"/>
    <w:rsid w:val="003375D0"/>
    <w:rsid w:val="0033766C"/>
    <w:rsid w:val="003376E8"/>
    <w:rsid w:val="00337C35"/>
    <w:rsid w:val="00337C56"/>
    <w:rsid w:val="00337E69"/>
    <w:rsid w:val="00337F69"/>
    <w:rsid w:val="00340186"/>
    <w:rsid w:val="003401B9"/>
    <w:rsid w:val="00340285"/>
    <w:rsid w:val="003405F4"/>
    <w:rsid w:val="00340627"/>
    <w:rsid w:val="00340858"/>
    <w:rsid w:val="0034097C"/>
    <w:rsid w:val="00340A75"/>
    <w:rsid w:val="00340CD5"/>
    <w:rsid w:val="00340EC2"/>
    <w:rsid w:val="00340F68"/>
    <w:rsid w:val="00340F7D"/>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6E"/>
    <w:rsid w:val="003420EA"/>
    <w:rsid w:val="0034215E"/>
    <w:rsid w:val="00342347"/>
    <w:rsid w:val="003423AC"/>
    <w:rsid w:val="00342482"/>
    <w:rsid w:val="00342810"/>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2E1"/>
    <w:rsid w:val="003473FE"/>
    <w:rsid w:val="00347443"/>
    <w:rsid w:val="0034794C"/>
    <w:rsid w:val="00347980"/>
    <w:rsid w:val="00347998"/>
    <w:rsid w:val="00347A83"/>
    <w:rsid w:val="00347D71"/>
    <w:rsid w:val="00347E2F"/>
    <w:rsid w:val="00347E92"/>
    <w:rsid w:val="00347F92"/>
    <w:rsid w:val="003500EF"/>
    <w:rsid w:val="003502FA"/>
    <w:rsid w:val="00350387"/>
    <w:rsid w:val="00350606"/>
    <w:rsid w:val="003506D8"/>
    <w:rsid w:val="003507CD"/>
    <w:rsid w:val="003509E0"/>
    <w:rsid w:val="00350C59"/>
    <w:rsid w:val="00350D7A"/>
    <w:rsid w:val="00350DA7"/>
    <w:rsid w:val="00350F61"/>
    <w:rsid w:val="00350F87"/>
    <w:rsid w:val="003511AD"/>
    <w:rsid w:val="00351468"/>
    <w:rsid w:val="003516E2"/>
    <w:rsid w:val="003517A4"/>
    <w:rsid w:val="003517BE"/>
    <w:rsid w:val="003517C5"/>
    <w:rsid w:val="00351854"/>
    <w:rsid w:val="003519E9"/>
    <w:rsid w:val="003520C1"/>
    <w:rsid w:val="00352281"/>
    <w:rsid w:val="00352293"/>
    <w:rsid w:val="00352304"/>
    <w:rsid w:val="003523E8"/>
    <w:rsid w:val="003527E5"/>
    <w:rsid w:val="00352819"/>
    <w:rsid w:val="003528DB"/>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85E"/>
    <w:rsid w:val="00357932"/>
    <w:rsid w:val="00357970"/>
    <w:rsid w:val="00357BD6"/>
    <w:rsid w:val="00357D28"/>
    <w:rsid w:val="00357EAB"/>
    <w:rsid w:val="00357FA9"/>
    <w:rsid w:val="003600C8"/>
    <w:rsid w:val="003601B7"/>
    <w:rsid w:val="0036021A"/>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A1E"/>
    <w:rsid w:val="00365D0C"/>
    <w:rsid w:val="003663A3"/>
    <w:rsid w:val="00366657"/>
    <w:rsid w:val="00366694"/>
    <w:rsid w:val="003668A8"/>
    <w:rsid w:val="00366980"/>
    <w:rsid w:val="00366BA4"/>
    <w:rsid w:val="00366BBA"/>
    <w:rsid w:val="00366C15"/>
    <w:rsid w:val="00366CEF"/>
    <w:rsid w:val="00366E38"/>
    <w:rsid w:val="00366FB3"/>
    <w:rsid w:val="00367032"/>
    <w:rsid w:val="00367056"/>
    <w:rsid w:val="0036719F"/>
    <w:rsid w:val="0036723F"/>
    <w:rsid w:val="003674DB"/>
    <w:rsid w:val="003676DF"/>
    <w:rsid w:val="00367764"/>
    <w:rsid w:val="003678DD"/>
    <w:rsid w:val="003678DE"/>
    <w:rsid w:val="003679AC"/>
    <w:rsid w:val="00367B49"/>
    <w:rsid w:val="00367C7A"/>
    <w:rsid w:val="00367F70"/>
    <w:rsid w:val="003700DB"/>
    <w:rsid w:val="003700EC"/>
    <w:rsid w:val="00370377"/>
    <w:rsid w:val="00370401"/>
    <w:rsid w:val="00370522"/>
    <w:rsid w:val="00370579"/>
    <w:rsid w:val="0037059A"/>
    <w:rsid w:val="00370711"/>
    <w:rsid w:val="00370752"/>
    <w:rsid w:val="00371134"/>
    <w:rsid w:val="003713B6"/>
    <w:rsid w:val="0037146C"/>
    <w:rsid w:val="00371631"/>
    <w:rsid w:val="00371659"/>
    <w:rsid w:val="0037167C"/>
    <w:rsid w:val="00371781"/>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616"/>
    <w:rsid w:val="0037378B"/>
    <w:rsid w:val="00373AB8"/>
    <w:rsid w:val="00373B18"/>
    <w:rsid w:val="00373BB4"/>
    <w:rsid w:val="00373CED"/>
    <w:rsid w:val="00373E5B"/>
    <w:rsid w:val="00373F51"/>
    <w:rsid w:val="00374147"/>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214"/>
    <w:rsid w:val="003803D1"/>
    <w:rsid w:val="00380434"/>
    <w:rsid w:val="0038048A"/>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A23"/>
    <w:rsid w:val="00385A70"/>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DD5"/>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3D7"/>
    <w:rsid w:val="0039467A"/>
    <w:rsid w:val="00394687"/>
    <w:rsid w:val="00394763"/>
    <w:rsid w:val="00394948"/>
    <w:rsid w:val="00394968"/>
    <w:rsid w:val="003949F8"/>
    <w:rsid w:val="00394A8C"/>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78B"/>
    <w:rsid w:val="003A0868"/>
    <w:rsid w:val="003A0877"/>
    <w:rsid w:val="003A0A3D"/>
    <w:rsid w:val="003A0BDD"/>
    <w:rsid w:val="003A0DCD"/>
    <w:rsid w:val="003A0FD7"/>
    <w:rsid w:val="003A1229"/>
    <w:rsid w:val="003A12C3"/>
    <w:rsid w:val="003A15AC"/>
    <w:rsid w:val="003A1787"/>
    <w:rsid w:val="003A1808"/>
    <w:rsid w:val="003A19B8"/>
    <w:rsid w:val="003A1AEF"/>
    <w:rsid w:val="003A1B02"/>
    <w:rsid w:val="003A1B24"/>
    <w:rsid w:val="003A20BC"/>
    <w:rsid w:val="003A21B6"/>
    <w:rsid w:val="003A2291"/>
    <w:rsid w:val="003A2292"/>
    <w:rsid w:val="003A2350"/>
    <w:rsid w:val="003A2396"/>
    <w:rsid w:val="003A23F3"/>
    <w:rsid w:val="003A2421"/>
    <w:rsid w:val="003A25DC"/>
    <w:rsid w:val="003A263E"/>
    <w:rsid w:val="003A2984"/>
    <w:rsid w:val="003A2A5B"/>
    <w:rsid w:val="003A2EF5"/>
    <w:rsid w:val="003A2FEE"/>
    <w:rsid w:val="003A3033"/>
    <w:rsid w:val="003A3150"/>
    <w:rsid w:val="003A3200"/>
    <w:rsid w:val="003A339F"/>
    <w:rsid w:val="003A33EF"/>
    <w:rsid w:val="003A3740"/>
    <w:rsid w:val="003A37BC"/>
    <w:rsid w:val="003A388B"/>
    <w:rsid w:val="003A3932"/>
    <w:rsid w:val="003A3941"/>
    <w:rsid w:val="003A3B70"/>
    <w:rsid w:val="003A3B73"/>
    <w:rsid w:val="003A3C24"/>
    <w:rsid w:val="003A3D45"/>
    <w:rsid w:val="003A3DA3"/>
    <w:rsid w:val="003A3FB3"/>
    <w:rsid w:val="003A4131"/>
    <w:rsid w:val="003A4148"/>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9"/>
    <w:rsid w:val="003B01BB"/>
    <w:rsid w:val="003B01E8"/>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E4D"/>
    <w:rsid w:val="003B1F93"/>
    <w:rsid w:val="003B2051"/>
    <w:rsid w:val="003B216D"/>
    <w:rsid w:val="003B2339"/>
    <w:rsid w:val="003B2353"/>
    <w:rsid w:val="003B248E"/>
    <w:rsid w:val="003B24D9"/>
    <w:rsid w:val="003B24EA"/>
    <w:rsid w:val="003B2CCB"/>
    <w:rsid w:val="003B2F94"/>
    <w:rsid w:val="003B3006"/>
    <w:rsid w:val="003B3036"/>
    <w:rsid w:val="003B3049"/>
    <w:rsid w:val="003B312D"/>
    <w:rsid w:val="003B3144"/>
    <w:rsid w:val="003B32EB"/>
    <w:rsid w:val="003B33FF"/>
    <w:rsid w:val="003B35B8"/>
    <w:rsid w:val="003B35C2"/>
    <w:rsid w:val="003B360D"/>
    <w:rsid w:val="003B3740"/>
    <w:rsid w:val="003B37F1"/>
    <w:rsid w:val="003B3917"/>
    <w:rsid w:val="003B39FF"/>
    <w:rsid w:val="003B3CC5"/>
    <w:rsid w:val="003B3CF8"/>
    <w:rsid w:val="003B3F46"/>
    <w:rsid w:val="003B3FC0"/>
    <w:rsid w:val="003B442C"/>
    <w:rsid w:val="003B4703"/>
    <w:rsid w:val="003B4730"/>
    <w:rsid w:val="003B4B22"/>
    <w:rsid w:val="003B4F17"/>
    <w:rsid w:val="003B4F8A"/>
    <w:rsid w:val="003B4F8E"/>
    <w:rsid w:val="003B5143"/>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F4"/>
    <w:rsid w:val="003B6C0F"/>
    <w:rsid w:val="003B745B"/>
    <w:rsid w:val="003B78A5"/>
    <w:rsid w:val="003B7A43"/>
    <w:rsid w:val="003B7C4C"/>
    <w:rsid w:val="003B7ECA"/>
    <w:rsid w:val="003B7ED6"/>
    <w:rsid w:val="003C030E"/>
    <w:rsid w:val="003C03E1"/>
    <w:rsid w:val="003C0448"/>
    <w:rsid w:val="003C0458"/>
    <w:rsid w:val="003C0515"/>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3E72"/>
    <w:rsid w:val="003C3E78"/>
    <w:rsid w:val="003C402E"/>
    <w:rsid w:val="003C4078"/>
    <w:rsid w:val="003C41A0"/>
    <w:rsid w:val="003C41F7"/>
    <w:rsid w:val="003C4301"/>
    <w:rsid w:val="003C4346"/>
    <w:rsid w:val="003C435A"/>
    <w:rsid w:val="003C4416"/>
    <w:rsid w:val="003C44F5"/>
    <w:rsid w:val="003C46AC"/>
    <w:rsid w:val="003C4700"/>
    <w:rsid w:val="003C470E"/>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E1E"/>
    <w:rsid w:val="003C5F3C"/>
    <w:rsid w:val="003C61A8"/>
    <w:rsid w:val="003C6285"/>
    <w:rsid w:val="003C635E"/>
    <w:rsid w:val="003C63C8"/>
    <w:rsid w:val="003C6479"/>
    <w:rsid w:val="003C667B"/>
    <w:rsid w:val="003C679A"/>
    <w:rsid w:val="003C67ED"/>
    <w:rsid w:val="003C68BC"/>
    <w:rsid w:val="003C6AB0"/>
    <w:rsid w:val="003C6AC5"/>
    <w:rsid w:val="003C6BD5"/>
    <w:rsid w:val="003C6E38"/>
    <w:rsid w:val="003C70F7"/>
    <w:rsid w:val="003C710B"/>
    <w:rsid w:val="003C727D"/>
    <w:rsid w:val="003C727F"/>
    <w:rsid w:val="003C72ED"/>
    <w:rsid w:val="003C74F9"/>
    <w:rsid w:val="003C759B"/>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01"/>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22A"/>
    <w:rsid w:val="003D2378"/>
    <w:rsid w:val="003D2386"/>
    <w:rsid w:val="003D246A"/>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3E5"/>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B5E"/>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8A"/>
    <w:rsid w:val="003D6ABA"/>
    <w:rsid w:val="003D6BFB"/>
    <w:rsid w:val="003D6CA8"/>
    <w:rsid w:val="003D6E97"/>
    <w:rsid w:val="003D6EFC"/>
    <w:rsid w:val="003D6FB2"/>
    <w:rsid w:val="003D6FEB"/>
    <w:rsid w:val="003D7398"/>
    <w:rsid w:val="003D73B8"/>
    <w:rsid w:val="003D740F"/>
    <w:rsid w:val="003D763B"/>
    <w:rsid w:val="003D78AF"/>
    <w:rsid w:val="003D7B2A"/>
    <w:rsid w:val="003E0055"/>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9AA"/>
    <w:rsid w:val="003E1CDD"/>
    <w:rsid w:val="003E1E3E"/>
    <w:rsid w:val="003E2090"/>
    <w:rsid w:val="003E216F"/>
    <w:rsid w:val="003E21FA"/>
    <w:rsid w:val="003E227B"/>
    <w:rsid w:val="003E2422"/>
    <w:rsid w:val="003E2519"/>
    <w:rsid w:val="003E26DB"/>
    <w:rsid w:val="003E291B"/>
    <w:rsid w:val="003E2AAE"/>
    <w:rsid w:val="003E2BFF"/>
    <w:rsid w:val="003E2C77"/>
    <w:rsid w:val="003E2CAC"/>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3CF"/>
    <w:rsid w:val="003F0427"/>
    <w:rsid w:val="003F0561"/>
    <w:rsid w:val="003F075F"/>
    <w:rsid w:val="003F0817"/>
    <w:rsid w:val="003F0BE0"/>
    <w:rsid w:val="003F0C10"/>
    <w:rsid w:val="003F0C11"/>
    <w:rsid w:val="003F0E85"/>
    <w:rsid w:val="003F0F76"/>
    <w:rsid w:val="003F133C"/>
    <w:rsid w:val="003F141B"/>
    <w:rsid w:val="003F1554"/>
    <w:rsid w:val="003F163E"/>
    <w:rsid w:val="003F168E"/>
    <w:rsid w:val="003F1788"/>
    <w:rsid w:val="003F17EE"/>
    <w:rsid w:val="003F18D1"/>
    <w:rsid w:val="003F1923"/>
    <w:rsid w:val="003F1938"/>
    <w:rsid w:val="003F1B16"/>
    <w:rsid w:val="003F1DAE"/>
    <w:rsid w:val="003F1E94"/>
    <w:rsid w:val="003F1F33"/>
    <w:rsid w:val="003F2012"/>
    <w:rsid w:val="003F2076"/>
    <w:rsid w:val="003F21AB"/>
    <w:rsid w:val="003F228E"/>
    <w:rsid w:val="003F2455"/>
    <w:rsid w:val="003F2476"/>
    <w:rsid w:val="003F253D"/>
    <w:rsid w:val="003F27F8"/>
    <w:rsid w:val="003F2ADF"/>
    <w:rsid w:val="003F2B70"/>
    <w:rsid w:val="003F2C5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ACB"/>
    <w:rsid w:val="003F4B0E"/>
    <w:rsid w:val="003F4B49"/>
    <w:rsid w:val="003F4C48"/>
    <w:rsid w:val="003F4E8F"/>
    <w:rsid w:val="003F5176"/>
    <w:rsid w:val="003F5251"/>
    <w:rsid w:val="003F5296"/>
    <w:rsid w:val="003F53EF"/>
    <w:rsid w:val="003F5447"/>
    <w:rsid w:val="003F54F9"/>
    <w:rsid w:val="003F55AC"/>
    <w:rsid w:val="003F59DE"/>
    <w:rsid w:val="003F5C4C"/>
    <w:rsid w:val="003F5D6D"/>
    <w:rsid w:val="003F5E13"/>
    <w:rsid w:val="003F5E1B"/>
    <w:rsid w:val="003F5E28"/>
    <w:rsid w:val="003F5EE1"/>
    <w:rsid w:val="003F63F3"/>
    <w:rsid w:val="003F64C7"/>
    <w:rsid w:val="003F6523"/>
    <w:rsid w:val="003F6758"/>
    <w:rsid w:val="003F680C"/>
    <w:rsid w:val="003F6932"/>
    <w:rsid w:val="003F69F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3A3"/>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2D48"/>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0A"/>
    <w:rsid w:val="00406E96"/>
    <w:rsid w:val="00406F9A"/>
    <w:rsid w:val="00406FF6"/>
    <w:rsid w:val="004071F9"/>
    <w:rsid w:val="004072B3"/>
    <w:rsid w:val="0040733F"/>
    <w:rsid w:val="00407385"/>
    <w:rsid w:val="00407399"/>
    <w:rsid w:val="0040740A"/>
    <w:rsid w:val="0040746D"/>
    <w:rsid w:val="004075D0"/>
    <w:rsid w:val="0040797E"/>
    <w:rsid w:val="00407AFE"/>
    <w:rsid w:val="00407BC2"/>
    <w:rsid w:val="00407DE9"/>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3FBF"/>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7BD"/>
    <w:rsid w:val="00416AD4"/>
    <w:rsid w:val="00416BE3"/>
    <w:rsid w:val="00416D81"/>
    <w:rsid w:val="0041711F"/>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775"/>
    <w:rsid w:val="00427ABA"/>
    <w:rsid w:val="00427B9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33B"/>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37C6E"/>
    <w:rsid w:val="00437CB0"/>
    <w:rsid w:val="00440018"/>
    <w:rsid w:val="004400A1"/>
    <w:rsid w:val="0044039C"/>
    <w:rsid w:val="00440540"/>
    <w:rsid w:val="00440565"/>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A35"/>
    <w:rsid w:val="00441A80"/>
    <w:rsid w:val="00441C79"/>
    <w:rsid w:val="00441DD0"/>
    <w:rsid w:val="00441FAF"/>
    <w:rsid w:val="00441FE1"/>
    <w:rsid w:val="0044222F"/>
    <w:rsid w:val="004426EF"/>
    <w:rsid w:val="004429FE"/>
    <w:rsid w:val="00442C6C"/>
    <w:rsid w:val="00442D58"/>
    <w:rsid w:val="00442DAA"/>
    <w:rsid w:val="00442DD3"/>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AE"/>
    <w:rsid w:val="004466C7"/>
    <w:rsid w:val="00446890"/>
    <w:rsid w:val="004468B6"/>
    <w:rsid w:val="00446939"/>
    <w:rsid w:val="0044699A"/>
    <w:rsid w:val="00446BA9"/>
    <w:rsid w:val="00446C5A"/>
    <w:rsid w:val="0044728F"/>
    <w:rsid w:val="00447454"/>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178"/>
    <w:rsid w:val="0045120E"/>
    <w:rsid w:val="00451383"/>
    <w:rsid w:val="0045159D"/>
    <w:rsid w:val="0045169C"/>
    <w:rsid w:val="00451969"/>
    <w:rsid w:val="00451C67"/>
    <w:rsid w:val="00451EEF"/>
    <w:rsid w:val="00452245"/>
    <w:rsid w:val="00452273"/>
    <w:rsid w:val="0045232D"/>
    <w:rsid w:val="00452508"/>
    <w:rsid w:val="00452548"/>
    <w:rsid w:val="00452579"/>
    <w:rsid w:val="004525F9"/>
    <w:rsid w:val="00452665"/>
    <w:rsid w:val="00452695"/>
    <w:rsid w:val="004528A8"/>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9BB"/>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5FF"/>
    <w:rsid w:val="00460706"/>
    <w:rsid w:val="0046072F"/>
    <w:rsid w:val="00460907"/>
    <w:rsid w:val="0046093E"/>
    <w:rsid w:val="004609B3"/>
    <w:rsid w:val="00460FBF"/>
    <w:rsid w:val="004610CD"/>
    <w:rsid w:val="0046110B"/>
    <w:rsid w:val="00461166"/>
    <w:rsid w:val="00461254"/>
    <w:rsid w:val="0046131E"/>
    <w:rsid w:val="00461359"/>
    <w:rsid w:val="0046142D"/>
    <w:rsid w:val="004615A7"/>
    <w:rsid w:val="004616B7"/>
    <w:rsid w:val="004616BF"/>
    <w:rsid w:val="00461862"/>
    <w:rsid w:val="004618B2"/>
    <w:rsid w:val="004618CC"/>
    <w:rsid w:val="00461A54"/>
    <w:rsid w:val="00461BA0"/>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2F6F"/>
    <w:rsid w:val="004631AC"/>
    <w:rsid w:val="004632C2"/>
    <w:rsid w:val="0046344C"/>
    <w:rsid w:val="00463636"/>
    <w:rsid w:val="00463642"/>
    <w:rsid w:val="00463675"/>
    <w:rsid w:val="00463722"/>
    <w:rsid w:val="004638C0"/>
    <w:rsid w:val="00463C8B"/>
    <w:rsid w:val="00463CF0"/>
    <w:rsid w:val="00463D03"/>
    <w:rsid w:val="00463E72"/>
    <w:rsid w:val="00463FD6"/>
    <w:rsid w:val="00464043"/>
    <w:rsid w:val="004642D3"/>
    <w:rsid w:val="004642E8"/>
    <w:rsid w:val="0046432F"/>
    <w:rsid w:val="00464473"/>
    <w:rsid w:val="004646D0"/>
    <w:rsid w:val="00464987"/>
    <w:rsid w:val="00464A2F"/>
    <w:rsid w:val="00464BB9"/>
    <w:rsid w:val="00464CAE"/>
    <w:rsid w:val="00464EBC"/>
    <w:rsid w:val="00464FE0"/>
    <w:rsid w:val="004650B7"/>
    <w:rsid w:val="0046526D"/>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847"/>
    <w:rsid w:val="00467A23"/>
    <w:rsid w:val="00467E96"/>
    <w:rsid w:val="004702EA"/>
    <w:rsid w:val="0047034E"/>
    <w:rsid w:val="00470408"/>
    <w:rsid w:val="00470625"/>
    <w:rsid w:val="00470715"/>
    <w:rsid w:val="004707FC"/>
    <w:rsid w:val="0047087C"/>
    <w:rsid w:val="00470A91"/>
    <w:rsid w:val="00470A9C"/>
    <w:rsid w:val="00470D23"/>
    <w:rsid w:val="00470DD5"/>
    <w:rsid w:val="00470E95"/>
    <w:rsid w:val="00470EEA"/>
    <w:rsid w:val="00470FA3"/>
    <w:rsid w:val="00470FC6"/>
    <w:rsid w:val="004711CA"/>
    <w:rsid w:val="004712D0"/>
    <w:rsid w:val="00471597"/>
    <w:rsid w:val="0047176C"/>
    <w:rsid w:val="00471856"/>
    <w:rsid w:val="0047192F"/>
    <w:rsid w:val="004719E3"/>
    <w:rsid w:val="00471A23"/>
    <w:rsid w:val="00471A6A"/>
    <w:rsid w:val="00471BC4"/>
    <w:rsid w:val="00471C21"/>
    <w:rsid w:val="00471E3C"/>
    <w:rsid w:val="00472192"/>
    <w:rsid w:val="0047257D"/>
    <w:rsid w:val="004725D7"/>
    <w:rsid w:val="004727DD"/>
    <w:rsid w:val="00472A90"/>
    <w:rsid w:val="00472AE6"/>
    <w:rsid w:val="00472B1A"/>
    <w:rsid w:val="00472CE1"/>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5CE"/>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20"/>
    <w:rsid w:val="004763BB"/>
    <w:rsid w:val="00476675"/>
    <w:rsid w:val="0047682D"/>
    <w:rsid w:val="00476853"/>
    <w:rsid w:val="004768AF"/>
    <w:rsid w:val="00476958"/>
    <w:rsid w:val="004769A1"/>
    <w:rsid w:val="00476B84"/>
    <w:rsid w:val="00476CE2"/>
    <w:rsid w:val="00476D57"/>
    <w:rsid w:val="00476DE0"/>
    <w:rsid w:val="00476E02"/>
    <w:rsid w:val="00476E8B"/>
    <w:rsid w:val="0047708C"/>
    <w:rsid w:val="004774CA"/>
    <w:rsid w:val="004776FC"/>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A01"/>
    <w:rsid w:val="00481C1E"/>
    <w:rsid w:val="00481CB2"/>
    <w:rsid w:val="00481CBD"/>
    <w:rsid w:val="00481F28"/>
    <w:rsid w:val="004820E6"/>
    <w:rsid w:val="00482430"/>
    <w:rsid w:val="0048249B"/>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620"/>
    <w:rsid w:val="00483625"/>
    <w:rsid w:val="00483C2A"/>
    <w:rsid w:val="00483FB4"/>
    <w:rsid w:val="00483FC4"/>
    <w:rsid w:val="00483FEA"/>
    <w:rsid w:val="004840D5"/>
    <w:rsid w:val="00484265"/>
    <w:rsid w:val="00484387"/>
    <w:rsid w:val="004844CF"/>
    <w:rsid w:val="004846C0"/>
    <w:rsid w:val="0048474F"/>
    <w:rsid w:val="004849E6"/>
    <w:rsid w:val="00484CA6"/>
    <w:rsid w:val="00484D7B"/>
    <w:rsid w:val="00484FDB"/>
    <w:rsid w:val="00485126"/>
    <w:rsid w:val="004856F0"/>
    <w:rsid w:val="0048578A"/>
    <w:rsid w:val="0048579A"/>
    <w:rsid w:val="00485924"/>
    <w:rsid w:val="004859D9"/>
    <w:rsid w:val="00485E66"/>
    <w:rsid w:val="004860C3"/>
    <w:rsid w:val="004862D2"/>
    <w:rsid w:val="004862D7"/>
    <w:rsid w:val="004865BF"/>
    <w:rsid w:val="00486658"/>
    <w:rsid w:val="00486718"/>
    <w:rsid w:val="0048697E"/>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4D4"/>
    <w:rsid w:val="0049166D"/>
    <w:rsid w:val="004918E4"/>
    <w:rsid w:val="00491B38"/>
    <w:rsid w:val="00491BD0"/>
    <w:rsid w:val="00491CD8"/>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7DE"/>
    <w:rsid w:val="00493974"/>
    <w:rsid w:val="0049397A"/>
    <w:rsid w:val="00493C37"/>
    <w:rsid w:val="00493CFD"/>
    <w:rsid w:val="00493D46"/>
    <w:rsid w:val="00493DB3"/>
    <w:rsid w:val="00493E39"/>
    <w:rsid w:val="00493F26"/>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854"/>
    <w:rsid w:val="004959D3"/>
    <w:rsid w:val="004959DA"/>
    <w:rsid w:val="00495BE9"/>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8A3"/>
    <w:rsid w:val="004979B0"/>
    <w:rsid w:val="00497C09"/>
    <w:rsid w:val="00497E57"/>
    <w:rsid w:val="00497E79"/>
    <w:rsid w:val="004A00B0"/>
    <w:rsid w:val="004A00DA"/>
    <w:rsid w:val="004A0155"/>
    <w:rsid w:val="004A01BA"/>
    <w:rsid w:val="004A0205"/>
    <w:rsid w:val="004A0213"/>
    <w:rsid w:val="004A0216"/>
    <w:rsid w:val="004A02CB"/>
    <w:rsid w:val="004A0356"/>
    <w:rsid w:val="004A0569"/>
    <w:rsid w:val="004A05D5"/>
    <w:rsid w:val="004A06F6"/>
    <w:rsid w:val="004A085A"/>
    <w:rsid w:val="004A0B6E"/>
    <w:rsid w:val="004A0BC4"/>
    <w:rsid w:val="004A0C89"/>
    <w:rsid w:val="004A0DC7"/>
    <w:rsid w:val="004A0E02"/>
    <w:rsid w:val="004A0EAE"/>
    <w:rsid w:val="004A0EE3"/>
    <w:rsid w:val="004A0F88"/>
    <w:rsid w:val="004A0FD4"/>
    <w:rsid w:val="004A11B9"/>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E60"/>
    <w:rsid w:val="004A4FD9"/>
    <w:rsid w:val="004A527D"/>
    <w:rsid w:val="004A5455"/>
    <w:rsid w:val="004A576B"/>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3A1"/>
    <w:rsid w:val="004B15B9"/>
    <w:rsid w:val="004B162F"/>
    <w:rsid w:val="004B16E0"/>
    <w:rsid w:val="004B17A6"/>
    <w:rsid w:val="004B1836"/>
    <w:rsid w:val="004B195F"/>
    <w:rsid w:val="004B1BFD"/>
    <w:rsid w:val="004B1CC1"/>
    <w:rsid w:val="004B1E1E"/>
    <w:rsid w:val="004B1E46"/>
    <w:rsid w:val="004B1E96"/>
    <w:rsid w:val="004B2011"/>
    <w:rsid w:val="004B21FC"/>
    <w:rsid w:val="004B2212"/>
    <w:rsid w:val="004B233E"/>
    <w:rsid w:val="004B23B4"/>
    <w:rsid w:val="004B24E0"/>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4"/>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43"/>
    <w:rsid w:val="004B76B7"/>
    <w:rsid w:val="004B771A"/>
    <w:rsid w:val="004B7814"/>
    <w:rsid w:val="004B794E"/>
    <w:rsid w:val="004B7A21"/>
    <w:rsid w:val="004B7B12"/>
    <w:rsid w:val="004B7D4F"/>
    <w:rsid w:val="004B7E27"/>
    <w:rsid w:val="004B7EB2"/>
    <w:rsid w:val="004C0227"/>
    <w:rsid w:val="004C0352"/>
    <w:rsid w:val="004C038D"/>
    <w:rsid w:val="004C0533"/>
    <w:rsid w:val="004C05A8"/>
    <w:rsid w:val="004C05BD"/>
    <w:rsid w:val="004C0828"/>
    <w:rsid w:val="004C08B8"/>
    <w:rsid w:val="004C08DE"/>
    <w:rsid w:val="004C09B2"/>
    <w:rsid w:val="004C0A93"/>
    <w:rsid w:val="004C0DB8"/>
    <w:rsid w:val="004C0F49"/>
    <w:rsid w:val="004C1133"/>
    <w:rsid w:val="004C12B0"/>
    <w:rsid w:val="004C12B8"/>
    <w:rsid w:val="004C141D"/>
    <w:rsid w:val="004C1587"/>
    <w:rsid w:val="004C1712"/>
    <w:rsid w:val="004C1A83"/>
    <w:rsid w:val="004C1C68"/>
    <w:rsid w:val="004C1EBE"/>
    <w:rsid w:val="004C1F7E"/>
    <w:rsid w:val="004C208A"/>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8C"/>
    <w:rsid w:val="004C3AC3"/>
    <w:rsid w:val="004C3C6D"/>
    <w:rsid w:val="004C3D1F"/>
    <w:rsid w:val="004C401D"/>
    <w:rsid w:val="004C402F"/>
    <w:rsid w:val="004C4114"/>
    <w:rsid w:val="004C435F"/>
    <w:rsid w:val="004C4501"/>
    <w:rsid w:val="004C46D2"/>
    <w:rsid w:val="004C46FE"/>
    <w:rsid w:val="004C4990"/>
    <w:rsid w:val="004C4ABA"/>
    <w:rsid w:val="004C4C80"/>
    <w:rsid w:val="004C4EE1"/>
    <w:rsid w:val="004C5068"/>
    <w:rsid w:val="004C50E4"/>
    <w:rsid w:val="004C5126"/>
    <w:rsid w:val="004C524A"/>
    <w:rsid w:val="004C52B9"/>
    <w:rsid w:val="004C5321"/>
    <w:rsid w:val="004C53A9"/>
    <w:rsid w:val="004C543B"/>
    <w:rsid w:val="004C55E8"/>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C06"/>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83"/>
    <w:rsid w:val="004D23A5"/>
    <w:rsid w:val="004D26BD"/>
    <w:rsid w:val="004D2A45"/>
    <w:rsid w:val="004D2A68"/>
    <w:rsid w:val="004D2D96"/>
    <w:rsid w:val="004D2E4C"/>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16"/>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9DC"/>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145"/>
    <w:rsid w:val="004E2206"/>
    <w:rsid w:val="004E23D2"/>
    <w:rsid w:val="004E2532"/>
    <w:rsid w:val="004E25C5"/>
    <w:rsid w:val="004E25D2"/>
    <w:rsid w:val="004E2676"/>
    <w:rsid w:val="004E2686"/>
    <w:rsid w:val="004E2698"/>
    <w:rsid w:val="004E2857"/>
    <w:rsid w:val="004E2A83"/>
    <w:rsid w:val="004E2A8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AA7"/>
    <w:rsid w:val="004E4BD2"/>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0D47"/>
    <w:rsid w:val="004F10C3"/>
    <w:rsid w:val="004F11D1"/>
    <w:rsid w:val="004F164C"/>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3E93"/>
    <w:rsid w:val="004F3EDB"/>
    <w:rsid w:val="004F427E"/>
    <w:rsid w:val="004F429E"/>
    <w:rsid w:val="004F4627"/>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65"/>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0C1"/>
    <w:rsid w:val="0050039D"/>
    <w:rsid w:val="005003E4"/>
    <w:rsid w:val="00500420"/>
    <w:rsid w:val="00500477"/>
    <w:rsid w:val="0050050F"/>
    <w:rsid w:val="0050056B"/>
    <w:rsid w:val="005008DC"/>
    <w:rsid w:val="00500A30"/>
    <w:rsid w:val="00500A44"/>
    <w:rsid w:val="00500E37"/>
    <w:rsid w:val="00500F36"/>
    <w:rsid w:val="005010B4"/>
    <w:rsid w:val="005011B5"/>
    <w:rsid w:val="00501FB4"/>
    <w:rsid w:val="0050222C"/>
    <w:rsid w:val="005024BE"/>
    <w:rsid w:val="00502577"/>
    <w:rsid w:val="005025F4"/>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361"/>
    <w:rsid w:val="00503452"/>
    <w:rsid w:val="0050368D"/>
    <w:rsid w:val="00503866"/>
    <w:rsid w:val="005039F2"/>
    <w:rsid w:val="00503E9C"/>
    <w:rsid w:val="0050401D"/>
    <w:rsid w:val="005040ED"/>
    <w:rsid w:val="00504460"/>
    <w:rsid w:val="0050448E"/>
    <w:rsid w:val="0050465F"/>
    <w:rsid w:val="00504998"/>
    <w:rsid w:val="00504B54"/>
    <w:rsid w:val="00504C85"/>
    <w:rsid w:val="00504E2D"/>
    <w:rsid w:val="00504E7D"/>
    <w:rsid w:val="00504EA8"/>
    <w:rsid w:val="0050590B"/>
    <w:rsid w:val="00505959"/>
    <w:rsid w:val="00505AE5"/>
    <w:rsid w:val="00505B45"/>
    <w:rsid w:val="00505CDA"/>
    <w:rsid w:val="00505D3A"/>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2A5"/>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9C2"/>
    <w:rsid w:val="00512A73"/>
    <w:rsid w:val="00512B37"/>
    <w:rsid w:val="00512D4A"/>
    <w:rsid w:val="00512D75"/>
    <w:rsid w:val="00512DC7"/>
    <w:rsid w:val="00512F12"/>
    <w:rsid w:val="00512F8C"/>
    <w:rsid w:val="0051300C"/>
    <w:rsid w:val="0051303A"/>
    <w:rsid w:val="005130C0"/>
    <w:rsid w:val="005130D6"/>
    <w:rsid w:val="00513137"/>
    <w:rsid w:val="005133C8"/>
    <w:rsid w:val="005134BF"/>
    <w:rsid w:val="005136EF"/>
    <w:rsid w:val="0051377A"/>
    <w:rsid w:val="00513856"/>
    <w:rsid w:val="005139F0"/>
    <w:rsid w:val="00513AEB"/>
    <w:rsid w:val="00513B60"/>
    <w:rsid w:val="00513BD9"/>
    <w:rsid w:val="00513C36"/>
    <w:rsid w:val="00513DFD"/>
    <w:rsid w:val="00513E13"/>
    <w:rsid w:val="00513E28"/>
    <w:rsid w:val="00513F91"/>
    <w:rsid w:val="00514156"/>
    <w:rsid w:val="005141DA"/>
    <w:rsid w:val="00514384"/>
    <w:rsid w:val="00514669"/>
    <w:rsid w:val="005148FB"/>
    <w:rsid w:val="00514956"/>
    <w:rsid w:val="00514A59"/>
    <w:rsid w:val="00514CF7"/>
    <w:rsid w:val="00515055"/>
    <w:rsid w:val="005150AA"/>
    <w:rsid w:val="005150EB"/>
    <w:rsid w:val="00515162"/>
    <w:rsid w:val="005151A5"/>
    <w:rsid w:val="005151AF"/>
    <w:rsid w:val="00515552"/>
    <w:rsid w:val="00515685"/>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9B9"/>
    <w:rsid w:val="00520B5E"/>
    <w:rsid w:val="00520D6A"/>
    <w:rsid w:val="00520FCB"/>
    <w:rsid w:val="00521416"/>
    <w:rsid w:val="0052185D"/>
    <w:rsid w:val="005218AE"/>
    <w:rsid w:val="00521BAA"/>
    <w:rsid w:val="00521D95"/>
    <w:rsid w:val="00522210"/>
    <w:rsid w:val="00522278"/>
    <w:rsid w:val="005224F5"/>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8EF"/>
    <w:rsid w:val="00524949"/>
    <w:rsid w:val="00524AA2"/>
    <w:rsid w:val="00524AE5"/>
    <w:rsid w:val="00524B5A"/>
    <w:rsid w:val="00524D5B"/>
    <w:rsid w:val="00524E19"/>
    <w:rsid w:val="00524F8B"/>
    <w:rsid w:val="005250F9"/>
    <w:rsid w:val="005257F6"/>
    <w:rsid w:val="00525857"/>
    <w:rsid w:val="00525D3F"/>
    <w:rsid w:val="00525E68"/>
    <w:rsid w:val="00525EB9"/>
    <w:rsid w:val="00525F1B"/>
    <w:rsid w:val="00525F7E"/>
    <w:rsid w:val="0052617D"/>
    <w:rsid w:val="00526327"/>
    <w:rsid w:val="005264FC"/>
    <w:rsid w:val="00526530"/>
    <w:rsid w:val="00526A20"/>
    <w:rsid w:val="00526D7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273"/>
    <w:rsid w:val="005303C6"/>
    <w:rsid w:val="005304F3"/>
    <w:rsid w:val="005305D0"/>
    <w:rsid w:val="00530675"/>
    <w:rsid w:val="005307FF"/>
    <w:rsid w:val="005308CA"/>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2195"/>
    <w:rsid w:val="00532208"/>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9BC"/>
    <w:rsid w:val="00533AB4"/>
    <w:rsid w:val="00533F8F"/>
    <w:rsid w:val="00533FE1"/>
    <w:rsid w:val="00534103"/>
    <w:rsid w:val="0053418D"/>
    <w:rsid w:val="005342E2"/>
    <w:rsid w:val="005343C7"/>
    <w:rsid w:val="00534625"/>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50C"/>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EDD"/>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10C"/>
    <w:rsid w:val="00544243"/>
    <w:rsid w:val="005442E0"/>
    <w:rsid w:val="005444B3"/>
    <w:rsid w:val="00544544"/>
    <w:rsid w:val="00544725"/>
    <w:rsid w:val="005448F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301"/>
    <w:rsid w:val="00547624"/>
    <w:rsid w:val="00547672"/>
    <w:rsid w:val="0054771B"/>
    <w:rsid w:val="005477CB"/>
    <w:rsid w:val="00547962"/>
    <w:rsid w:val="00547A6B"/>
    <w:rsid w:val="00547B1D"/>
    <w:rsid w:val="00547D09"/>
    <w:rsid w:val="00547D17"/>
    <w:rsid w:val="00547EC6"/>
    <w:rsid w:val="00547F46"/>
    <w:rsid w:val="00550070"/>
    <w:rsid w:val="005501CE"/>
    <w:rsid w:val="00550239"/>
    <w:rsid w:val="0055027F"/>
    <w:rsid w:val="00550413"/>
    <w:rsid w:val="00550557"/>
    <w:rsid w:val="00550598"/>
    <w:rsid w:val="005507D9"/>
    <w:rsid w:val="005507F3"/>
    <w:rsid w:val="00550891"/>
    <w:rsid w:val="0055092C"/>
    <w:rsid w:val="00550A13"/>
    <w:rsid w:val="00550CAE"/>
    <w:rsid w:val="005511E9"/>
    <w:rsid w:val="005514F0"/>
    <w:rsid w:val="00551511"/>
    <w:rsid w:val="005515BD"/>
    <w:rsid w:val="00551653"/>
    <w:rsid w:val="005516BB"/>
    <w:rsid w:val="005517A8"/>
    <w:rsid w:val="00551821"/>
    <w:rsid w:val="0055194F"/>
    <w:rsid w:val="00551A54"/>
    <w:rsid w:val="00551B2F"/>
    <w:rsid w:val="00551BE6"/>
    <w:rsid w:val="00551BFC"/>
    <w:rsid w:val="00551D2C"/>
    <w:rsid w:val="00551EF2"/>
    <w:rsid w:val="00551FBC"/>
    <w:rsid w:val="00551FF9"/>
    <w:rsid w:val="00552029"/>
    <w:rsid w:val="005521B8"/>
    <w:rsid w:val="00552221"/>
    <w:rsid w:val="00552288"/>
    <w:rsid w:val="00552617"/>
    <w:rsid w:val="005528E9"/>
    <w:rsid w:val="0055298F"/>
    <w:rsid w:val="005529B1"/>
    <w:rsid w:val="00552DA8"/>
    <w:rsid w:val="00552E15"/>
    <w:rsid w:val="005531F0"/>
    <w:rsid w:val="005532B2"/>
    <w:rsid w:val="0055341F"/>
    <w:rsid w:val="005534A2"/>
    <w:rsid w:val="005536DB"/>
    <w:rsid w:val="0055378D"/>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1D2"/>
    <w:rsid w:val="00556393"/>
    <w:rsid w:val="00556558"/>
    <w:rsid w:val="00556755"/>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71"/>
    <w:rsid w:val="005577FB"/>
    <w:rsid w:val="0055789B"/>
    <w:rsid w:val="00557C03"/>
    <w:rsid w:val="00557C24"/>
    <w:rsid w:val="00557D8B"/>
    <w:rsid w:val="00557E70"/>
    <w:rsid w:val="00557E83"/>
    <w:rsid w:val="00557EF5"/>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31A"/>
    <w:rsid w:val="005624A3"/>
    <w:rsid w:val="0056250E"/>
    <w:rsid w:val="005625D7"/>
    <w:rsid w:val="005626F3"/>
    <w:rsid w:val="005628B2"/>
    <w:rsid w:val="00562ADC"/>
    <w:rsid w:val="00562B3C"/>
    <w:rsid w:val="00562CAF"/>
    <w:rsid w:val="00562F04"/>
    <w:rsid w:val="0056378E"/>
    <w:rsid w:val="00563856"/>
    <w:rsid w:val="00563922"/>
    <w:rsid w:val="00563DAF"/>
    <w:rsid w:val="00563EA3"/>
    <w:rsid w:val="00564088"/>
    <w:rsid w:val="00564095"/>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252"/>
    <w:rsid w:val="00570583"/>
    <w:rsid w:val="005705A2"/>
    <w:rsid w:val="005705D4"/>
    <w:rsid w:val="005707FA"/>
    <w:rsid w:val="00570950"/>
    <w:rsid w:val="00570A24"/>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E76"/>
    <w:rsid w:val="00572F40"/>
    <w:rsid w:val="00573267"/>
    <w:rsid w:val="005732A0"/>
    <w:rsid w:val="00573304"/>
    <w:rsid w:val="0057336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A96"/>
    <w:rsid w:val="00574C1D"/>
    <w:rsid w:val="00574D25"/>
    <w:rsid w:val="00574DD4"/>
    <w:rsid w:val="00574FFA"/>
    <w:rsid w:val="00575076"/>
    <w:rsid w:val="005751A1"/>
    <w:rsid w:val="00575234"/>
    <w:rsid w:val="0057529C"/>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6EA8"/>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9A5"/>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2FC5"/>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4EE4"/>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617"/>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32"/>
    <w:rsid w:val="00590040"/>
    <w:rsid w:val="00590070"/>
    <w:rsid w:val="0059013B"/>
    <w:rsid w:val="00590838"/>
    <w:rsid w:val="005908D1"/>
    <w:rsid w:val="00590927"/>
    <w:rsid w:val="00590A97"/>
    <w:rsid w:val="00590D25"/>
    <w:rsid w:val="00591035"/>
    <w:rsid w:val="005910BA"/>
    <w:rsid w:val="005910ED"/>
    <w:rsid w:val="00591116"/>
    <w:rsid w:val="00591341"/>
    <w:rsid w:val="005913FD"/>
    <w:rsid w:val="005915CC"/>
    <w:rsid w:val="0059165E"/>
    <w:rsid w:val="00591666"/>
    <w:rsid w:val="00591C05"/>
    <w:rsid w:val="00591C28"/>
    <w:rsid w:val="00591DBA"/>
    <w:rsid w:val="00591E33"/>
    <w:rsid w:val="00591E37"/>
    <w:rsid w:val="00591FBA"/>
    <w:rsid w:val="00592072"/>
    <w:rsid w:val="00592123"/>
    <w:rsid w:val="00592179"/>
    <w:rsid w:val="0059239B"/>
    <w:rsid w:val="00592543"/>
    <w:rsid w:val="00592613"/>
    <w:rsid w:val="00592894"/>
    <w:rsid w:val="00592A41"/>
    <w:rsid w:val="00592F86"/>
    <w:rsid w:val="00592FA6"/>
    <w:rsid w:val="00593173"/>
    <w:rsid w:val="00593283"/>
    <w:rsid w:val="0059329D"/>
    <w:rsid w:val="005933AB"/>
    <w:rsid w:val="00593572"/>
    <w:rsid w:val="00593780"/>
    <w:rsid w:val="005937D4"/>
    <w:rsid w:val="005938A9"/>
    <w:rsid w:val="00593A1F"/>
    <w:rsid w:val="00593CE2"/>
    <w:rsid w:val="00593D5A"/>
    <w:rsid w:val="00593E03"/>
    <w:rsid w:val="00593EF0"/>
    <w:rsid w:val="005940E8"/>
    <w:rsid w:val="0059423F"/>
    <w:rsid w:val="005943B3"/>
    <w:rsid w:val="00594740"/>
    <w:rsid w:val="005947BB"/>
    <w:rsid w:val="00594845"/>
    <w:rsid w:val="005949AD"/>
    <w:rsid w:val="00594B5D"/>
    <w:rsid w:val="00594B90"/>
    <w:rsid w:val="00594D1D"/>
    <w:rsid w:val="00594E12"/>
    <w:rsid w:val="00594E19"/>
    <w:rsid w:val="00595000"/>
    <w:rsid w:val="0059503F"/>
    <w:rsid w:val="0059505C"/>
    <w:rsid w:val="00595256"/>
    <w:rsid w:val="005952AB"/>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A6D"/>
    <w:rsid w:val="005A0B2B"/>
    <w:rsid w:val="005A10A9"/>
    <w:rsid w:val="005A1119"/>
    <w:rsid w:val="005A1334"/>
    <w:rsid w:val="005A138E"/>
    <w:rsid w:val="005A15C5"/>
    <w:rsid w:val="005A1807"/>
    <w:rsid w:val="005A180F"/>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CB6"/>
    <w:rsid w:val="005A2DB4"/>
    <w:rsid w:val="005A2F79"/>
    <w:rsid w:val="005A315F"/>
    <w:rsid w:val="005A366C"/>
    <w:rsid w:val="005A3709"/>
    <w:rsid w:val="005A37F7"/>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87D"/>
    <w:rsid w:val="005A5C65"/>
    <w:rsid w:val="005A5C99"/>
    <w:rsid w:val="005A5CAF"/>
    <w:rsid w:val="005A5F46"/>
    <w:rsid w:val="005A6031"/>
    <w:rsid w:val="005A61CE"/>
    <w:rsid w:val="005A6457"/>
    <w:rsid w:val="005A648E"/>
    <w:rsid w:val="005A64A2"/>
    <w:rsid w:val="005A6705"/>
    <w:rsid w:val="005A6795"/>
    <w:rsid w:val="005A697C"/>
    <w:rsid w:val="005A6C01"/>
    <w:rsid w:val="005A6C24"/>
    <w:rsid w:val="005A6C95"/>
    <w:rsid w:val="005A6E81"/>
    <w:rsid w:val="005A6FCB"/>
    <w:rsid w:val="005A70DA"/>
    <w:rsid w:val="005A7179"/>
    <w:rsid w:val="005A71C0"/>
    <w:rsid w:val="005A749C"/>
    <w:rsid w:val="005A7505"/>
    <w:rsid w:val="005A755A"/>
    <w:rsid w:val="005A79D2"/>
    <w:rsid w:val="005A7A8B"/>
    <w:rsid w:val="005A7B35"/>
    <w:rsid w:val="005A7DB5"/>
    <w:rsid w:val="005A7E10"/>
    <w:rsid w:val="005A7F19"/>
    <w:rsid w:val="005B0011"/>
    <w:rsid w:val="005B005F"/>
    <w:rsid w:val="005B0288"/>
    <w:rsid w:val="005B02F2"/>
    <w:rsid w:val="005B030D"/>
    <w:rsid w:val="005B04C0"/>
    <w:rsid w:val="005B0587"/>
    <w:rsid w:val="005B0CAD"/>
    <w:rsid w:val="005B0D7C"/>
    <w:rsid w:val="005B0E18"/>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2C9"/>
    <w:rsid w:val="005B274E"/>
    <w:rsid w:val="005B2784"/>
    <w:rsid w:val="005B27EC"/>
    <w:rsid w:val="005B287C"/>
    <w:rsid w:val="005B29C6"/>
    <w:rsid w:val="005B2AAB"/>
    <w:rsid w:val="005B2B31"/>
    <w:rsid w:val="005B2B65"/>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955"/>
    <w:rsid w:val="005B4BB2"/>
    <w:rsid w:val="005B4C94"/>
    <w:rsid w:val="005B4D30"/>
    <w:rsid w:val="005B4DAC"/>
    <w:rsid w:val="005B4F6E"/>
    <w:rsid w:val="005B4F7B"/>
    <w:rsid w:val="005B50A1"/>
    <w:rsid w:val="005B5828"/>
    <w:rsid w:val="005B582E"/>
    <w:rsid w:val="005B58C1"/>
    <w:rsid w:val="005B5A4E"/>
    <w:rsid w:val="005B5B6D"/>
    <w:rsid w:val="005B5BA7"/>
    <w:rsid w:val="005B5E37"/>
    <w:rsid w:val="005B5F7C"/>
    <w:rsid w:val="005B60C8"/>
    <w:rsid w:val="005B6256"/>
    <w:rsid w:val="005B62C0"/>
    <w:rsid w:val="005B6678"/>
    <w:rsid w:val="005B69A3"/>
    <w:rsid w:val="005B6CB8"/>
    <w:rsid w:val="005B72E2"/>
    <w:rsid w:val="005B7330"/>
    <w:rsid w:val="005B7519"/>
    <w:rsid w:val="005B75EA"/>
    <w:rsid w:val="005B7800"/>
    <w:rsid w:val="005B780F"/>
    <w:rsid w:val="005B782B"/>
    <w:rsid w:val="005B7AA5"/>
    <w:rsid w:val="005B7B0C"/>
    <w:rsid w:val="005B7B16"/>
    <w:rsid w:val="005B7B29"/>
    <w:rsid w:val="005B7B66"/>
    <w:rsid w:val="005B7BC0"/>
    <w:rsid w:val="005B7F4E"/>
    <w:rsid w:val="005B7FF1"/>
    <w:rsid w:val="005C0098"/>
    <w:rsid w:val="005C0149"/>
    <w:rsid w:val="005C023B"/>
    <w:rsid w:val="005C04BA"/>
    <w:rsid w:val="005C04D0"/>
    <w:rsid w:val="005C0655"/>
    <w:rsid w:val="005C06DB"/>
    <w:rsid w:val="005C0738"/>
    <w:rsid w:val="005C079F"/>
    <w:rsid w:val="005C0A14"/>
    <w:rsid w:val="005C0B4B"/>
    <w:rsid w:val="005C0B81"/>
    <w:rsid w:val="005C0BC9"/>
    <w:rsid w:val="005C0D53"/>
    <w:rsid w:val="005C0D8D"/>
    <w:rsid w:val="005C0F1F"/>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1B9"/>
    <w:rsid w:val="005C52F5"/>
    <w:rsid w:val="005C53B1"/>
    <w:rsid w:val="005C53D3"/>
    <w:rsid w:val="005C5463"/>
    <w:rsid w:val="005C5506"/>
    <w:rsid w:val="005C58C2"/>
    <w:rsid w:val="005C5ACC"/>
    <w:rsid w:val="005C5BC5"/>
    <w:rsid w:val="005C5D98"/>
    <w:rsid w:val="005C5F32"/>
    <w:rsid w:val="005C6007"/>
    <w:rsid w:val="005C60D8"/>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2A"/>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7D"/>
    <w:rsid w:val="005D3A49"/>
    <w:rsid w:val="005D3B9A"/>
    <w:rsid w:val="005D3D9A"/>
    <w:rsid w:val="005D3DCF"/>
    <w:rsid w:val="005D3EE8"/>
    <w:rsid w:val="005D3F40"/>
    <w:rsid w:val="005D42C2"/>
    <w:rsid w:val="005D450A"/>
    <w:rsid w:val="005D457E"/>
    <w:rsid w:val="005D4604"/>
    <w:rsid w:val="005D4673"/>
    <w:rsid w:val="005D469B"/>
    <w:rsid w:val="005D488A"/>
    <w:rsid w:val="005D48CF"/>
    <w:rsid w:val="005D4B95"/>
    <w:rsid w:val="005D4E16"/>
    <w:rsid w:val="005D4F5D"/>
    <w:rsid w:val="005D4FDF"/>
    <w:rsid w:val="005D4FEC"/>
    <w:rsid w:val="005D5015"/>
    <w:rsid w:val="005D5573"/>
    <w:rsid w:val="005D5779"/>
    <w:rsid w:val="005D5A9C"/>
    <w:rsid w:val="005D5B8C"/>
    <w:rsid w:val="005D5C17"/>
    <w:rsid w:val="005D5C47"/>
    <w:rsid w:val="005D5D61"/>
    <w:rsid w:val="005D5E13"/>
    <w:rsid w:val="005D5F22"/>
    <w:rsid w:val="005D60AE"/>
    <w:rsid w:val="005D6346"/>
    <w:rsid w:val="005D64D6"/>
    <w:rsid w:val="005D6506"/>
    <w:rsid w:val="005D661E"/>
    <w:rsid w:val="005D6927"/>
    <w:rsid w:val="005D6951"/>
    <w:rsid w:val="005D6967"/>
    <w:rsid w:val="005D6AEF"/>
    <w:rsid w:val="005D6B53"/>
    <w:rsid w:val="005D6E23"/>
    <w:rsid w:val="005D6EE7"/>
    <w:rsid w:val="005D6F51"/>
    <w:rsid w:val="005D7174"/>
    <w:rsid w:val="005D736C"/>
    <w:rsid w:val="005D74F7"/>
    <w:rsid w:val="005D7633"/>
    <w:rsid w:val="005D7719"/>
    <w:rsid w:val="005D794E"/>
    <w:rsid w:val="005D7DE3"/>
    <w:rsid w:val="005D7E0E"/>
    <w:rsid w:val="005D7F10"/>
    <w:rsid w:val="005D7F5B"/>
    <w:rsid w:val="005E00E6"/>
    <w:rsid w:val="005E0448"/>
    <w:rsid w:val="005E06EF"/>
    <w:rsid w:val="005E070B"/>
    <w:rsid w:val="005E0774"/>
    <w:rsid w:val="005E0970"/>
    <w:rsid w:val="005E0984"/>
    <w:rsid w:val="005E0992"/>
    <w:rsid w:val="005E0993"/>
    <w:rsid w:val="005E0AC5"/>
    <w:rsid w:val="005E0ACE"/>
    <w:rsid w:val="005E0BA4"/>
    <w:rsid w:val="005E0D7F"/>
    <w:rsid w:val="005E0E6C"/>
    <w:rsid w:val="005E1091"/>
    <w:rsid w:val="005E10AD"/>
    <w:rsid w:val="005E110F"/>
    <w:rsid w:val="005E12CA"/>
    <w:rsid w:val="005E1335"/>
    <w:rsid w:val="005E1707"/>
    <w:rsid w:val="005E176A"/>
    <w:rsid w:val="005E181F"/>
    <w:rsid w:val="005E1820"/>
    <w:rsid w:val="005E1885"/>
    <w:rsid w:val="005E19A9"/>
    <w:rsid w:val="005E1A4C"/>
    <w:rsid w:val="005E1ABE"/>
    <w:rsid w:val="005E1CD4"/>
    <w:rsid w:val="005E1D59"/>
    <w:rsid w:val="005E1E6C"/>
    <w:rsid w:val="005E1EBF"/>
    <w:rsid w:val="005E1F1E"/>
    <w:rsid w:val="005E2147"/>
    <w:rsid w:val="005E21E5"/>
    <w:rsid w:val="005E244E"/>
    <w:rsid w:val="005E2585"/>
    <w:rsid w:val="005E278B"/>
    <w:rsid w:val="005E29CB"/>
    <w:rsid w:val="005E2BEC"/>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14D"/>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5D2"/>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1C"/>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1C3"/>
    <w:rsid w:val="00600207"/>
    <w:rsid w:val="0060031F"/>
    <w:rsid w:val="006003BB"/>
    <w:rsid w:val="00600763"/>
    <w:rsid w:val="006007D9"/>
    <w:rsid w:val="00600D9F"/>
    <w:rsid w:val="006010AA"/>
    <w:rsid w:val="00601290"/>
    <w:rsid w:val="00601468"/>
    <w:rsid w:val="006016CF"/>
    <w:rsid w:val="006019CE"/>
    <w:rsid w:val="00601AC3"/>
    <w:rsid w:val="00601C28"/>
    <w:rsid w:val="00601CC6"/>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610"/>
    <w:rsid w:val="00603A16"/>
    <w:rsid w:val="00603CDF"/>
    <w:rsid w:val="00603CE3"/>
    <w:rsid w:val="00603EF0"/>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A53"/>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E9D"/>
    <w:rsid w:val="00606F88"/>
    <w:rsid w:val="00607047"/>
    <w:rsid w:val="00607177"/>
    <w:rsid w:val="00607421"/>
    <w:rsid w:val="006074CB"/>
    <w:rsid w:val="0060756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0B06"/>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28"/>
    <w:rsid w:val="00612E4E"/>
    <w:rsid w:val="00613043"/>
    <w:rsid w:val="00613154"/>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195"/>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6B7F"/>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0FE0"/>
    <w:rsid w:val="006210A6"/>
    <w:rsid w:val="006211A2"/>
    <w:rsid w:val="006211EF"/>
    <w:rsid w:val="0062129D"/>
    <w:rsid w:val="00621500"/>
    <w:rsid w:val="00621652"/>
    <w:rsid w:val="0062175E"/>
    <w:rsid w:val="0062181A"/>
    <w:rsid w:val="00621B0D"/>
    <w:rsid w:val="00621B3D"/>
    <w:rsid w:val="00621BDB"/>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CC0"/>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56A"/>
    <w:rsid w:val="0062479C"/>
    <w:rsid w:val="0062480E"/>
    <w:rsid w:val="00624955"/>
    <w:rsid w:val="00624B8E"/>
    <w:rsid w:val="00624BC0"/>
    <w:rsid w:val="00624C34"/>
    <w:rsid w:val="00624CB8"/>
    <w:rsid w:val="00624EB4"/>
    <w:rsid w:val="00625103"/>
    <w:rsid w:val="0062538C"/>
    <w:rsid w:val="0062564B"/>
    <w:rsid w:val="0062576A"/>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865"/>
    <w:rsid w:val="00632ADA"/>
    <w:rsid w:val="00632BCB"/>
    <w:rsid w:val="00632D6F"/>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2F5"/>
    <w:rsid w:val="006353A3"/>
    <w:rsid w:val="0063571B"/>
    <w:rsid w:val="00635A25"/>
    <w:rsid w:val="00635B45"/>
    <w:rsid w:val="00635D2E"/>
    <w:rsid w:val="00635DEC"/>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A95"/>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3C"/>
    <w:rsid w:val="006448C4"/>
    <w:rsid w:val="006448C7"/>
    <w:rsid w:val="00644CFC"/>
    <w:rsid w:val="00644D30"/>
    <w:rsid w:val="00644DC8"/>
    <w:rsid w:val="00645009"/>
    <w:rsid w:val="0064532C"/>
    <w:rsid w:val="006456EB"/>
    <w:rsid w:val="00645D7B"/>
    <w:rsid w:val="00645D9A"/>
    <w:rsid w:val="00645EB8"/>
    <w:rsid w:val="00645F84"/>
    <w:rsid w:val="00646087"/>
    <w:rsid w:val="0064609F"/>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20C1"/>
    <w:rsid w:val="0065213C"/>
    <w:rsid w:val="00652167"/>
    <w:rsid w:val="006523ED"/>
    <w:rsid w:val="00652422"/>
    <w:rsid w:val="00652596"/>
    <w:rsid w:val="006525C6"/>
    <w:rsid w:val="006526B2"/>
    <w:rsid w:val="006526BB"/>
    <w:rsid w:val="00652C58"/>
    <w:rsid w:val="00652EBA"/>
    <w:rsid w:val="00652F0F"/>
    <w:rsid w:val="006531E1"/>
    <w:rsid w:val="00653243"/>
    <w:rsid w:val="006532E2"/>
    <w:rsid w:val="0065335D"/>
    <w:rsid w:val="006533B9"/>
    <w:rsid w:val="0065354C"/>
    <w:rsid w:val="006535E1"/>
    <w:rsid w:val="00653729"/>
    <w:rsid w:val="0065377D"/>
    <w:rsid w:val="0065379D"/>
    <w:rsid w:val="0065391C"/>
    <w:rsid w:val="00653B80"/>
    <w:rsid w:val="00653BC7"/>
    <w:rsid w:val="00653CF2"/>
    <w:rsid w:val="00653F89"/>
    <w:rsid w:val="006543E2"/>
    <w:rsid w:val="0065453D"/>
    <w:rsid w:val="0065461E"/>
    <w:rsid w:val="00654723"/>
    <w:rsid w:val="006548CD"/>
    <w:rsid w:val="00654C09"/>
    <w:rsid w:val="00654CDD"/>
    <w:rsid w:val="00654D5E"/>
    <w:rsid w:val="00654E6A"/>
    <w:rsid w:val="00655397"/>
    <w:rsid w:val="00655452"/>
    <w:rsid w:val="00655548"/>
    <w:rsid w:val="00655578"/>
    <w:rsid w:val="0065557A"/>
    <w:rsid w:val="006555FB"/>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6F91"/>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AC"/>
    <w:rsid w:val="006632F8"/>
    <w:rsid w:val="00663512"/>
    <w:rsid w:val="006639E2"/>
    <w:rsid w:val="00663C74"/>
    <w:rsid w:val="00664263"/>
    <w:rsid w:val="0066451E"/>
    <w:rsid w:val="00664685"/>
    <w:rsid w:val="006646DA"/>
    <w:rsid w:val="006647EC"/>
    <w:rsid w:val="0066485C"/>
    <w:rsid w:val="00664A66"/>
    <w:rsid w:val="00664C05"/>
    <w:rsid w:val="00664C33"/>
    <w:rsid w:val="00664CB8"/>
    <w:rsid w:val="00664E21"/>
    <w:rsid w:val="00664EF7"/>
    <w:rsid w:val="006651FF"/>
    <w:rsid w:val="00665275"/>
    <w:rsid w:val="0066548D"/>
    <w:rsid w:val="00665692"/>
    <w:rsid w:val="0066581B"/>
    <w:rsid w:val="00665AEB"/>
    <w:rsid w:val="00665BE6"/>
    <w:rsid w:val="00665E06"/>
    <w:rsid w:val="0066600D"/>
    <w:rsid w:val="006663F9"/>
    <w:rsid w:val="006668B1"/>
    <w:rsid w:val="00666BBE"/>
    <w:rsid w:val="00666C5F"/>
    <w:rsid w:val="00666D61"/>
    <w:rsid w:val="00666F6E"/>
    <w:rsid w:val="00666FC2"/>
    <w:rsid w:val="00666FD2"/>
    <w:rsid w:val="006670D7"/>
    <w:rsid w:val="0066710B"/>
    <w:rsid w:val="00667113"/>
    <w:rsid w:val="006675D4"/>
    <w:rsid w:val="006676E4"/>
    <w:rsid w:val="00667705"/>
    <w:rsid w:val="006677B2"/>
    <w:rsid w:val="006677EB"/>
    <w:rsid w:val="0066787A"/>
    <w:rsid w:val="00667A93"/>
    <w:rsid w:val="00667BAD"/>
    <w:rsid w:val="0067005F"/>
    <w:rsid w:val="0067007D"/>
    <w:rsid w:val="00670184"/>
    <w:rsid w:val="006701EF"/>
    <w:rsid w:val="0067023B"/>
    <w:rsid w:val="00670366"/>
    <w:rsid w:val="0067042C"/>
    <w:rsid w:val="0067082F"/>
    <w:rsid w:val="006708A8"/>
    <w:rsid w:val="0067094A"/>
    <w:rsid w:val="00670B74"/>
    <w:rsid w:val="00670C7A"/>
    <w:rsid w:val="00670D19"/>
    <w:rsid w:val="00670D70"/>
    <w:rsid w:val="00670E49"/>
    <w:rsid w:val="0067127E"/>
    <w:rsid w:val="006714B0"/>
    <w:rsid w:val="0067161C"/>
    <w:rsid w:val="006718B9"/>
    <w:rsid w:val="006718D9"/>
    <w:rsid w:val="00671B0B"/>
    <w:rsid w:val="00671B13"/>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3F7F"/>
    <w:rsid w:val="00674044"/>
    <w:rsid w:val="006742FB"/>
    <w:rsid w:val="006742FD"/>
    <w:rsid w:val="006746DF"/>
    <w:rsid w:val="00674881"/>
    <w:rsid w:val="00674AC5"/>
    <w:rsid w:val="00674AF2"/>
    <w:rsid w:val="00674BB3"/>
    <w:rsid w:val="00674C27"/>
    <w:rsid w:val="00674CC4"/>
    <w:rsid w:val="00674D79"/>
    <w:rsid w:val="00675105"/>
    <w:rsid w:val="00675121"/>
    <w:rsid w:val="0067517F"/>
    <w:rsid w:val="0067530D"/>
    <w:rsid w:val="0067533C"/>
    <w:rsid w:val="00675506"/>
    <w:rsid w:val="006758BB"/>
    <w:rsid w:val="00675B07"/>
    <w:rsid w:val="00675B6B"/>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492"/>
    <w:rsid w:val="006805DA"/>
    <w:rsid w:val="006805F8"/>
    <w:rsid w:val="0068080B"/>
    <w:rsid w:val="006809FF"/>
    <w:rsid w:val="00680A6D"/>
    <w:rsid w:val="00680AEB"/>
    <w:rsid w:val="00680E7D"/>
    <w:rsid w:val="00681025"/>
    <w:rsid w:val="00681061"/>
    <w:rsid w:val="00681166"/>
    <w:rsid w:val="0068125E"/>
    <w:rsid w:val="006812B8"/>
    <w:rsid w:val="006813FB"/>
    <w:rsid w:val="006817E2"/>
    <w:rsid w:val="006818F2"/>
    <w:rsid w:val="00681935"/>
    <w:rsid w:val="00681A93"/>
    <w:rsid w:val="00681AB3"/>
    <w:rsid w:val="00681B40"/>
    <w:rsid w:val="00681D60"/>
    <w:rsid w:val="006820F8"/>
    <w:rsid w:val="0068220B"/>
    <w:rsid w:val="006825D5"/>
    <w:rsid w:val="00682678"/>
    <w:rsid w:val="00682C0C"/>
    <w:rsid w:val="00682FA2"/>
    <w:rsid w:val="00683038"/>
    <w:rsid w:val="0068315D"/>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2E"/>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95D"/>
    <w:rsid w:val="00686B3F"/>
    <w:rsid w:val="00686B55"/>
    <w:rsid w:val="00687034"/>
    <w:rsid w:val="0068726A"/>
    <w:rsid w:val="0068740C"/>
    <w:rsid w:val="006875E5"/>
    <w:rsid w:val="006877D2"/>
    <w:rsid w:val="00687A8A"/>
    <w:rsid w:val="00687B4A"/>
    <w:rsid w:val="00687B5D"/>
    <w:rsid w:val="00687CFD"/>
    <w:rsid w:val="00687D46"/>
    <w:rsid w:val="00687ED4"/>
    <w:rsid w:val="00687FB3"/>
    <w:rsid w:val="0069001A"/>
    <w:rsid w:val="00690051"/>
    <w:rsid w:val="006903D9"/>
    <w:rsid w:val="006904CC"/>
    <w:rsid w:val="006905C1"/>
    <w:rsid w:val="006905C7"/>
    <w:rsid w:val="006905E2"/>
    <w:rsid w:val="0069082E"/>
    <w:rsid w:val="0069088C"/>
    <w:rsid w:val="00690CCD"/>
    <w:rsid w:val="00690E4A"/>
    <w:rsid w:val="00690ED9"/>
    <w:rsid w:val="006910D8"/>
    <w:rsid w:val="006914E7"/>
    <w:rsid w:val="006914F1"/>
    <w:rsid w:val="006914FC"/>
    <w:rsid w:val="00691511"/>
    <w:rsid w:val="00691663"/>
    <w:rsid w:val="006917D0"/>
    <w:rsid w:val="006917D6"/>
    <w:rsid w:val="00691D21"/>
    <w:rsid w:val="00691E21"/>
    <w:rsid w:val="006920C9"/>
    <w:rsid w:val="006920EB"/>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FFD"/>
    <w:rsid w:val="006A1023"/>
    <w:rsid w:val="006A12CB"/>
    <w:rsid w:val="006A1325"/>
    <w:rsid w:val="006A1504"/>
    <w:rsid w:val="006A154D"/>
    <w:rsid w:val="006A15C0"/>
    <w:rsid w:val="006A168C"/>
    <w:rsid w:val="006A1893"/>
    <w:rsid w:val="006A19C3"/>
    <w:rsid w:val="006A19EA"/>
    <w:rsid w:val="006A1C66"/>
    <w:rsid w:val="006A2058"/>
    <w:rsid w:val="006A21C8"/>
    <w:rsid w:val="006A2483"/>
    <w:rsid w:val="006A2984"/>
    <w:rsid w:val="006A2B2B"/>
    <w:rsid w:val="006A2BE8"/>
    <w:rsid w:val="006A2C4A"/>
    <w:rsid w:val="006A2CF3"/>
    <w:rsid w:val="006A2D42"/>
    <w:rsid w:val="006A2D8C"/>
    <w:rsid w:val="006A2EA8"/>
    <w:rsid w:val="006A2F31"/>
    <w:rsid w:val="006A31BF"/>
    <w:rsid w:val="006A32BF"/>
    <w:rsid w:val="006A341A"/>
    <w:rsid w:val="006A35B2"/>
    <w:rsid w:val="006A3690"/>
    <w:rsid w:val="006A3725"/>
    <w:rsid w:val="006A37AE"/>
    <w:rsid w:val="006A3B52"/>
    <w:rsid w:val="006A3BEC"/>
    <w:rsid w:val="006A3C0B"/>
    <w:rsid w:val="006A3E69"/>
    <w:rsid w:val="006A3F9C"/>
    <w:rsid w:val="006A3FBF"/>
    <w:rsid w:val="006A4065"/>
    <w:rsid w:val="006A40A2"/>
    <w:rsid w:val="006A4228"/>
    <w:rsid w:val="006A429E"/>
    <w:rsid w:val="006A42EC"/>
    <w:rsid w:val="006A44EE"/>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5F36"/>
    <w:rsid w:val="006A60C8"/>
    <w:rsid w:val="006A63C4"/>
    <w:rsid w:val="006A6557"/>
    <w:rsid w:val="006A679E"/>
    <w:rsid w:val="006A67DE"/>
    <w:rsid w:val="006A67F1"/>
    <w:rsid w:val="006A68C3"/>
    <w:rsid w:val="006A6A39"/>
    <w:rsid w:val="006A6AAC"/>
    <w:rsid w:val="006A6D4B"/>
    <w:rsid w:val="006A6EBC"/>
    <w:rsid w:val="006A6FDC"/>
    <w:rsid w:val="006A7140"/>
    <w:rsid w:val="006A7186"/>
    <w:rsid w:val="006A74D4"/>
    <w:rsid w:val="006A77D5"/>
    <w:rsid w:val="006A7C2D"/>
    <w:rsid w:val="006A7CE2"/>
    <w:rsid w:val="006A7E1A"/>
    <w:rsid w:val="006B01A1"/>
    <w:rsid w:val="006B0561"/>
    <w:rsid w:val="006B08D2"/>
    <w:rsid w:val="006B0A07"/>
    <w:rsid w:val="006B0D8A"/>
    <w:rsid w:val="006B0EF5"/>
    <w:rsid w:val="006B0F99"/>
    <w:rsid w:val="006B10B6"/>
    <w:rsid w:val="006B11DA"/>
    <w:rsid w:val="006B1212"/>
    <w:rsid w:val="006B1344"/>
    <w:rsid w:val="006B157D"/>
    <w:rsid w:val="006B1639"/>
    <w:rsid w:val="006B1686"/>
    <w:rsid w:val="006B18EF"/>
    <w:rsid w:val="006B19EC"/>
    <w:rsid w:val="006B1A22"/>
    <w:rsid w:val="006B1AD7"/>
    <w:rsid w:val="006B1B57"/>
    <w:rsid w:val="006B1BBC"/>
    <w:rsid w:val="006B1CC9"/>
    <w:rsid w:val="006B20A1"/>
    <w:rsid w:val="006B217D"/>
    <w:rsid w:val="006B22C8"/>
    <w:rsid w:val="006B22E8"/>
    <w:rsid w:val="006B230F"/>
    <w:rsid w:val="006B248C"/>
    <w:rsid w:val="006B24B7"/>
    <w:rsid w:val="006B2670"/>
    <w:rsid w:val="006B2920"/>
    <w:rsid w:val="006B2C0B"/>
    <w:rsid w:val="006B2C90"/>
    <w:rsid w:val="006B2F3A"/>
    <w:rsid w:val="006B2F8F"/>
    <w:rsid w:val="006B2FEB"/>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18F"/>
    <w:rsid w:val="006B524D"/>
    <w:rsid w:val="006B5373"/>
    <w:rsid w:val="006B53AE"/>
    <w:rsid w:val="006B55A8"/>
    <w:rsid w:val="006B5674"/>
    <w:rsid w:val="006B56F6"/>
    <w:rsid w:val="006B5BB3"/>
    <w:rsid w:val="006B5C3D"/>
    <w:rsid w:val="006B5C6B"/>
    <w:rsid w:val="006B6196"/>
    <w:rsid w:val="006B6317"/>
    <w:rsid w:val="006B6390"/>
    <w:rsid w:val="006B63D9"/>
    <w:rsid w:val="006B6487"/>
    <w:rsid w:val="006B65F8"/>
    <w:rsid w:val="006B6950"/>
    <w:rsid w:val="006B696F"/>
    <w:rsid w:val="006B6B43"/>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049"/>
    <w:rsid w:val="006C11B3"/>
    <w:rsid w:val="006C16AC"/>
    <w:rsid w:val="006C1767"/>
    <w:rsid w:val="006C1E77"/>
    <w:rsid w:val="006C1E98"/>
    <w:rsid w:val="006C1EE5"/>
    <w:rsid w:val="006C210B"/>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56"/>
    <w:rsid w:val="006C41AE"/>
    <w:rsid w:val="006C41EE"/>
    <w:rsid w:val="006C44B5"/>
    <w:rsid w:val="006C452B"/>
    <w:rsid w:val="006C45BE"/>
    <w:rsid w:val="006C45F9"/>
    <w:rsid w:val="006C4624"/>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E54"/>
    <w:rsid w:val="006C6F57"/>
    <w:rsid w:val="006C713A"/>
    <w:rsid w:val="006C716D"/>
    <w:rsid w:val="006C7195"/>
    <w:rsid w:val="006C727D"/>
    <w:rsid w:val="006C7326"/>
    <w:rsid w:val="006C73BD"/>
    <w:rsid w:val="006C74C7"/>
    <w:rsid w:val="006C7731"/>
    <w:rsid w:val="006C7846"/>
    <w:rsid w:val="006C7A7F"/>
    <w:rsid w:val="006C7B2D"/>
    <w:rsid w:val="006C7DE0"/>
    <w:rsid w:val="006C7E60"/>
    <w:rsid w:val="006D00E4"/>
    <w:rsid w:val="006D026D"/>
    <w:rsid w:val="006D02A9"/>
    <w:rsid w:val="006D0334"/>
    <w:rsid w:val="006D0363"/>
    <w:rsid w:val="006D03B6"/>
    <w:rsid w:val="006D0479"/>
    <w:rsid w:val="006D04ED"/>
    <w:rsid w:val="006D0510"/>
    <w:rsid w:val="006D0938"/>
    <w:rsid w:val="006D0B0E"/>
    <w:rsid w:val="006D0C3F"/>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26D"/>
    <w:rsid w:val="006D3435"/>
    <w:rsid w:val="006D35B0"/>
    <w:rsid w:val="006D36E6"/>
    <w:rsid w:val="006D3781"/>
    <w:rsid w:val="006D379F"/>
    <w:rsid w:val="006D37F1"/>
    <w:rsid w:val="006D3AC6"/>
    <w:rsid w:val="006D3B64"/>
    <w:rsid w:val="006D3CB7"/>
    <w:rsid w:val="006D3D7E"/>
    <w:rsid w:val="006D3FBD"/>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3D"/>
    <w:rsid w:val="006D5F05"/>
    <w:rsid w:val="006D6376"/>
    <w:rsid w:val="006D63C4"/>
    <w:rsid w:val="006D64C2"/>
    <w:rsid w:val="006D64D5"/>
    <w:rsid w:val="006D67D2"/>
    <w:rsid w:val="006D6813"/>
    <w:rsid w:val="006D682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26A"/>
    <w:rsid w:val="006E2304"/>
    <w:rsid w:val="006E2416"/>
    <w:rsid w:val="006E241A"/>
    <w:rsid w:val="006E2632"/>
    <w:rsid w:val="006E269A"/>
    <w:rsid w:val="006E2889"/>
    <w:rsid w:val="006E2A17"/>
    <w:rsid w:val="006E2BE3"/>
    <w:rsid w:val="006E2D05"/>
    <w:rsid w:val="006E2D3F"/>
    <w:rsid w:val="006E2E00"/>
    <w:rsid w:val="006E2EC2"/>
    <w:rsid w:val="006E2F67"/>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49"/>
    <w:rsid w:val="006E47B2"/>
    <w:rsid w:val="006E4AEB"/>
    <w:rsid w:val="006E4B31"/>
    <w:rsid w:val="006E4B84"/>
    <w:rsid w:val="006E4C77"/>
    <w:rsid w:val="006E4E5A"/>
    <w:rsid w:val="006E53A3"/>
    <w:rsid w:val="006E53F3"/>
    <w:rsid w:val="006E5639"/>
    <w:rsid w:val="006E566A"/>
    <w:rsid w:val="006E572A"/>
    <w:rsid w:val="006E57D5"/>
    <w:rsid w:val="006E5C4E"/>
    <w:rsid w:val="006E5E21"/>
    <w:rsid w:val="006E5F18"/>
    <w:rsid w:val="006E6194"/>
    <w:rsid w:val="006E6241"/>
    <w:rsid w:val="006E6279"/>
    <w:rsid w:val="006E6432"/>
    <w:rsid w:val="006E643A"/>
    <w:rsid w:val="006E65A5"/>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9C5"/>
    <w:rsid w:val="006F0A34"/>
    <w:rsid w:val="006F0DAC"/>
    <w:rsid w:val="006F109D"/>
    <w:rsid w:val="006F1173"/>
    <w:rsid w:val="006F1197"/>
    <w:rsid w:val="006F12AE"/>
    <w:rsid w:val="006F13A5"/>
    <w:rsid w:val="006F1421"/>
    <w:rsid w:val="006F1484"/>
    <w:rsid w:val="006F14BB"/>
    <w:rsid w:val="006F14DB"/>
    <w:rsid w:val="006F1568"/>
    <w:rsid w:val="006F1756"/>
    <w:rsid w:val="006F18B8"/>
    <w:rsid w:val="006F18D0"/>
    <w:rsid w:val="006F192A"/>
    <w:rsid w:val="006F1960"/>
    <w:rsid w:val="006F22A7"/>
    <w:rsid w:val="006F240F"/>
    <w:rsid w:val="006F250A"/>
    <w:rsid w:val="006F26B5"/>
    <w:rsid w:val="006F2716"/>
    <w:rsid w:val="006F27F7"/>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0F7F"/>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613"/>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8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3D"/>
    <w:rsid w:val="00707256"/>
    <w:rsid w:val="00707363"/>
    <w:rsid w:val="00707393"/>
    <w:rsid w:val="007073B8"/>
    <w:rsid w:val="007074F4"/>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8E7"/>
    <w:rsid w:val="00711933"/>
    <w:rsid w:val="00711983"/>
    <w:rsid w:val="00711E0D"/>
    <w:rsid w:val="00711EBB"/>
    <w:rsid w:val="00711F42"/>
    <w:rsid w:val="0071204F"/>
    <w:rsid w:val="00712143"/>
    <w:rsid w:val="0071217A"/>
    <w:rsid w:val="007124D3"/>
    <w:rsid w:val="0071257A"/>
    <w:rsid w:val="0071282D"/>
    <w:rsid w:val="0071293A"/>
    <w:rsid w:val="00712A4A"/>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A5"/>
    <w:rsid w:val="00714AE1"/>
    <w:rsid w:val="00714C01"/>
    <w:rsid w:val="00714D83"/>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6FD6"/>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CD7"/>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5C"/>
    <w:rsid w:val="007232DF"/>
    <w:rsid w:val="007232E5"/>
    <w:rsid w:val="007233A0"/>
    <w:rsid w:val="007234AE"/>
    <w:rsid w:val="0072353C"/>
    <w:rsid w:val="00723710"/>
    <w:rsid w:val="0072382C"/>
    <w:rsid w:val="00723863"/>
    <w:rsid w:val="007239AB"/>
    <w:rsid w:val="00723C29"/>
    <w:rsid w:val="00723C3B"/>
    <w:rsid w:val="00723C51"/>
    <w:rsid w:val="00723DE6"/>
    <w:rsid w:val="00723FC3"/>
    <w:rsid w:val="007240A7"/>
    <w:rsid w:val="00724352"/>
    <w:rsid w:val="00724785"/>
    <w:rsid w:val="007247A5"/>
    <w:rsid w:val="00724A0B"/>
    <w:rsid w:val="00724A75"/>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3B0"/>
    <w:rsid w:val="00726598"/>
    <w:rsid w:val="00726697"/>
    <w:rsid w:val="007268CA"/>
    <w:rsid w:val="00726AA1"/>
    <w:rsid w:val="00726C62"/>
    <w:rsid w:val="00726D8C"/>
    <w:rsid w:val="00726F56"/>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4EF"/>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1F"/>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0F"/>
    <w:rsid w:val="00732985"/>
    <w:rsid w:val="00732A44"/>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4DC2"/>
    <w:rsid w:val="00734F71"/>
    <w:rsid w:val="00734FE4"/>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4E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D64"/>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58"/>
    <w:rsid w:val="007446B6"/>
    <w:rsid w:val="00744710"/>
    <w:rsid w:val="00744716"/>
    <w:rsid w:val="00744A21"/>
    <w:rsid w:val="00744DC7"/>
    <w:rsid w:val="00745124"/>
    <w:rsid w:val="00745145"/>
    <w:rsid w:val="0074517A"/>
    <w:rsid w:val="00745253"/>
    <w:rsid w:val="0074539B"/>
    <w:rsid w:val="0074565D"/>
    <w:rsid w:val="007457BD"/>
    <w:rsid w:val="00745800"/>
    <w:rsid w:val="007458A7"/>
    <w:rsid w:val="00745A91"/>
    <w:rsid w:val="00745E7C"/>
    <w:rsid w:val="00745E9D"/>
    <w:rsid w:val="00746160"/>
    <w:rsid w:val="0074643A"/>
    <w:rsid w:val="007464A4"/>
    <w:rsid w:val="00746629"/>
    <w:rsid w:val="00746655"/>
    <w:rsid w:val="00746725"/>
    <w:rsid w:val="00746897"/>
    <w:rsid w:val="007468BA"/>
    <w:rsid w:val="00746C16"/>
    <w:rsid w:val="00746D74"/>
    <w:rsid w:val="00746DF6"/>
    <w:rsid w:val="00746E66"/>
    <w:rsid w:val="00746ED9"/>
    <w:rsid w:val="007470BD"/>
    <w:rsid w:val="00747322"/>
    <w:rsid w:val="00747475"/>
    <w:rsid w:val="007475BF"/>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790"/>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DC0"/>
    <w:rsid w:val="00751EB5"/>
    <w:rsid w:val="00751F88"/>
    <w:rsid w:val="007520D3"/>
    <w:rsid w:val="007522D3"/>
    <w:rsid w:val="00752360"/>
    <w:rsid w:val="007523C3"/>
    <w:rsid w:val="00752769"/>
    <w:rsid w:val="0075276A"/>
    <w:rsid w:val="00752BBB"/>
    <w:rsid w:val="00752D0D"/>
    <w:rsid w:val="00752D20"/>
    <w:rsid w:val="007530F7"/>
    <w:rsid w:val="00753154"/>
    <w:rsid w:val="0075353B"/>
    <w:rsid w:val="007536D2"/>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E42"/>
    <w:rsid w:val="00754F7F"/>
    <w:rsid w:val="007551A0"/>
    <w:rsid w:val="007551F0"/>
    <w:rsid w:val="007554A6"/>
    <w:rsid w:val="007554F1"/>
    <w:rsid w:val="007554F8"/>
    <w:rsid w:val="0075550E"/>
    <w:rsid w:val="007556E3"/>
    <w:rsid w:val="00755756"/>
    <w:rsid w:val="007557DC"/>
    <w:rsid w:val="00755950"/>
    <w:rsid w:val="00755A0B"/>
    <w:rsid w:val="00755A36"/>
    <w:rsid w:val="00755D61"/>
    <w:rsid w:val="00755F7E"/>
    <w:rsid w:val="00755F89"/>
    <w:rsid w:val="00756103"/>
    <w:rsid w:val="00756279"/>
    <w:rsid w:val="00756470"/>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92"/>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934"/>
    <w:rsid w:val="00762AB7"/>
    <w:rsid w:val="00762B50"/>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D80"/>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CAD"/>
    <w:rsid w:val="00764D6E"/>
    <w:rsid w:val="00764E5E"/>
    <w:rsid w:val="0076500D"/>
    <w:rsid w:val="007650AB"/>
    <w:rsid w:val="007656E7"/>
    <w:rsid w:val="0076578C"/>
    <w:rsid w:val="00765A43"/>
    <w:rsid w:val="00765B91"/>
    <w:rsid w:val="00765C06"/>
    <w:rsid w:val="00765C28"/>
    <w:rsid w:val="00765C5A"/>
    <w:rsid w:val="00765D35"/>
    <w:rsid w:val="00765DE9"/>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7BF"/>
    <w:rsid w:val="007679D0"/>
    <w:rsid w:val="00767A2C"/>
    <w:rsid w:val="00767A49"/>
    <w:rsid w:val="00767C0F"/>
    <w:rsid w:val="00767E90"/>
    <w:rsid w:val="00767F8A"/>
    <w:rsid w:val="007700B2"/>
    <w:rsid w:val="007701CE"/>
    <w:rsid w:val="00770295"/>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986"/>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0DD"/>
    <w:rsid w:val="007733D4"/>
    <w:rsid w:val="00773406"/>
    <w:rsid w:val="00773B38"/>
    <w:rsid w:val="00773C05"/>
    <w:rsid w:val="00773C10"/>
    <w:rsid w:val="00773E63"/>
    <w:rsid w:val="00773FC3"/>
    <w:rsid w:val="00773FCC"/>
    <w:rsid w:val="00774090"/>
    <w:rsid w:val="0077470E"/>
    <w:rsid w:val="00774840"/>
    <w:rsid w:val="0077486F"/>
    <w:rsid w:val="007748E3"/>
    <w:rsid w:val="00774C5C"/>
    <w:rsid w:val="00774CFE"/>
    <w:rsid w:val="00774EF0"/>
    <w:rsid w:val="00774FC4"/>
    <w:rsid w:val="00774FE0"/>
    <w:rsid w:val="00775178"/>
    <w:rsid w:val="007754A2"/>
    <w:rsid w:val="00775617"/>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54"/>
    <w:rsid w:val="00776CCE"/>
    <w:rsid w:val="00776F22"/>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4DC"/>
    <w:rsid w:val="007826CD"/>
    <w:rsid w:val="007827C4"/>
    <w:rsid w:val="00782813"/>
    <w:rsid w:val="00782925"/>
    <w:rsid w:val="007829C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18"/>
    <w:rsid w:val="0078518F"/>
    <w:rsid w:val="0078524E"/>
    <w:rsid w:val="007855FB"/>
    <w:rsid w:val="00785692"/>
    <w:rsid w:val="00785974"/>
    <w:rsid w:val="00785975"/>
    <w:rsid w:val="00785B84"/>
    <w:rsid w:val="00785BB2"/>
    <w:rsid w:val="00785C95"/>
    <w:rsid w:val="00785EF4"/>
    <w:rsid w:val="00786162"/>
    <w:rsid w:val="00786265"/>
    <w:rsid w:val="00786453"/>
    <w:rsid w:val="0078650C"/>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4B"/>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48"/>
    <w:rsid w:val="007933A5"/>
    <w:rsid w:val="007935CF"/>
    <w:rsid w:val="007937C1"/>
    <w:rsid w:val="0079396C"/>
    <w:rsid w:val="00793A19"/>
    <w:rsid w:val="00793AF1"/>
    <w:rsid w:val="00793BD4"/>
    <w:rsid w:val="00793C7E"/>
    <w:rsid w:val="00793F4E"/>
    <w:rsid w:val="007941FD"/>
    <w:rsid w:val="007947B5"/>
    <w:rsid w:val="00794AA1"/>
    <w:rsid w:val="00794B88"/>
    <w:rsid w:val="00794ECA"/>
    <w:rsid w:val="00794EEE"/>
    <w:rsid w:val="00795335"/>
    <w:rsid w:val="00795942"/>
    <w:rsid w:val="00795B1C"/>
    <w:rsid w:val="00795C76"/>
    <w:rsid w:val="00795C9D"/>
    <w:rsid w:val="00795CD7"/>
    <w:rsid w:val="0079603D"/>
    <w:rsid w:val="007960E1"/>
    <w:rsid w:val="00796245"/>
    <w:rsid w:val="0079645A"/>
    <w:rsid w:val="0079645E"/>
    <w:rsid w:val="007964D7"/>
    <w:rsid w:val="00796680"/>
    <w:rsid w:val="007967A9"/>
    <w:rsid w:val="007967DB"/>
    <w:rsid w:val="007968CA"/>
    <w:rsid w:val="00796BA8"/>
    <w:rsid w:val="00796CA8"/>
    <w:rsid w:val="00796DCA"/>
    <w:rsid w:val="00797073"/>
    <w:rsid w:val="007971B3"/>
    <w:rsid w:val="007971CE"/>
    <w:rsid w:val="007972BC"/>
    <w:rsid w:val="00797487"/>
    <w:rsid w:val="00797524"/>
    <w:rsid w:val="007975AB"/>
    <w:rsid w:val="00797907"/>
    <w:rsid w:val="00797980"/>
    <w:rsid w:val="00797B20"/>
    <w:rsid w:val="00797D53"/>
    <w:rsid w:val="00797DF4"/>
    <w:rsid w:val="007A0373"/>
    <w:rsid w:val="007A04BF"/>
    <w:rsid w:val="007A058C"/>
    <w:rsid w:val="007A060F"/>
    <w:rsid w:val="007A0652"/>
    <w:rsid w:val="007A065F"/>
    <w:rsid w:val="007A0745"/>
    <w:rsid w:val="007A0924"/>
    <w:rsid w:val="007A094F"/>
    <w:rsid w:val="007A09CA"/>
    <w:rsid w:val="007A0CB8"/>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658"/>
    <w:rsid w:val="007A2A13"/>
    <w:rsid w:val="007A2E59"/>
    <w:rsid w:val="007A31EC"/>
    <w:rsid w:val="007A3205"/>
    <w:rsid w:val="007A35DE"/>
    <w:rsid w:val="007A38FC"/>
    <w:rsid w:val="007A3B7E"/>
    <w:rsid w:val="007A3B81"/>
    <w:rsid w:val="007A3D14"/>
    <w:rsid w:val="007A3D2A"/>
    <w:rsid w:val="007A3DFE"/>
    <w:rsid w:val="007A3EE3"/>
    <w:rsid w:val="007A3FE7"/>
    <w:rsid w:val="007A437E"/>
    <w:rsid w:val="007A43C3"/>
    <w:rsid w:val="007A4529"/>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3B"/>
    <w:rsid w:val="007A5EFE"/>
    <w:rsid w:val="007A61AE"/>
    <w:rsid w:val="007A64FA"/>
    <w:rsid w:val="007A6897"/>
    <w:rsid w:val="007A68C7"/>
    <w:rsid w:val="007A6983"/>
    <w:rsid w:val="007A6BD6"/>
    <w:rsid w:val="007A6C1D"/>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C43"/>
    <w:rsid w:val="007B0C75"/>
    <w:rsid w:val="007B0E64"/>
    <w:rsid w:val="007B102E"/>
    <w:rsid w:val="007B119A"/>
    <w:rsid w:val="007B119D"/>
    <w:rsid w:val="007B168C"/>
    <w:rsid w:val="007B1725"/>
    <w:rsid w:val="007B1A1B"/>
    <w:rsid w:val="007B1BF1"/>
    <w:rsid w:val="007B1C09"/>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359"/>
    <w:rsid w:val="007B640B"/>
    <w:rsid w:val="007B64AF"/>
    <w:rsid w:val="007B64C2"/>
    <w:rsid w:val="007B64C8"/>
    <w:rsid w:val="007B64EB"/>
    <w:rsid w:val="007B6506"/>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EAF"/>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4C3"/>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39"/>
    <w:rsid w:val="007C7849"/>
    <w:rsid w:val="007C7985"/>
    <w:rsid w:val="007C7A18"/>
    <w:rsid w:val="007C7C24"/>
    <w:rsid w:val="007C7D50"/>
    <w:rsid w:val="007C7E90"/>
    <w:rsid w:val="007C7F97"/>
    <w:rsid w:val="007D0396"/>
    <w:rsid w:val="007D081C"/>
    <w:rsid w:val="007D0A98"/>
    <w:rsid w:val="007D1013"/>
    <w:rsid w:val="007D11E2"/>
    <w:rsid w:val="007D12AC"/>
    <w:rsid w:val="007D1395"/>
    <w:rsid w:val="007D1468"/>
    <w:rsid w:val="007D1556"/>
    <w:rsid w:val="007D16CC"/>
    <w:rsid w:val="007D16D8"/>
    <w:rsid w:val="007D185E"/>
    <w:rsid w:val="007D1961"/>
    <w:rsid w:val="007D1A79"/>
    <w:rsid w:val="007D1F47"/>
    <w:rsid w:val="007D200C"/>
    <w:rsid w:val="007D2053"/>
    <w:rsid w:val="007D2056"/>
    <w:rsid w:val="007D2126"/>
    <w:rsid w:val="007D2211"/>
    <w:rsid w:val="007D2274"/>
    <w:rsid w:val="007D2521"/>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476"/>
    <w:rsid w:val="007D45AC"/>
    <w:rsid w:val="007D45B7"/>
    <w:rsid w:val="007D47F1"/>
    <w:rsid w:val="007D4958"/>
    <w:rsid w:val="007D4A58"/>
    <w:rsid w:val="007D4AC9"/>
    <w:rsid w:val="007D4B80"/>
    <w:rsid w:val="007D50DB"/>
    <w:rsid w:val="007D5130"/>
    <w:rsid w:val="007D5148"/>
    <w:rsid w:val="007D52FE"/>
    <w:rsid w:val="007D54B5"/>
    <w:rsid w:val="007D550C"/>
    <w:rsid w:val="007D5759"/>
    <w:rsid w:val="007D57BF"/>
    <w:rsid w:val="007D57CF"/>
    <w:rsid w:val="007D5827"/>
    <w:rsid w:val="007D59B8"/>
    <w:rsid w:val="007D5B26"/>
    <w:rsid w:val="007D5BA2"/>
    <w:rsid w:val="007D5C97"/>
    <w:rsid w:val="007D5D81"/>
    <w:rsid w:val="007D5E5B"/>
    <w:rsid w:val="007D5EB8"/>
    <w:rsid w:val="007D5FC4"/>
    <w:rsid w:val="007D601F"/>
    <w:rsid w:val="007D604B"/>
    <w:rsid w:val="007D6081"/>
    <w:rsid w:val="007D60AC"/>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7D5"/>
    <w:rsid w:val="007D78D3"/>
    <w:rsid w:val="007D7907"/>
    <w:rsid w:val="007D7A5F"/>
    <w:rsid w:val="007D7AE4"/>
    <w:rsid w:val="007D7AE7"/>
    <w:rsid w:val="007D7E79"/>
    <w:rsid w:val="007D7F5C"/>
    <w:rsid w:val="007E03AB"/>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9"/>
    <w:rsid w:val="007E333D"/>
    <w:rsid w:val="007E33A2"/>
    <w:rsid w:val="007E373D"/>
    <w:rsid w:val="007E3B14"/>
    <w:rsid w:val="007E3D37"/>
    <w:rsid w:val="007E3D82"/>
    <w:rsid w:val="007E3FFE"/>
    <w:rsid w:val="007E4061"/>
    <w:rsid w:val="007E40EE"/>
    <w:rsid w:val="007E41B1"/>
    <w:rsid w:val="007E4216"/>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B2E"/>
    <w:rsid w:val="007E5C18"/>
    <w:rsid w:val="007E5CBF"/>
    <w:rsid w:val="007E5CE2"/>
    <w:rsid w:val="007E5D21"/>
    <w:rsid w:val="007E5D8C"/>
    <w:rsid w:val="007E5E23"/>
    <w:rsid w:val="007E60B4"/>
    <w:rsid w:val="007E61A9"/>
    <w:rsid w:val="007E61F2"/>
    <w:rsid w:val="007E62B6"/>
    <w:rsid w:val="007E6469"/>
    <w:rsid w:val="007E64E9"/>
    <w:rsid w:val="007E658A"/>
    <w:rsid w:val="007E668E"/>
    <w:rsid w:val="007E6B0C"/>
    <w:rsid w:val="007E6B7F"/>
    <w:rsid w:val="007E6C9D"/>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5AF"/>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BB2"/>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EFE"/>
    <w:rsid w:val="007F4F46"/>
    <w:rsid w:val="007F5033"/>
    <w:rsid w:val="007F5083"/>
    <w:rsid w:val="007F527C"/>
    <w:rsid w:val="007F5639"/>
    <w:rsid w:val="007F58E0"/>
    <w:rsid w:val="007F5B57"/>
    <w:rsid w:val="007F5BCC"/>
    <w:rsid w:val="007F5C9C"/>
    <w:rsid w:val="007F5CE8"/>
    <w:rsid w:val="007F5D93"/>
    <w:rsid w:val="007F5F3B"/>
    <w:rsid w:val="007F61FC"/>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2BE"/>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FC0"/>
    <w:rsid w:val="0080215D"/>
    <w:rsid w:val="0080216C"/>
    <w:rsid w:val="00802289"/>
    <w:rsid w:val="008022FD"/>
    <w:rsid w:val="00802365"/>
    <w:rsid w:val="00802420"/>
    <w:rsid w:val="00802710"/>
    <w:rsid w:val="00802A78"/>
    <w:rsid w:val="00802AB3"/>
    <w:rsid w:val="00802AD4"/>
    <w:rsid w:val="00802BD2"/>
    <w:rsid w:val="00802C57"/>
    <w:rsid w:val="00802D22"/>
    <w:rsid w:val="00802F13"/>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06"/>
    <w:rsid w:val="00806F18"/>
    <w:rsid w:val="00806FF4"/>
    <w:rsid w:val="0080708D"/>
    <w:rsid w:val="008070F6"/>
    <w:rsid w:val="00807147"/>
    <w:rsid w:val="00807447"/>
    <w:rsid w:val="00807939"/>
    <w:rsid w:val="00807A63"/>
    <w:rsid w:val="00807C3B"/>
    <w:rsid w:val="00807C3F"/>
    <w:rsid w:val="00807CF0"/>
    <w:rsid w:val="00807DCD"/>
    <w:rsid w:val="00807EB0"/>
    <w:rsid w:val="008100D8"/>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8DE"/>
    <w:rsid w:val="00811A1F"/>
    <w:rsid w:val="00811C1B"/>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0D"/>
    <w:rsid w:val="008171DD"/>
    <w:rsid w:val="00817264"/>
    <w:rsid w:val="008172E2"/>
    <w:rsid w:val="008172EF"/>
    <w:rsid w:val="008173B5"/>
    <w:rsid w:val="00817685"/>
    <w:rsid w:val="008176E1"/>
    <w:rsid w:val="00817798"/>
    <w:rsid w:val="00817870"/>
    <w:rsid w:val="00817BFC"/>
    <w:rsid w:val="00817E47"/>
    <w:rsid w:val="00817F39"/>
    <w:rsid w:val="00820130"/>
    <w:rsid w:val="00820214"/>
    <w:rsid w:val="008202AA"/>
    <w:rsid w:val="0082040A"/>
    <w:rsid w:val="008204FD"/>
    <w:rsid w:val="00820596"/>
    <w:rsid w:val="008206C2"/>
    <w:rsid w:val="00820744"/>
    <w:rsid w:val="008208BA"/>
    <w:rsid w:val="00820ABD"/>
    <w:rsid w:val="00820B92"/>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0C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7B7"/>
    <w:rsid w:val="0082483B"/>
    <w:rsid w:val="0082489F"/>
    <w:rsid w:val="008248BC"/>
    <w:rsid w:val="00824955"/>
    <w:rsid w:val="00824A0E"/>
    <w:rsid w:val="00824A19"/>
    <w:rsid w:val="00824A79"/>
    <w:rsid w:val="00824B06"/>
    <w:rsid w:val="00824C9E"/>
    <w:rsid w:val="00824D0E"/>
    <w:rsid w:val="00824F91"/>
    <w:rsid w:val="00825122"/>
    <w:rsid w:val="0082524F"/>
    <w:rsid w:val="00825283"/>
    <w:rsid w:val="008253FF"/>
    <w:rsid w:val="0082547D"/>
    <w:rsid w:val="0082574B"/>
    <w:rsid w:val="0082578E"/>
    <w:rsid w:val="00825801"/>
    <w:rsid w:val="00825836"/>
    <w:rsid w:val="008259F9"/>
    <w:rsid w:val="00825B03"/>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A9"/>
    <w:rsid w:val="00826BD1"/>
    <w:rsid w:val="00826D2F"/>
    <w:rsid w:val="00826D47"/>
    <w:rsid w:val="0082734D"/>
    <w:rsid w:val="00827440"/>
    <w:rsid w:val="00827464"/>
    <w:rsid w:val="0082757F"/>
    <w:rsid w:val="0082793B"/>
    <w:rsid w:val="00827BA8"/>
    <w:rsid w:val="00827BCF"/>
    <w:rsid w:val="00827CDD"/>
    <w:rsid w:val="0083009F"/>
    <w:rsid w:val="0083028F"/>
    <w:rsid w:val="0083041A"/>
    <w:rsid w:val="008304AF"/>
    <w:rsid w:val="008306D2"/>
    <w:rsid w:val="00830BAD"/>
    <w:rsid w:val="00830C89"/>
    <w:rsid w:val="00830CB9"/>
    <w:rsid w:val="00830CE5"/>
    <w:rsid w:val="00830DCF"/>
    <w:rsid w:val="00830E05"/>
    <w:rsid w:val="00830EA5"/>
    <w:rsid w:val="00830FDF"/>
    <w:rsid w:val="008314C2"/>
    <w:rsid w:val="008316AF"/>
    <w:rsid w:val="008316B0"/>
    <w:rsid w:val="008316CD"/>
    <w:rsid w:val="00831736"/>
    <w:rsid w:val="0083196B"/>
    <w:rsid w:val="0083196C"/>
    <w:rsid w:val="00831AF2"/>
    <w:rsid w:val="00831B3F"/>
    <w:rsid w:val="00831BFE"/>
    <w:rsid w:val="00831E4D"/>
    <w:rsid w:val="00831E8B"/>
    <w:rsid w:val="00831FF5"/>
    <w:rsid w:val="00832100"/>
    <w:rsid w:val="00832113"/>
    <w:rsid w:val="0083243B"/>
    <w:rsid w:val="0083249A"/>
    <w:rsid w:val="008325D9"/>
    <w:rsid w:val="0083271A"/>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1E8"/>
    <w:rsid w:val="00834288"/>
    <w:rsid w:val="0083462F"/>
    <w:rsid w:val="0083467F"/>
    <w:rsid w:val="008346F2"/>
    <w:rsid w:val="008347CD"/>
    <w:rsid w:val="0083481F"/>
    <w:rsid w:val="00834826"/>
    <w:rsid w:val="00834A38"/>
    <w:rsid w:val="00834B59"/>
    <w:rsid w:val="00834E31"/>
    <w:rsid w:val="00834E72"/>
    <w:rsid w:val="00834E79"/>
    <w:rsid w:val="00834F6D"/>
    <w:rsid w:val="008350BE"/>
    <w:rsid w:val="008350F0"/>
    <w:rsid w:val="008351DF"/>
    <w:rsid w:val="008353E6"/>
    <w:rsid w:val="00835599"/>
    <w:rsid w:val="008355BD"/>
    <w:rsid w:val="00835668"/>
    <w:rsid w:val="00835811"/>
    <w:rsid w:val="0083595F"/>
    <w:rsid w:val="00835BF6"/>
    <w:rsid w:val="00835C44"/>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2F8"/>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6B"/>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AC4"/>
    <w:rsid w:val="00843B37"/>
    <w:rsid w:val="00843CAF"/>
    <w:rsid w:val="00844003"/>
    <w:rsid w:val="00844014"/>
    <w:rsid w:val="008440D3"/>
    <w:rsid w:val="008443D8"/>
    <w:rsid w:val="00844404"/>
    <w:rsid w:val="0084451A"/>
    <w:rsid w:val="008445F7"/>
    <w:rsid w:val="00844611"/>
    <w:rsid w:val="008446F4"/>
    <w:rsid w:val="00844790"/>
    <w:rsid w:val="00844B07"/>
    <w:rsid w:val="00844BAA"/>
    <w:rsid w:val="00844C17"/>
    <w:rsid w:val="00844D03"/>
    <w:rsid w:val="00844DA4"/>
    <w:rsid w:val="00844E05"/>
    <w:rsid w:val="008451BE"/>
    <w:rsid w:val="00845201"/>
    <w:rsid w:val="00845363"/>
    <w:rsid w:val="008453EA"/>
    <w:rsid w:val="00845420"/>
    <w:rsid w:val="00845431"/>
    <w:rsid w:val="0084543E"/>
    <w:rsid w:val="00845590"/>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3F"/>
    <w:rsid w:val="00847E4B"/>
    <w:rsid w:val="00847E96"/>
    <w:rsid w:val="00847F1E"/>
    <w:rsid w:val="00847F22"/>
    <w:rsid w:val="00847F4B"/>
    <w:rsid w:val="00847FB9"/>
    <w:rsid w:val="00850057"/>
    <w:rsid w:val="0085008D"/>
    <w:rsid w:val="0085030F"/>
    <w:rsid w:val="00850340"/>
    <w:rsid w:val="008507B1"/>
    <w:rsid w:val="008508FF"/>
    <w:rsid w:val="00850AF3"/>
    <w:rsid w:val="00850BB6"/>
    <w:rsid w:val="00850D38"/>
    <w:rsid w:val="00850E98"/>
    <w:rsid w:val="00850F19"/>
    <w:rsid w:val="00850F98"/>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79"/>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327"/>
    <w:rsid w:val="0086253D"/>
    <w:rsid w:val="0086261C"/>
    <w:rsid w:val="00862816"/>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4DDC"/>
    <w:rsid w:val="008650CD"/>
    <w:rsid w:val="008650F1"/>
    <w:rsid w:val="008651BD"/>
    <w:rsid w:val="008652E9"/>
    <w:rsid w:val="008654AC"/>
    <w:rsid w:val="008655A1"/>
    <w:rsid w:val="0086564C"/>
    <w:rsid w:val="0086569B"/>
    <w:rsid w:val="00865726"/>
    <w:rsid w:val="008657FE"/>
    <w:rsid w:val="00865D5E"/>
    <w:rsid w:val="00865F07"/>
    <w:rsid w:val="00865F20"/>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0F"/>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23"/>
    <w:rsid w:val="0087257F"/>
    <w:rsid w:val="00872597"/>
    <w:rsid w:val="0087263C"/>
    <w:rsid w:val="0087273C"/>
    <w:rsid w:val="0087286A"/>
    <w:rsid w:val="008728FD"/>
    <w:rsid w:val="00872B02"/>
    <w:rsid w:val="00872B46"/>
    <w:rsid w:val="00872CBE"/>
    <w:rsid w:val="00872D30"/>
    <w:rsid w:val="00872E34"/>
    <w:rsid w:val="00872F29"/>
    <w:rsid w:val="008734F6"/>
    <w:rsid w:val="00873516"/>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2FA"/>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37C"/>
    <w:rsid w:val="00884445"/>
    <w:rsid w:val="00884569"/>
    <w:rsid w:val="008846B7"/>
    <w:rsid w:val="008846C9"/>
    <w:rsid w:val="008848DC"/>
    <w:rsid w:val="00884963"/>
    <w:rsid w:val="00884CCE"/>
    <w:rsid w:val="00884E22"/>
    <w:rsid w:val="0088520F"/>
    <w:rsid w:val="00885246"/>
    <w:rsid w:val="0088555A"/>
    <w:rsid w:val="008857AC"/>
    <w:rsid w:val="00885B27"/>
    <w:rsid w:val="00885BBE"/>
    <w:rsid w:val="00885C28"/>
    <w:rsid w:val="00885C75"/>
    <w:rsid w:val="008861AD"/>
    <w:rsid w:val="0088657C"/>
    <w:rsid w:val="0088699A"/>
    <w:rsid w:val="00886DE7"/>
    <w:rsid w:val="00886FE3"/>
    <w:rsid w:val="00887032"/>
    <w:rsid w:val="008874B8"/>
    <w:rsid w:val="00887609"/>
    <w:rsid w:val="00887743"/>
    <w:rsid w:val="00887768"/>
    <w:rsid w:val="00887ADA"/>
    <w:rsid w:val="00887B63"/>
    <w:rsid w:val="00887C89"/>
    <w:rsid w:val="00887D76"/>
    <w:rsid w:val="00887F1B"/>
    <w:rsid w:val="00887FC0"/>
    <w:rsid w:val="00890063"/>
    <w:rsid w:val="008901E2"/>
    <w:rsid w:val="0089021C"/>
    <w:rsid w:val="008904B5"/>
    <w:rsid w:val="0089052E"/>
    <w:rsid w:val="0089058F"/>
    <w:rsid w:val="00890595"/>
    <w:rsid w:val="00890663"/>
    <w:rsid w:val="0089073A"/>
    <w:rsid w:val="0089084F"/>
    <w:rsid w:val="00890B00"/>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6"/>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623"/>
    <w:rsid w:val="008A19E2"/>
    <w:rsid w:val="008A1C77"/>
    <w:rsid w:val="008A1CAE"/>
    <w:rsid w:val="008A1F15"/>
    <w:rsid w:val="008A212A"/>
    <w:rsid w:val="008A213E"/>
    <w:rsid w:val="008A2258"/>
    <w:rsid w:val="008A240D"/>
    <w:rsid w:val="008A2841"/>
    <w:rsid w:val="008A2906"/>
    <w:rsid w:val="008A2CBA"/>
    <w:rsid w:val="008A2DD2"/>
    <w:rsid w:val="008A2DDE"/>
    <w:rsid w:val="008A2E46"/>
    <w:rsid w:val="008A2F24"/>
    <w:rsid w:val="008A3054"/>
    <w:rsid w:val="008A320A"/>
    <w:rsid w:val="008A3254"/>
    <w:rsid w:val="008A327D"/>
    <w:rsid w:val="008A3679"/>
    <w:rsid w:val="008A38A7"/>
    <w:rsid w:val="008A3910"/>
    <w:rsid w:val="008A3A24"/>
    <w:rsid w:val="008A3C05"/>
    <w:rsid w:val="008A3CE1"/>
    <w:rsid w:val="008A3DD8"/>
    <w:rsid w:val="008A3FDF"/>
    <w:rsid w:val="008A4263"/>
    <w:rsid w:val="008A4287"/>
    <w:rsid w:val="008A447B"/>
    <w:rsid w:val="008A4485"/>
    <w:rsid w:val="008A4614"/>
    <w:rsid w:val="008A49D8"/>
    <w:rsid w:val="008A4B04"/>
    <w:rsid w:val="008A4D1C"/>
    <w:rsid w:val="008A4E9D"/>
    <w:rsid w:val="008A5014"/>
    <w:rsid w:val="008A509F"/>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3B"/>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015"/>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1D5"/>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7F5"/>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2C"/>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74"/>
    <w:rsid w:val="008C41F2"/>
    <w:rsid w:val="008C4260"/>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9B9"/>
    <w:rsid w:val="008C7A5F"/>
    <w:rsid w:val="008C7AAD"/>
    <w:rsid w:val="008C7B18"/>
    <w:rsid w:val="008C7B85"/>
    <w:rsid w:val="008C7CDB"/>
    <w:rsid w:val="008C7E5D"/>
    <w:rsid w:val="008C7EA4"/>
    <w:rsid w:val="008D0320"/>
    <w:rsid w:val="008D033D"/>
    <w:rsid w:val="008D0343"/>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135"/>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231"/>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123"/>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3F9A"/>
    <w:rsid w:val="008E4020"/>
    <w:rsid w:val="008E433C"/>
    <w:rsid w:val="008E4699"/>
    <w:rsid w:val="008E4A36"/>
    <w:rsid w:val="008E4B0C"/>
    <w:rsid w:val="008E4DDD"/>
    <w:rsid w:val="008E4FFC"/>
    <w:rsid w:val="008E5058"/>
    <w:rsid w:val="008E5131"/>
    <w:rsid w:val="008E5449"/>
    <w:rsid w:val="008E546B"/>
    <w:rsid w:val="008E54B8"/>
    <w:rsid w:val="008E55CA"/>
    <w:rsid w:val="008E57AA"/>
    <w:rsid w:val="008E58D2"/>
    <w:rsid w:val="008E59F4"/>
    <w:rsid w:val="008E5AD0"/>
    <w:rsid w:val="008E5CD8"/>
    <w:rsid w:val="008E620E"/>
    <w:rsid w:val="008E6355"/>
    <w:rsid w:val="008E6508"/>
    <w:rsid w:val="008E6674"/>
    <w:rsid w:val="008E678E"/>
    <w:rsid w:val="008E6898"/>
    <w:rsid w:val="008E69E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940"/>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9A4"/>
    <w:rsid w:val="008F2A1D"/>
    <w:rsid w:val="008F2EE0"/>
    <w:rsid w:val="008F3039"/>
    <w:rsid w:val="008F3736"/>
    <w:rsid w:val="008F37D4"/>
    <w:rsid w:val="008F38F9"/>
    <w:rsid w:val="008F39E8"/>
    <w:rsid w:val="008F3BA3"/>
    <w:rsid w:val="008F3BAA"/>
    <w:rsid w:val="008F3CA3"/>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4D37"/>
    <w:rsid w:val="008F5089"/>
    <w:rsid w:val="008F5251"/>
    <w:rsid w:val="008F56C9"/>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2BE"/>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DBB"/>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E65"/>
    <w:rsid w:val="00902F2A"/>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8F4"/>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BE8"/>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6AF"/>
    <w:rsid w:val="00915969"/>
    <w:rsid w:val="00915A32"/>
    <w:rsid w:val="00915A37"/>
    <w:rsid w:val="00915B53"/>
    <w:rsid w:val="00915BB2"/>
    <w:rsid w:val="00915CEF"/>
    <w:rsid w:val="00915D7E"/>
    <w:rsid w:val="00915DBE"/>
    <w:rsid w:val="00915F6A"/>
    <w:rsid w:val="00915F7B"/>
    <w:rsid w:val="00915F8C"/>
    <w:rsid w:val="0091608A"/>
    <w:rsid w:val="00916164"/>
    <w:rsid w:val="0091634C"/>
    <w:rsid w:val="009163E1"/>
    <w:rsid w:val="009165A5"/>
    <w:rsid w:val="0091662B"/>
    <w:rsid w:val="009167C1"/>
    <w:rsid w:val="00916864"/>
    <w:rsid w:val="00916A50"/>
    <w:rsid w:val="00916BC8"/>
    <w:rsid w:val="00916BD6"/>
    <w:rsid w:val="00916C80"/>
    <w:rsid w:val="00916DB1"/>
    <w:rsid w:val="00916E7B"/>
    <w:rsid w:val="00916EE1"/>
    <w:rsid w:val="00916F50"/>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A8B"/>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6EB"/>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2F"/>
    <w:rsid w:val="0093066E"/>
    <w:rsid w:val="00930800"/>
    <w:rsid w:val="0093087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00F"/>
    <w:rsid w:val="0093305D"/>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6DEF"/>
    <w:rsid w:val="0093737C"/>
    <w:rsid w:val="00937455"/>
    <w:rsid w:val="009378EC"/>
    <w:rsid w:val="00937A41"/>
    <w:rsid w:val="00937EA6"/>
    <w:rsid w:val="00937ED4"/>
    <w:rsid w:val="00940015"/>
    <w:rsid w:val="009402E9"/>
    <w:rsid w:val="009403A9"/>
    <w:rsid w:val="00940553"/>
    <w:rsid w:val="00940937"/>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4EFE"/>
    <w:rsid w:val="00945060"/>
    <w:rsid w:val="009453A4"/>
    <w:rsid w:val="009455A1"/>
    <w:rsid w:val="009458A5"/>
    <w:rsid w:val="00945960"/>
    <w:rsid w:val="00945AA8"/>
    <w:rsid w:val="00945F6A"/>
    <w:rsid w:val="00945FBC"/>
    <w:rsid w:val="009460F3"/>
    <w:rsid w:val="00946241"/>
    <w:rsid w:val="009462C8"/>
    <w:rsid w:val="00946435"/>
    <w:rsid w:val="009464E0"/>
    <w:rsid w:val="009464F2"/>
    <w:rsid w:val="009465E5"/>
    <w:rsid w:val="009467ED"/>
    <w:rsid w:val="009468B4"/>
    <w:rsid w:val="00946979"/>
    <w:rsid w:val="00946B77"/>
    <w:rsid w:val="00946C11"/>
    <w:rsid w:val="00946CE0"/>
    <w:rsid w:val="00946EFF"/>
    <w:rsid w:val="00946FDF"/>
    <w:rsid w:val="00947248"/>
    <w:rsid w:val="00947250"/>
    <w:rsid w:val="00947297"/>
    <w:rsid w:val="0094774D"/>
    <w:rsid w:val="00947A27"/>
    <w:rsid w:val="00947A88"/>
    <w:rsid w:val="00947DB0"/>
    <w:rsid w:val="00947F8C"/>
    <w:rsid w:val="00947FBB"/>
    <w:rsid w:val="0095006D"/>
    <w:rsid w:val="00950073"/>
    <w:rsid w:val="0095025C"/>
    <w:rsid w:val="009502FF"/>
    <w:rsid w:val="0095038F"/>
    <w:rsid w:val="00950430"/>
    <w:rsid w:val="00950512"/>
    <w:rsid w:val="00950580"/>
    <w:rsid w:val="009506C7"/>
    <w:rsid w:val="009507CE"/>
    <w:rsid w:val="009507DE"/>
    <w:rsid w:val="0095080B"/>
    <w:rsid w:val="00950CB9"/>
    <w:rsid w:val="00950F98"/>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1F9"/>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5FEF"/>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1F0"/>
    <w:rsid w:val="00962305"/>
    <w:rsid w:val="00962346"/>
    <w:rsid w:val="009626E0"/>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62"/>
    <w:rsid w:val="00965589"/>
    <w:rsid w:val="009656C8"/>
    <w:rsid w:val="009656F5"/>
    <w:rsid w:val="00965759"/>
    <w:rsid w:val="0096584E"/>
    <w:rsid w:val="00965884"/>
    <w:rsid w:val="00965A61"/>
    <w:rsid w:val="00965D07"/>
    <w:rsid w:val="00965F53"/>
    <w:rsid w:val="00965F5A"/>
    <w:rsid w:val="009661F9"/>
    <w:rsid w:val="00966222"/>
    <w:rsid w:val="00966231"/>
    <w:rsid w:val="0096642B"/>
    <w:rsid w:val="00966476"/>
    <w:rsid w:val="0096654D"/>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12"/>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49"/>
    <w:rsid w:val="009725C7"/>
    <w:rsid w:val="009727B3"/>
    <w:rsid w:val="00972B76"/>
    <w:rsid w:val="00972C09"/>
    <w:rsid w:val="009731CC"/>
    <w:rsid w:val="009735FE"/>
    <w:rsid w:val="00973901"/>
    <w:rsid w:val="00973AC8"/>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9AD"/>
    <w:rsid w:val="00974B0A"/>
    <w:rsid w:val="00974B31"/>
    <w:rsid w:val="00974C42"/>
    <w:rsid w:val="00974C7E"/>
    <w:rsid w:val="00974FBA"/>
    <w:rsid w:val="0097509D"/>
    <w:rsid w:val="009753AE"/>
    <w:rsid w:val="00975463"/>
    <w:rsid w:val="009754F7"/>
    <w:rsid w:val="00975533"/>
    <w:rsid w:val="00975645"/>
    <w:rsid w:val="009756DF"/>
    <w:rsid w:val="0097574B"/>
    <w:rsid w:val="00975893"/>
    <w:rsid w:val="00975A87"/>
    <w:rsid w:val="00975B19"/>
    <w:rsid w:val="00975B36"/>
    <w:rsid w:val="00975BEA"/>
    <w:rsid w:val="009760A2"/>
    <w:rsid w:val="009762CF"/>
    <w:rsid w:val="009763EB"/>
    <w:rsid w:val="009764CE"/>
    <w:rsid w:val="009765FF"/>
    <w:rsid w:val="009766C1"/>
    <w:rsid w:val="00976CDD"/>
    <w:rsid w:val="00976E2D"/>
    <w:rsid w:val="00977038"/>
    <w:rsid w:val="0097709B"/>
    <w:rsid w:val="009773CA"/>
    <w:rsid w:val="00977404"/>
    <w:rsid w:val="00977691"/>
    <w:rsid w:val="009776D1"/>
    <w:rsid w:val="00977899"/>
    <w:rsid w:val="00977AA3"/>
    <w:rsid w:val="00977C95"/>
    <w:rsid w:val="00977E44"/>
    <w:rsid w:val="0098007B"/>
    <w:rsid w:val="00980091"/>
    <w:rsid w:val="0098048C"/>
    <w:rsid w:val="00980807"/>
    <w:rsid w:val="00980976"/>
    <w:rsid w:val="00980C6C"/>
    <w:rsid w:val="00980CC4"/>
    <w:rsid w:val="00980E79"/>
    <w:rsid w:val="00980E82"/>
    <w:rsid w:val="00980F28"/>
    <w:rsid w:val="00980FC6"/>
    <w:rsid w:val="00981067"/>
    <w:rsid w:val="0098114B"/>
    <w:rsid w:val="0098127F"/>
    <w:rsid w:val="009812A0"/>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F33"/>
    <w:rsid w:val="0098503F"/>
    <w:rsid w:val="00985129"/>
    <w:rsid w:val="00985342"/>
    <w:rsid w:val="00985535"/>
    <w:rsid w:val="009855AD"/>
    <w:rsid w:val="00985692"/>
    <w:rsid w:val="00985C07"/>
    <w:rsid w:val="00985C7E"/>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3D5"/>
    <w:rsid w:val="009905F5"/>
    <w:rsid w:val="00990704"/>
    <w:rsid w:val="00990787"/>
    <w:rsid w:val="00990A07"/>
    <w:rsid w:val="00990A60"/>
    <w:rsid w:val="00990AB0"/>
    <w:rsid w:val="00990AE7"/>
    <w:rsid w:val="00990B10"/>
    <w:rsid w:val="00990B6D"/>
    <w:rsid w:val="00990FE5"/>
    <w:rsid w:val="00990FFD"/>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697"/>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CB1"/>
    <w:rsid w:val="00995D90"/>
    <w:rsid w:val="00996316"/>
    <w:rsid w:val="0099632F"/>
    <w:rsid w:val="00996575"/>
    <w:rsid w:val="009969FD"/>
    <w:rsid w:val="00996AA1"/>
    <w:rsid w:val="00996AAC"/>
    <w:rsid w:val="00996AD4"/>
    <w:rsid w:val="00996B69"/>
    <w:rsid w:val="009970B4"/>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0FDF"/>
    <w:rsid w:val="009A110F"/>
    <w:rsid w:val="009A1226"/>
    <w:rsid w:val="009A12F4"/>
    <w:rsid w:val="009A1389"/>
    <w:rsid w:val="009A1473"/>
    <w:rsid w:val="009A14E6"/>
    <w:rsid w:val="009A16BC"/>
    <w:rsid w:val="009A1786"/>
    <w:rsid w:val="009A1887"/>
    <w:rsid w:val="009A1928"/>
    <w:rsid w:val="009A1A1B"/>
    <w:rsid w:val="009A1A9E"/>
    <w:rsid w:val="009A1AF4"/>
    <w:rsid w:val="009A1B49"/>
    <w:rsid w:val="009A1BED"/>
    <w:rsid w:val="009A1BF4"/>
    <w:rsid w:val="009A2242"/>
    <w:rsid w:val="009A2432"/>
    <w:rsid w:val="009A2757"/>
    <w:rsid w:val="009A2A1C"/>
    <w:rsid w:val="009A2CBF"/>
    <w:rsid w:val="009A2E60"/>
    <w:rsid w:val="009A2E7F"/>
    <w:rsid w:val="009A2EC4"/>
    <w:rsid w:val="009A2FE1"/>
    <w:rsid w:val="009A307B"/>
    <w:rsid w:val="009A31B3"/>
    <w:rsid w:val="009A321C"/>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422"/>
    <w:rsid w:val="009A56B6"/>
    <w:rsid w:val="009A581D"/>
    <w:rsid w:val="009A583B"/>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60"/>
    <w:rsid w:val="009B11AF"/>
    <w:rsid w:val="009B11E8"/>
    <w:rsid w:val="009B168B"/>
    <w:rsid w:val="009B1759"/>
    <w:rsid w:val="009B17AF"/>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03"/>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579"/>
    <w:rsid w:val="009B4676"/>
    <w:rsid w:val="009B4877"/>
    <w:rsid w:val="009B49D5"/>
    <w:rsid w:val="009B4EC5"/>
    <w:rsid w:val="009B4EEB"/>
    <w:rsid w:val="009B5290"/>
    <w:rsid w:val="009B52A0"/>
    <w:rsid w:val="009B53E8"/>
    <w:rsid w:val="009B5466"/>
    <w:rsid w:val="009B56E9"/>
    <w:rsid w:val="009B5785"/>
    <w:rsid w:val="009B5802"/>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47"/>
    <w:rsid w:val="009B6AD6"/>
    <w:rsid w:val="009B6B4E"/>
    <w:rsid w:val="009B6CBD"/>
    <w:rsid w:val="009B6ECD"/>
    <w:rsid w:val="009B7015"/>
    <w:rsid w:val="009B7127"/>
    <w:rsid w:val="009B727B"/>
    <w:rsid w:val="009B7323"/>
    <w:rsid w:val="009B7624"/>
    <w:rsid w:val="009B7640"/>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882"/>
    <w:rsid w:val="009C092A"/>
    <w:rsid w:val="009C0A62"/>
    <w:rsid w:val="009C10E3"/>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5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CEF"/>
    <w:rsid w:val="009C5F09"/>
    <w:rsid w:val="009C5FF8"/>
    <w:rsid w:val="009C6038"/>
    <w:rsid w:val="009C6093"/>
    <w:rsid w:val="009C6095"/>
    <w:rsid w:val="009C609B"/>
    <w:rsid w:val="009C614D"/>
    <w:rsid w:val="009C61E8"/>
    <w:rsid w:val="009C6261"/>
    <w:rsid w:val="009C6335"/>
    <w:rsid w:val="009C64DC"/>
    <w:rsid w:val="009C6665"/>
    <w:rsid w:val="009C6700"/>
    <w:rsid w:val="009C6721"/>
    <w:rsid w:val="009C6736"/>
    <w:rsid w:val="009C67F5"/>
    <w:rsid w:val="009C6999"/>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B01"/>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29C"/>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1A9"/>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DA0"/>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A9"/>
    <w:rsid w:val="009F12B3"/>
    <w:rsid w:val="009F14D8"/>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80"/>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05"/>
    <w:rsid w:val="00A01955"/>
    <w:rsid w:val="00A019EC"/>
    <w:rsid w:val="00A01A2E"/>
    <w:rsid w:val="00A01D13"/>
    <w:rsid w:val="00A01D2A"/>
    <w:rsid w:val="00A01D2F"/>
    <w:rsid w:val="00A01D5F"/>
    <w:rsid w:val="00A01EDE"/>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762"/>
    <w:rsid w:val="00A0394C"/>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0FE"/>
    <w:rsid w:val="00A102FE"/>
    <w:rsid w:val="00A103A3"/>
    <w:rsid w:val="00A103BD"/>
    <w:rsid w:val="00A103D6"/>
    <w:rsid w:val="00A103F8"/>
    <w:rsid w:val="00A1046D"/>
    <w:rsid w:val="00A10491"/>
    <w:rsid w:val="00A104FC"/>
    <w:rsid w:val="00A10779"/>
    <w:rsid w:val="00A109D6"/>
    <w:rsid w:val="00A10A2E"/>
    <w:rsid w:val="00A10CE6"/>
    <w:rsid w:val="00A10D5C"/>
    <w:rsid w:val="00A10EBB"/>
    <w:rsid w:val="00A10F09"/>
    <w:rsid w:val="00A10FBD"/>
    <w:rsid w:val="00A1107A"/>
    <w:rsid w:val="00A110EC"/>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439"/>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340"/>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75"/>
    <w:rsid w:val="00A16DFE"/>
    <w:rsid w:val="00A16E13"/>
    <w:rsid w:val="00A1724F"/>
    <w:rsid w:val="00A172D0"/>
    <w:rsid w:val="00A17488"/>
    <w:rsid w:val="00A1761B"/>
    <w:rsid w:val="00A17975"/>
    <w:rsid w:val="00A17B09"/>
    <w:rsid w:val="00A17B39"/>
    <w:rsid w:val="00A17CCD"/>
    <w:rsid w:val="00A17D37"/>
    <w:rsid w:val="00A17DE3"/>
    <w:rsid w:val="00A17E69"/>
    <w:rsid w:val="00A17F24"/>
    <w:rsid w:val="00A20177"/>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C0F"/>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2BF"/>
    <w:rsid w:val="00A25366"/>
    <w:rsid w:val="00A25414"/>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4FA"/>
    <w:rsid w:val="00A3057D"/>
    <w:rsid w:val="00A306E3"/>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AD1"/>
    <w:rsid w:val="00A33B81"/>
    <w:rsid w:val="00A33BA6"/>
    <w:rsid w:val="00A33C28"/>
    <w:rsid w:val="00A33FC5"/>
    <w:rsid w:val="00A340BB"/>
    <w:rsid w:val="00A340C7"/>
    <w:rsid w:val="00A34115"/>
    <w:rsid w:val="00A34166"/>
    <w:rsid w:val="00A34229"/>
    <w:rsid w:val="00A3439D"/>
    <w:rsid w:val="00A343FF"/>
    <w:rsid w:val="00A346AC"/>
    <w:rsid w:val="00A347EF"/>
    <w:rsid w:val="00A34A95"/>
    <w:rsid w:val="00A34B2C"/>
    <w:rsid w:val="00A34BCF"/>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12F"/>
    <w:rsid w:val="00A402FF"/>
    <w:rsid w:val="00A403BD"/>
    <w:rsid w:val="00A40810"/>
    <w:rsid w:val="00A40923"/>
    <w:rsid w:val="00A4092F"/>
    <w:rsid w:val="00A40981"/>
    <w:rsid w:val="00A40AD0"/>
    <w:rsid w:val="00A40C48"/>
    <w:rsid w:val="00A40D5A"/>
    <w:rsid w:val="00A40D6E"/>
    <w:rsid w:val="00A40DDA"/>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851"/>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7E6"/>
    <w:rsid w:val="00A45867"/>
    <w:rsid w:val="00A4586B"/>
    <w:rsid w:val="00A459F3"/>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2"/>
    <w:rsid w:val="00A50685"/>
    <w:rsid w:val="00A508AE"/>
    <w:rsid w:val="00A50903"/>
    <w:rsid w:val="00A50991"/>
    <w:rsid w:val="00A50AA4"/>
    <w:rsid w:val="00A50AFE"/>
    <w:rsid w:val="00A50B82"/>
    <w:rsid w:val="00A50BE4"/>
    <w:rsid w:val="00A50E0E"/>
    <w:rsid w:val="00A50EA2"/>
    <w:rsid w:val="00A50F69"/>
    <w:rsid w:val="00A510C4"/>
    <w:rsid w:val="00A5125A"/>
    <w:rsid w:val="00A5134B"/>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6C7"/>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8F4"/>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BC7"/>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829"/>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0AC"/>
    <w:rsid w:val="00A71126"/>
    <w:rsid w:val="00A7121E"/>
    <w:rsid w:val="00A712E9"/>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6B"/>
    <w:rsid w:val="00A740EE"/>
    <w:rsid w:val="00A7427C"/>
    <w:rsid w:val="00A7438B"/>
    <w:rsid w:val="00A7449E"/>
    <w:rsid w:val="00A745D5"/>
    <w:rsid w:val="00A746F1"/>
    <w:rsid w:val="00A74C56"/>
    <w:rsid w:val="00A74E7C"/>
    <w:rsid w:val="00A74E8C"/>
    <w:rsid w:val="00A74E97"/>
    <w:rsid w:val="00A74FA9"/>
    <w:rsid w:val="00A7504C"/>
    <w:rsid w:val="00A750FF"/>
    <w:rsid w:val="00A75267"/>
    <w:rsid w:val="00A752A8"/>
    <w:rsid w:val="00A752B2"/>
    <w:rsid w:val="00A75449"/>
    <w:rsid w:val="00A75663"/>
    <w:rsid w:val="00A758C8"/>
    <w:rsid w:val="00A75A21"/>
    <w:rsid w:val="00A75D82"/>
    <w:rsid w:val="00A75D8F"/>
    <w:rsid w:val="00A75F12"/>
    <w:rsid w:val="00A75F4D"/>
    <w:rsid w:val="00A760C1"/>
    <w:rsid w:val="00A76189"/>
    <w:rsid w:val="00A761C2"/>
    <w:rsid w:val="00A762C5"/>
    <w:rsid w:val="00A762F9"/>
    <w:rsid w:val="00A7665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3C"/>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AE1"/>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81"/>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4C91"/>
    <w:rsid w:val="00A850EF"/>
    <w:rsid w:val="00A85175"/>
    <w:rsid w:val="00A85204"/>
    <w:rsid w:val="00A85365"/>
    <w:rsid w:val="00A854A4"/>
    <w:rsid w:val="00A8560C"/>
    <w:rsid w:val="00A856C4"/>
    <w:rsid w:val="00A8588B"/>
    <w:rsid w:val="00A85A04"/>
    <w:rsid w:val="00A85BB6"/>
    <w:rsid w:val="00A85C13"/>
    <w:rsid w:val="00A8615F"/>
    <w:rsid w:val="00A862EC"/>
    <w:rsid w:val="00A866BE"/>
    <w:rsid w:val="00A867DF"/>
    <w:rsid w:val="00A86862"/>
    <w:rsid w:val="00A86864"/>
    <w:rsid w:val="00A86B7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2A1"/>
    <w:rsid w:val="00A922CD"/>
    <w:rsid w:val="00A924A4"/>
    <w:rsid w:val="00A927B4"/>
    <w:rsid w:val="00A92867"/>
    <w:rsid w:val="00A9291C"/>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4C9"/>
    <w:rsid w:val="00A955EA"/>
    <w:rsid w:val="00A959FE"/>
    <w:rsid w:val="00A95AF0"/>
    <w:rsid w:val="00A95F57"/>
    <w:rsid w:val="00A96116"/>
    <w:rsid w:val="00A96407"/>
    <w:rsid w:val="00A964E8"/>
    <w:rsid w:val="00A96591"/>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6C5"/>
    <w:rsid w:val="00A97797"/>
    <w:rsid w:val="00A97A7B"/>
    <w:rsid w:val="00A97C79"/>
    <w:rsid w:val="00A97C8B"/>
    <w:rsid w:val="00A97D0D"/>
    <w:rsid w:val="00A97EB5"/>
    <w:rsid w:val="00AA012A"/>
    <w:rsid w:val="00AA0160"/>
    <w:rsid w:val="00AA03A5"/>
    <w:rsid w:val="00AA0575"/>
    <w:rsid w:val="00AA06AF"/>
    <w:rsid w:val="00AA0A4C"/>
    <w:rsid w:val="00AA0B14"/>
    <w:rsid w:val="00AA0B19"/>
    <w:rsid w:val="00AA0CB1"/>
    <w:rsid w:val="00AA0CFC"/>
    <w:rsid w:val="00AA0D6D"/>
    <w:rsid w:val="00AA0E4F"/>
    <w:rsid w:val="00AA0E9F"/>
    <w:rsid w:val="00AA12A0"/>
    <w:rsid w:val="00AA1714"/>
    <w:rsid w:val="00AA18D8"/>
    <w:rsid w:val="00AA1AC0"/>
    <w:rsid w:val="00AA1AF4"/>
    <w:rsid w:val="00AA1B8F"/>
    <w:rsid w:val="00AA1D5E"/>
    <w:rsid w:val="00AA1EF1"/>
    <w:rsid w:val="00AA207D"/>
    <w:rsid w:val="00AA20C4"/>
    <w:rsid w:val="00AA2143"/>
    <w:rsid w:val="00AA22C0"/>
    <w:rsid w:val="00AA2732"/>
    <w:rsid w:val="00AA28F6"/>
    <w:rsid w:val="00AA29BF"/>
    <w:rsid w:val="00AA2E31"/>
    <w:rsid w:val="00AA2E34"/>
    <w:rsid w:val="00AA2FB8"/>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04"/>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73"/>
    <w:rsid w:val="00AA6BBC"/>
    <w:rsid w:val="00AA6F1F"/>
    <w:rsid w:val="00AA7004"/>
    <w:rsid w:val="00AA7053"/>
    <w:rsid w:val="00AA712E"/>
    <w:rsid w:val="00AA7322"/>
    <w:rsid w:val="00AA733B"/>
    <w:rsid w:val="00AA7409"/>
    <w:rsid w:val="00AA741A"/>
    <w:rsid w:val="00AA76E6"/>
    <w:rsid w:val="00AA7723"/>
    <w:rsid w:val="00AA77DE"/>
    <w:rsid w:val="00AB0126"/>
    <w:rsid w:val="00AB0600"/>
    <w:rsid w:val="00AB0831"/>
    <w:rsid w:val="00AB0ADA"/>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2"/>
    <w:rsid w:val="00AB3C77"/>
    <w:rsid w:val="00AB3CB0"/>
    <w:rsid w:val="00AB3DB8"/>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72"/>
    <w:rsid w:val="00AB62B9"/>
    <w:rsid w:val="00AB6350"/>
    <w:rsid w:val="00AB63C3"/>
    <w:rsid w:val="00AB6546"/>
    <w:rsid w:val="00AB693B"/>
    <w:rsid w:val="00AB69C2"/>
    <w:rsid w:val="00AB6A5D"/>
    <w:rsid w:val="00AB6F77"/>
    <w:rsid w:val="00AB7083"/>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AF6"/>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3D"/>
    <w:rsid w:val="00AC44B9"/>
    <w:rsid w:val="00AC48E9"/>
    <w:rsid w:val="00AC49EF"/>
    <w:rsid w:val="00AC4A92"/>
    <w:rsid w:val="00AC4B04"/>
    <w:rsid w:val="00AC4BBD"/>
    <w:rsid w:val="00AC4C5A"/>
    <w:rsid w:val="00AC4F0E"/>
    <w:rsid w:val="00AC4F13"/>
    <w:rsid w:val="00AC4F82"/>
    <w:rsid w:val="00AC5025"/>
    <w:rsid w:val="00AC5447"/>
    <w:rsid w:val="00AC5473"/>
    <w:rsid w:val="00AC5499"/>
    <w:rsid w:val="00AC549A"/>
    <w:rsid w:val="00AC550A"/>
    <w:rsid w:val="00AC56D0"/>
    <w:rsid w:val="00AC582E"/>
    <w:rsid w:val="00AC59F2"/>
    <w:rsid w:val="00AC5AC6"/>
    <w:rsid w:val="00AC5D59"/>
    <w:rsid w:val="00AC6138"/>
    <w:rsid w:val="00AC630C"/>
    <w:rsid w:val="00AC6813"/>
    <w:rsid w:val="00AC6C43"/>
    <w:rsid w:val="00AC6D0E"/>
    <w:rsid w:val="00AC6E2C"/>
    <w:rsid w:val="00AC6E5F"/>
    <w:rsid w:val="00AC6EA1"/>
    <w:rsid w:val="00AC6EB8"/>
    <w:rsid w:val="00AC7238"/>
    <w:rsid w:val="00AC728A"/>
    <w:rsid w:val="00AC76B5"/>
    <w:rsid w:val="00AC77C0"/>
    <w:rsid w:val="00AC7AB4"/>
    <w:rsid w:val="00AC7B96"/>
    <w:rsid w:val="00AC7D99"/>
    <w:rsid w:val="00AC7E42"/>
    <w:rsid w:val="00AC7EF9"/>
    <w:rsid w:val="00AC7F1A"/>
    <w:rsid w:val="00AD00B3"/>
    <w:rsid w:val="00AD0187"/>
    <w:rsid w:val="00AD0252"/>
    <w:rsid w:val="00AD02E3"/>
    <w:rsid w:val="00AD0394"/>
    <w:rsid w:val="00AD04F8"/>
    <w:rsid w:val="00AD0527"/>
    <w:rsid w:val="00AD0916"/>
    <w:rsid w:val="00AD0BCB"/>
    <w:rsid w:val="00AD0C51"/>
    <w:rsid w:val="00AD0D82"/>
    <w:rsid w:val="00AD0EFD"/>
    <w:rsid w:val="00AD1089"/>
    <w:rsid w:val="00AD154F"/>
    <w:rsid w:val="00AD16B2"/>
    <w:rsid w:val="00AD1718"/>
    <w:rsid w:val="00AD17C7"/>
    <w:rsid w:val="00AD189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938"/>
    <w:rsid w:val="00AD6AC5"/>
    <w:rsid w:val="00AD6BF0"/>
    <w:rsid w:val="00AD6D9F"/>
    <w:rsid w:val="00AD6E55"/>
    <w:rsid w:val="00AD6F41"/>
    <w:rsid w:val="00AD6F91"/>
    <w:rsid w:val="00AD7039"/>
    <w:rsid w:val="00AD7190"/>
    <w:rsid w:val="00AD7229"/>
    <w:rsid w:val="00AD733D"/>
    <w:rsid w:val="00AD73C1"/>
    <w:rsid w:val="00AD73F2"/>
    <w:rsid w:val="00AD7459"/>
    <w:rsid w:val="00AD7576"/>
    <w:rsid w:val="00AD7779"/>
    <w:rsid w:val="00AD7785"/>
    <w:rsid w:val="00AD77EF"/>
    <w:rsid w:val="00AD7809"/>
    <w:rsid w:val="00AD7910"/>
    <w:rsid w:val="00AD7DDD"/>
    <w:rsid w:val="00AE0812"/>
    <w:rsid w:val="00AE0818"/>
    <w:rsid w:val="00AE085E"/>
    <w:rsid w:val="00AE0891"/>
    <w:rsid w:val="00AE0A30"/>
    <w:rsid w:val="00AE0BB8"/>
    <w:rsid w:val="00AE0D70"/>
    <w:rsid w:val="00AE1094"/>
    <w:rsid w:val="00AE10CA"/>
    <w:rsid w:val="00AE1202"/>
    <w:rsid w:val="00AE1278"/>
    <w:rsid w:val="00AE1390"/>
    <w:rsid w:val="00AE13F4"/>
    <w:rsid w:val="00AE140C"/>
    <w:rsid w:val="00AE17FA"/>
    <w:rsid w:val="00AE1C00"/>
    <w:rsid w:val="00AE1D80"/>
    <w:rsid w:val="00AE1E23"/>
    <w:rsid w:val="00AE1E6D"/>
    <w:rsid w:val="00AE1FA3"/>
    <w:rsid w:val="00AE209B"/>
    <w:rsid w:val="00AE20C3"/>
    <w:rsid w:val="00AE20F4"/>
    <w:rsid w:val="00AE2174"/>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190"/>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677"/>
    <w:rsid w:val="00AF27D4"/>
    <w:rsid w:val="00AF27F9"/>
    <w:rsid w:val="00AF2BA6"/>
    <w:rsid w:val="00AF2D73"/>
    <w:rsid w:val="00AF2D7B"/>
    <w:rsid w:val="00AF30AD"/>
    <w:rsid w:val="00AF3151"/>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3A7"/>
    <w:rsid w:val="00AF557A"/>
    <w:rsid w:val="00AF563F"/>
    <w:rsid w:val="00AF58AC"/>
    <w:rsid w:val="00AF58EA"/>
    <w:rsid w:val="00AF599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6"/>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E1"/>
    <w:rsid w:val="00AF7FFD"/>
    <w:rsid w:val="00B002A7"/>
    <w:rsid w:val="00B002C7"/>
    <w:rsid w:val="00B003C0"/>
    <w:rsid w:val="00B007EB"/>
    <w:rsid w:val="00B00CA6"/>
    <w:rsid w:val="00B00CFC"/>
    <w:rsid w:val="00B00D5C"/>
    <w:rsid w:val="00B00D5F"/>
    <w:rsid w:val="00B010FD"/>
    <w:rsid w:val="00B01411"/>
    <w:rsid w:val="00B0158D"/>
    <w:rsid w:val="00B015F8"/>
    <w:rsid w:val="00B01652"/>
    <w:rsid w:val="00B01660"/>
    <w:rsid w:val="00B01890"/>
    <w:rsid w:val="00B018C1"/>
    <w:rsid w:val="00B01AF4"/>
    <w:rsid w:val="00B01AF7"/>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BBE"/>
    <w:rsid w:val="00B03ECB"/>
    <w:rsid w:val="00B03F9C"/>
    <w:rsid w:val="00B04064"/>
    <w:rsid w:val="00B042BC"/>
    <w:rsid w:val="00B0455E"/>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D1E"/>
    <w:rsid w:val="00B06DB2"/>
    <w:rsid w:val="00B06DED"/>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3E"/>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61E7"/>
    <w:rsid w:val="00B16261"/>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2CD"/>
    <w:rsid w:val="00B206F1"/>
    <w:rsid w:val="00B207CB"/>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25C"/>
    <w:rsid w:val="00B2244A"/>
    <w:rsid w:val="00B22451"/>
    <w:rsid w:val="00B22518"/>
    <w:rsid w:val="00B225A3"/>
    <w:rsid w:val="00B225C8"/>
    <w:rsid w:val="00B2260A"/>
    <w:rsid w:val="00B2267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6E5"/>
    <w:rsid w:val="00B24710"/>
    <w:rsid w:val="00B24817"/>
    <w:rsid w:val="00B24853"/>
    <w:rsid w:val="00B24A01"/>
    <w:rsid w:val="00B24CB0"/>
    <w:rsid w:val="00B24CB4"/>
    <w:rsid w:val="00B2511D"/>
    <w:rsid w:val="00B2512E"/>
    <w:rsid w:val="00B2527B"/>
    <w:rsid w:val="00B2527F"/>
    <w:rsid w:val="00B25455"/>
    <w:rsid w:val="00B25543"/>
    <w:rsid w:val="00B25612"/>
    <w:rsid w:val="00B25701"/>
    <w:rsid w:val="00B258AE"/>
    <w:rsid w:val="00B25B01"/>
    <w:rsid w:val="00B25C47"/>
    <w:rsid w:val="00B25E37"/>
    <w:rsid w:val="00B25ED3"/>
    <w:rsid w:val="00B25F7F"/>
    <w:rsid w:val="00B26207"/>
    <w:rsid w:val="00B263DE"/>
    <w:rsid w:val="00B26433"/>
    <w:rsid w:val="00B2672E"/>
    <w:rsid w:val="00B267FF"/>
    <w:rsid w:val="00B2696A"/>
    <w:rsid w:val="00B26986"/>
    <w:rsid w:val="00B26BEA"/>
    <w:rsid w:val="00B26C7E"/>
    <w:rsid w:val="00B26DBD"/>
    <w:rsid w:val="00B26EED"/>
    <w:rsid w:val="00B26EFF"/>
    <w:rsid w:val="00B27077"/>
    <w:rsid w:val="00B27255"/>
    <w:rsid w:val="00B2746C"/>
    <w:rsid w:val="00B27570"/>
    <w:rsid w:val="00B27692"/>
    <w:rsid w:val="00B27826"/>
    <w:rsid w:val="00B27935"/>
    <w:rsid w:val="00B27C61"/>
    <w:rsid w:val="00B27D3A"/>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090"/>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569"/>
    <w:rsid w:val="00B33672"/>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1"/>
    <w:rsid w:val="00B35A2A"/>
    <w:rsid w:val="00B35C78"/>
    <w:rsid w:val="00B35F2A"/>
    <w:rsid w:val="00B361B7"/>
    <w:rsid w:val="00B3629E"/>
    <w:rsid w:val="00B363C6"/>
    <w:rsid w:val="00B364AF"/>
    <w:rsid w:val="00B364C3"/>
    <w:rsid w:val="00B36503"/>
    <w:rsid w:val="00B36519"/>
    <w:rsid w:val="00B36810"/>
    <w:rsid w:val="00B368B7"/>
    <w:rsid w:val="00B36CAE"/>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B10"/>
    <w:rsid w:val="00B37CE3"/>
    <w:rsid w:val="00B37DCF"/>
    <w:rsid w:val="00B37F2B"/>
    <w:rsid w:val="00B37FC2"/>
    <w:rsid w:val="00B400FB"/>
    <w:rsid w:val="00B401C3"/>
    <w:rsid w:val="00B4065C"/>
    <w:rsid w:val="00B40660"/>
    <w:rsid w:val="00B40831"/>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638"/>
    <w:rsid w:val="00B437CD"/>
    <w:rsid w:val="00B43968"/>
    <w:rsid w:val="00B43AA5"/>
    <w:rsid w:val="00B43AAB"/>
    <w:rsid w:val="00B43EF5"/>
    <w:rsid w:val="00B43F24"/>
    <w:rsid w:val="00B44303"/>
    <w:rsid w:val="00B444DE"/>
    <w:rsid w:val="00B444DF"/>
    <w:rsid w:val="00B44746"/>
    <w:rsid w:val="00B44754"/>
    <w:rsid w:val="00B44957"/>
    <w:rsid w:val="00B4497E"/>
    <w:rsid w:val="00B44982"/>
    <w:rsid w:val="00B44994"/>
    <w:rsid w:val="00B44A52"/>
    <w:rsid w:val="00B44A7B"/>
    <w:rsid w:val="00B44B6E"/>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5F3A"/>
    <w:rsid w:val="00B45F72"/>
    <w:rsid w:val="00B46118"/>
    <w:rsid w:val="00B4617B"/>
    <w:rsid w:val="00B462E7"/>
    <w:rsid w:val="00B4653F"/>
    <w:rsid w:val="00B46849"/>
    <w:rsid w:val="00B4686C"/>
    <w:rsid w:val="00B46918"/>
    <w:rsid w:val="00B46A72"/>
    <w:rsid w:val="00B46BEB"/>
    <w:rsid w:val="00B46C05"/>
    <w:rsid w:val="00B46C32"/>
    <w:rsid w:val="00B46DBD"/>
    <w:rsid w:val="00B46EF2"/>
    <w:rsid w:val="00B46F22"/>
    <w:rsid w:val="00B46FE3"/>
    <w:rsid w:val="00B47037"/>
    <w:rsid w:val="00B470C0"/>
    <w:rsid w:val="00B4717D"/>
    <w:rsid w:val="00B47354"/>
    <w:rsid w:val="00B4747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C5E"/>
    <w:rsid w:val="00B52FA7"/>
    <w:rsid w:val="00B52FC2"/>
    <w:rsid w:val="00B53113"/>
    <w:rsid w:val="00B5313C"/>
    <w:rsid w:val="00B53149"/>
    <w:rsid w:val="00B5327B"/>
    <w:rsid w:val="00B53320"/>
    <w:rsid w:val="00B53352"/>
    <w:rsid w:val="00B533C5"/>
    <w:rsid w:val="00B53644"/>
    <w:rsid w:val="00B53675"/>
    <w:rsid w:val="00B5370A"/>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C6A"/>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9EF"/>
    <w:rsid w:val="00B57A9B"/>
    <w:rsid w:val="00B57CEF"/>
    <w:rsid w:val="00B57F7D"/>
    <w:rsid w:val="00B601AD"/>
    <w:rsid w:val="00B60322"/>
    <w:rsid w:val="00B604BE"/>
    <w:rsid w:val="00B6055F"/>
    <w:rsid w:val="00B606BF"/>
    <w:rsid w:val="00B6081F"/>
    <w:rsid w:val="00B609A6"/>
    <w:rsid w:val="00B60CC3"/>
    <w:rsid w:val="00B60D0A"/>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36"/>
    <w:rsid w:val="00B626AC"/>
    <w:rsid w:val="00B62AB9"/>
    <w:rsid w:val="00B62D3A"/>
    <w:rsid w:val="00B62EDB"/>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95"/>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E7D"/>
    <w:rsid w:val="00B70F20"/>
    <w:rsid w:val="00B7108B"/>
    <w:rsid w:val="00B712F3"/>
    <w:rsid w:val="00B71414"/>
    <w:rsid w:val="00B71623"/>
    <w:rsid w:val="00B7181A"/>
    <w:rsid w:val="00B718D1"/>
    <w:rsid w:val="00B71A07"/>
    <w:rsid w:val="00B71B1F"/>
    <w:rsid w:val="00B71EFF"/>
    <w:rsid w:val="00B71F6F"/>
    <w:rsid w:val="00B71FE6"/>
    <w:rsid w:val="00B7215A"/>
    <w:rsid w:val="00B72397"/>
    <w:rsid w:val="00B724F4"/>
    <w:rsid w:val="00B72528"/>
    <w:rsid w:val="00B72595"/>
    <w:rsid w:val="00B726B0"/>
    <w:rsid w:val="00B727A5"/>
    <w:rsid w:val="00B72838"/>
    <w:rsid w:val="00B728A0"/>
    <w:rsid w:val="00B729FC"/>
    <w:rsid w:val="00B72CD4"/>
    <w:rsid w:val="00B73158"/>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06E"/>
    <w:rsid w:val="00B74129"/>
    <w:rsid w:val="00B74205"/>
    <w:rsid w:val="00B7422E"/>
    <w:rsid w:val="00B7446E"/>
    <w:rsid w:val="00B74483"/>
    <w:rsid w:val="00B7451F"/>
    <w:rsid w:val="00B7471C"/>
    <w:rsid w:val="00B74953"/>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7A"/>
    <w:rsid w:val="00B760ED"/>
    <w:rsid w:val="00B76118"/>
    <w:rsid w:val="00B764FD"/>
    <w:rsid w:val="00B7691B"/>
    <w:rsid w:val="00B7694D"/>
    <w:rsid w:val="00B7697F"/>
    <w:rsid w:val="00B76AD2"/>
    <w:rsid w:val="00B76C88"/>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803"/>
    <w:rsid w:val="00B81A90"/>
    <w:rsid w:val="00B81C13"/>
    <w:rsid w:val="00B81C55"/>
    <w:rsid w:val="00B82092"/>
    <w:rsid w:val="00B820EF"/>
    <w:rsid w:val="00B8225F"/>
    <w:rsid w:val="00B822CD"/>
    <w:rsid w:val="00B82331"/>
    <w:rsid w:val="00B82405"/>
    <w:rsid w:val="00B8274E"/>
    <w:rsid w:val="00B82879"/>
    <w:rsid w:val="00B828EB"/>
    <w:rsid w:val="00B829FB"/>
    <w:rsid w:val="00B82A27"/>
    <w:rsid w:val="00B82A2B"/>
    <w:rsid w:val="00B82A33"/>
    <w:rsid w:val="00B82D83"/>
    <w:rsid w:val="00B82DCD"/>
    <w:rsid w:val="00B82DE4"/>
    <w:rsid w:val="00B82E10"/>
    <w:rsid w:val="00B82E18"/>
    <w:rsid w:val="00B82E9C"/>
    <w:rsid w:val="00B8311F"/>
    <w:rsid w:val="00B83326"/>
    <w:rsid w:val="00B8368A"/>
    <w:rsid w:val="00B83898"/>
    <w:rsid w:val="00B83A1D"/>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8F"/>
    <w:rsid w:val="00B852A3"/>
    <w:rsid w:val="00B8545C"/>
    <w:rsid w:val="00B85490"/>
    <w:rsid w:val="00B85816"/>
    <w:rsid w:val="00B858D5"/>
    <w:rsid w:val="00B8590E"/>
    <w:rsid w:val="00B85C64"/>
    <w:rsid w:val="00B85E82"/>
    <w:rsid w:val="00B86005"/>
    <w:rsid w:val="00B86100"/>
    <w:rsid w:val="00B8617F"/>
    <w:rsid w:val="00B86686"/>
    <w:rsid w:val="00B867CC"/>
    <w:rsid w:val="00B869BF"/>
    <w:rsid w:val="00B86B12"/>
    <w:rsid w:val="00B86F93"/>
    <w:rsid w:val="00B8736F"/>
    <w:rsid w:val="00B874DB"/>
    <w:rsid w:val="00B875ED"/>
    <w:rsid w:val="00B87665"/>
    <w:rsid w:val="00B87783"/>
    <w:rsid w:val="00B87883"/>
    <w:rsid w:val="00B87951"/>
    <w:rsid w:val="00B87A39"/>
    <w:rsid w:val="00B87ADC"/>
    <w:rsid w:val="00B87E80"/>
    <w:rsid w:val="00B87F9E"/>
    <w:rsid w:val="00B90107"/>
    <w:rsid w:val="00B901FF"/>
    <w:rsid w:val="00B90370"/>
    <w:rsid w:val="00B903E1"/>
    <w:rsid w:val="00B90523"/>
    <w:rsid w:val="00B9070C"/>
    <w:rsid w:val="00B90785"/>
    <w:rsid w:val="00B907B2"/>
    <w:rsid w:val="00B9090F"/>
    <w:rsid w:val="00B90926"/>
    <w:rsid w:val="00B90AEB"/>
    <w:rsid w:val="00B90B56"/>
    <w:rsid w:val="00B90FA1"/>
    <w:rsid w:val="00B91230"/>
    <w:rsid w:val="00B91233"/>
    <w:rsid w:val="00B916AB"/>
    <w:rsid w:val="00B917FF"/>
    <w:rsid w:val="00B91A8E"/>
    <w:rsid w:val="00B91C4B"/>
    <w:rsid w:val="00B91EEE"/>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DD"/>
    <w:rsid w:val="00B9393F"/>
    <w:rsid w:val="00B9399C"/>
    <w:rsid w:val="00B93A9E"/>
    <w:rsid w:val="00B93C1B"/>
    <w:rsid w:val="00B93D3D"/>
    <w:rsid w:val="00B93DF3"/>
    <w:rsid w:val="00B943D8"/>
    <w:rsid w:val="00B94460"/>
    <w:rsid w:val="00B94736"/>
    <w:rsid w:val="00B948BA"/>
    <w:rsid w:val="00B94A1F"/>
    <w:rsid w:val="00B94D2D"/>
    <w:rsid w:val="00B94D3F"/>
    <w:rsid w:val="00B94E5C"/>
    <w:rsid w:val="00B94EF1"/>
    <w:rsid w:val="00B94F80"/>
    <w:rsid w:val="00B94FCE"/>
    <w:rsid w:val="00B951C6"/>
    <w:rsid w:val="00B952B3"/>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1C3"/>
    <w:rsid w:val="00BA2572"/>
    <w:rsid w:val="00BA2624"/>
    <w:rsid w:val="00BA296A"/>
    <w:rsid w:val="00BA29D8"/>
    <w:rsid w:val="00BA2AC7"/>
    <w:rsid w:val="00BA2BC0"/>
    <w:rsid w:val="00BA2CB8"/>
    <w:rsid w:val="00BA2EC2"/>
    <w:rsid w:val="00BA3031"/>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EB"/>
    <w:rsid w:val="00BA6733"/>
    <w:rsid w:val="00BA67DE"/>
    <w:rsid w:val="00BA69A4"/>
    <w:rsid w:val="00BA6A9A"/>
    <w:rsid w:val="00BA6C25"/>
    <w:rsid w:val="00BA73D6"/>
    <w:rsid w:val="00BA7455"/>
    <w:rsid w:val="00BA746F"/>
    <w:rsid w:val="00BA75BB"/>
    <w:rsid w:val="00BA7885"/>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6C3"/>
    <w:rsid w:val="00BB279B"/>
    <w:rsid w:val="00BB2A41"/>
    <w:rsid w:val="00BB2B3C"/>
    <w:rsid w:val="00BB2D13"/>
    <w:rsid w:val="00BB2FF6"/>
    <w:rsid w:val="00BB3001"/>
    <w:rsid w:val="00BB3280"/>
    <w:rsid w:val="00BB3714"/>
    <w:rsid w:val="00BB3ECC"/>
    <w:rsid w:val="00BB3F8C"/>
    <w:rsid w:val="00BB4173"/>
    <w:rsid w:val="00BB421D"/>
    <w:rsid w:val="00BB44BA"/>
    <w:rsid w:val="00BB44DD"/>
    <w:rsid w:val="00BB4644"/>
    <w:rsid w:val="00BB46D2"/>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7010"/>
    <w:rsid w:val="00BB7124"/>
    <w:rsid w:val="00BB721A"/>
    <w:rsid w:val="00BB725F"/>
    <w:rsid w:val="00BB7266"/>
    <w:rsid w:val="00BB72CB"/>
    <w:rsid w:val="00BB72F5"/>
    <w:rsid w:val="00BB74F8"/>
    <w:rsid w:val="00BB753C"/>
    <w:rsid w:val="00BB7727"/>
    <w:rsid w:val="00BB774B"/>
    <w:rsid w:val="00BB776E"/>
    <w:rsid w:val="00BB7964"/>
    <w:rsid w:val="00BB796D"/>
    <w:rsid w:val="00BB7C75"/>
    <w:rsid w:val="00BB7D82"/>
    <w:rsid w:val="00BB7D96"/>
    <w:rsid w:val="00BC0424"/>
    <w:rsid w:val="00BC070D"/>
    <w:rsid w:val="00BC0806"/>
    <w:rsid w:val="00BC0855"/>
    <w:rsid w:val="00BC08BA"/>
    <w:rsid w:val="00BC08D3"/>
    <w:rsid w:val="00BC0980"/>
    <w:rsid w:val="00BC0AC5"/>
    <w:rsid w:val="00BC0B8E"/>
    <w:rsid w:val="00BC0C1B"/>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8B"/>
    <w:rsid w:val="00BC41AC"/>
    <w:rsid w:val="00BC4371"/>
    <w:rsid w:val="00BC4431"/>
    <w:rsid w:val="00BC454F"/>
    <w:rsid w:val="00BC4712"/>
    <w:rsid w:val="00BC49C6"/>
    <w:rsid w:val="00BC4A49"/>
    <w:rsid w:val="00BC4AE7"/>
    <w:rsid w:val="00BC4D6E"/>
    <w:rsid w:val="00BC4E03"/>
    <w:rsid w:val="00BC4F34"/>
    <w:rsid w:val="00BC50BF"/>
    <w:rsid w:val="00BC5469"/>
    <w:rsid w:val="00BC5591"/>
    <w:rsid w:val="00BC56AE"/>
    <w:rsid w:val="00BC57D6"/>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1FA"/>
    <w:rsid w:val="00BC72D9"/>
    <w:rsid w:val="00BC75FF"/>
    <w:rsid w:val="00BC7640"/>
    <w:rsid w:val="00BC7686"/>
    <w:rsid w:val="00BC7807"/>
    <w:rsid w:val="00BC7A9B"/>
    <w:rsid w:val="00BC7B76"/>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636"/>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51"/>
    <w:rsid w:val="00BD2CF9"/>
    <w:rsid w:val="00BD2DB9"/>
    <w:rsid w:val="00BD325E"/>
    <w:rsid w:val="00BD335C"/>
    <w:rsid w:val="00BD343E"/>
    <w:rsid w:val="00BD3465"/>
    <w:rsid w:val="00BD3491"/>
    <w:rsid w:val="00BD3C80"/>
    <w:rsid w:val="00BD3E58"/>
    <w:rsid w:val="00BD4062"/>
    <w:rsid w:val="00BD40AB"/>
    <w:rsid w:val="00BD4491"/>
    <w:rsid w:val="00BD46EE"/>
    <w:rsid w:val="00BD475D"/>
    <w:rsid w:val="00BD4A5B"/>
    <w:rsid w:val="00BD4DF1"/>
    <w:rsid w:val="00BD54B0"/>
    <w:rsid w:val="00BD54DA"/>
    <w:rsid w:val="00BD557C"/>
    <w:rsid w:val="00BD57EC"/>
    <w:rsid w:val="00BD5859"/>
    <w:rsid w:val="00BD5910"/>
    <w:rsid w:val="00BD59F8"/>
    <w:rsid w:val="00BD5C3E"/>
    <w:rsid w:val="00BD5CC4"/>
    <w:rsid w:val="00BD5D1E"/>
    <w:rsid w:val="00BD5D97"/>
    <w:rsid w:val="00BD5DED"/>
    <w:rsid w:val="00BD5F5C"/>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9C"/>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5B"/>
    <w:rsid w:val="00BE04BF"/>
    <w:rsid w:val="00BE055B"/>
    <w:rsid w:val="00BE0560"/>
    <w:rsid w:val="00BE0AFE"/>
    <w:rsid w:val="00BE0B02"/>
    <w:rsid w:val="00BE0C63"/>
    <w:rsid w:val="00BE0CD4"/>
    <w:rsid w:val="00BE0FA2"/>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46B"/>
    <w:rsid w:val="00BE4482"/>
    <w:rsid w:val="00BE453A"/>
    <w:rsid w:val="00BE45E5"/>
    <w:rsid w:val="00BE4679"/>
    <w:rsid w:val="00BE4A42"/>
    <w:rsid w:val="00BE4BB8"/>
    <w:rsid w:val="00BE4BC0"/>
    <w:rsid w:val="00BE4DA9"/>
    <w:rsid w:val="00BE4DFC"/>
    <w:rsid w:val="00BE4E6C"/>
    <w:rsid w:val="00BE5068"/>
    <w:rsid w:val="00BE50C0"/>
    <w:rsid w:val="00BE50D8"/>
    <w:rsid w:val="00BE53DE"/>
    <w:rsid w:val="00BE54B3"/>
    <w:rsid w:val="00BE556E"/>
    <w:rsid w:val="00BE56E8"/>
    <w:rsid w:val="00BE579E"/>
    <w:rsid w:val="00BE58B3"/>
    <w:rsid w:val="00BE5B0F"/>
    <w:rsid w:val="00BE5C07"/>
    <w:rsid w:val="00BE5C58"/>
    <w:rsid w:val="00BE5CEA"/>
    <w:rsid w:val="00BE5E4D"/>
    <w:rsid w:val="00BE6295"/>
    <w:rsid w:val="00BE650A"/>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6ED"/>
    <w:rsid w:val="00BE77B2"/>
    <w:rsid w:val="00BE7878"/>
    <w:rsid w:val="00BE7915"/>
    <w:rsid w:val="00BE7A84"/>
    <w:rsid w:val="00BE7BD7"/>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0E"/>
    <w:rsid w:val="00BF3B5D"/>
    <w:rsid w:val="00BF3C7A"/>
    <w:rsid w:val="00BF401C"/>
    <w:rsid w:val="00BF413C"/>
    <w:rsid w:val="00BF42C2"/>
    <w:rsid w:val="00BF448D"/>
    <w:rsid w:val="00BF4672"/>
    <w:rsid w:val="00BF4891"/>
    <w:rsid w:val="00BF4898"/>
    <w:rsid w:val="00BF4A26"/>
    <w:rsid w:val="00BF4B4F"/>
    <w:rsid w:val="00BF4C46"/>
    <w:rsid w:val="00BF4ECD"/>
    <w:rsid w:val="00BF4ED1"/>
    <w:rsid w:val="00BF4EFD"/>
    <w:rsid w:val="00BF5131"/>
    <w:rsid w:val="00BF52A6"/>
    <w:rsid w:val="00BF533B"/>
    <w:rsid w:val="00BF5418"/>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89D"/>
    <w:rsid w:val="00C01E0F"/>
    <w:rsid w:val="00C02180"/>
    <w:rsid w:val="00C02184"/>
    <w:rsid w:val="00C021D1"/>
    <w:rsid w:val="00C0221E"/>
    <w:rsid w:val="00C0236E"/>
    <w:rsid w:val="00C025E6"/>
    <w:rsid w:val="00C027D7"/>
    <w:rsid w:val="00C02C03"/>
    <w:rsid w:val="00C02CEB"/>
    <w:rsid w:val="00C02DAC"/>
    <w:rsid w:val="00C02FD8"/>
    <w:rsid w:val="00C032E1"/>
    <w:rsid w:val="00C0337B"/>
    <w:rsid w:val="00C03420"/>
    <w:rsid w:val="00C038FD"/>
    <w:rsid w:val="00C039F5"/>
    <w:rsid w:val="00C03F4A"/>
    <w:rsid w:val="00C040D1"/>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CCE"/>
    <w:rsid w:val="00C06D73"/>
    <w:rsid w:val="00C06DB0"/>
    <w:rsid w:val="00C06ED4"/>
    <w:rsid w:val="00C06F3E"/>
    <w:rsid w:val="00C0707A"/>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6EE"/>
    <w:rsid w:val="00C1087B"/>
    <w:rsid w:val="00C109E0"/>
    <w:rsid w:val="00C10E7C"/>
    <w:rsid w:val="00C10F33"/>
    <w:rsid w:val="00C11351"/>
    <w:rsid w:val="00C11539"/>
    <w:rsid w:val="00C11541"/>
    <w:rsid w:val="00C1154E"/>
    <w:rsid w:val="00C11727"/>
    <w:rsid w:val="00C11BDC"/>
    <w:rsid w:val="00C11C22"/>
    <w:rsid w:val="00C11D2A"/>
    <w:rsid w:val="00C11F46"/>
    <w:rsid w:val="00C11FFD"/>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49E"/>
    <w:rsid w:val="00C135C0"/>
    <w:rsid w:val="00C135F6"/>
    <w:rsid w:val="00C1366E"/>
    <w:rsid w:val="00C13724"/>
    <w:rsid w:val="00C1399F"/>
    <w:rsid w:val="00C139C3"/>
    <w:rsid w:val="00C13A25"/>
    <w:rsid w:val="00C13A84"/>
    <w:rsid w:val="00C13A98"/>
    <w:rsid w:val="00C13AD0"/>
    <w:rsid w:val="00C13BDE"/>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DBF"/>
    <w:rsid w:val="00C14E17"/>
    <w:rsid w:val="00C14EEB"/>
    <w:rsid w:val="00C15080"/>
    <w:rsid w:val="00C150CB"/>
    <w:rsid w:val="00C151E1"/>
    <w:rsid w:val="00C15279"/>
    <w:rsid w:val="00C153B0"/>
    <w:rsid w:val="00C15469"/>
    <w:rsid w:val="00C15740"/>
    <w:rsid w:val="00C158BB"/>
    <w:rsid w:val="00C15BB0"/>
    <w:rsid w:val="00C15BEF"/>
    <w:rsid w:val="00C15EE8"/>
    <w:rsid w:val="00C16336"/>
    <w:rsid w:val="00C16423"/>
    <w:rsid w:val="00C1662C"/>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AB5"/>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BFF"/>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E2E"/>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463"/>
    <w:rsid w:val="00C25527"/>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C84"/>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098"/>
    <w:rsid w:val="00C303AE"/>
    <w:rsid w:val="00C303FD"/>
    <w:rsid w:val="00C3062F"/>
    <w:rsid w:val="00C306D9"/>
    <w:rsid w:val="00C3077C"/>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095"/>
    <w:rsid w:val="00C32192"/>
    <w:rsid w:val="00C32304"/>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4C"/>
    <w:rsid w:val="00C33E6C"/>
    <w:rsid w:val="00C33F0B"/>
    <w:rsid w:val="00C33F5C"/>
    <w:rsid w:val="00C3407A"/>
    <w:rsid w:val="00C340A7"/>
    <w:rsid w:val="00C340E5"/>
    <w:rsid w:val="00C34104"/>
    <w:rsid w:val="00C34633"/>
    <w:rsid w:val="00C346A6"/>
    <w:rsid w:val="00C346BD"/>
    <w:rsid w:val="00C346E2"/>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940"/>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0F94"/>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328"/>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5D9"/>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35"/>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1E"/>
    <w:rsid w:val="00C523C6"/>
    <w:rsid w:val="00C524CA"/>
    <w:rsid w:val="00C52699"/>
    <w:rsid w:val="00C528EC"/>
    <w:rsid w:val="00C52ABB"/>
    <w:rsid w:val="00C52B9D"/>
    <w:rsid w:val="00C52C4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652"/>
    <w:rsid w:val="00C5478C"/>
    <w:rsid w:val="00C54915"/>
    <w:rsid w:val="00C549C5"/>
    <w:rsid w:val="00C54BCF"/>
    <w:rsid w:val="00C54C24"/>
    <w:rsid w:val="00C54F68"/>
    <w:rsid w:val="00C55126"/>
    <w:rsid w:val="00C55339"/>
    <w:rsid w:val="00C55470"/>
    <w:rsid w:val="00C554D0"/>
    <w:rsid w:val="00C555D8"/>
    <w:rsid w:val="00C5579D"/>
    <w:rsid w:val="00C557C1"/>
    <w:rsid w:val="00C55860"/>
    <w:rsid w:val="00C559D7"/>
    <w:rsid w:val="00C55A1A"/>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8CF"/>
    <w:rsid w:val="00C57A8C"/>
    <w:rsid w:val="00C57ACB"/>
    <w:rsid w:val="00C57CAB"/>
    <w:rsid w:val="00C600F0"/>
    <w:rsid w:val="00C6060C"/>
    <w:rsid w:val="00C6077B"/>
    <w:rsid w:val="00C6082A"/>
    <w:rsid w:val="00C60924"/>
    <w:rsid w:val="00C60984"/>
    <w:rsid w:val="00C60D0D"/>
    <w:rsid w:val="00C60E6F"/>
    <w:rsid w:val="00C60E89"/>
    <w:rsid w:val="00C60FBE"/>
    <w:rsid w:val="00C610F5"/>
    <w:rsid w:val="00C61299"/>
    <w:rsid w:val="00C614C4"/>
    <w:rsid w:val="00C6154A"/>
    <w:rsid w:val="00C61911"/>
    <w:rsid w:val="00C619D1"/>
    <w:rsid w:val="00C61A71"/>
    <w:rsid w:val="00C61E98"/>
    <w:rsid w:val="00C61F90"/>
    <w:rsid w:val="00C62003"/>
    <w:rsid w:val="00C6213E"/>
    <w:rsid w:val="00C6225F"/>
    <w:rsid w:val="00C62321"/>
    <w:rsid w:val="00C623A4"/>
    <w:rsid w:val="00C62581"/>
    <w:rsid w:val="00C62634"/>
    <w:rsid w:val="00C62655"/>
    <w:rsid w:val="00C62699"/>
    <w:rsid w:val="00C62753"/>
    <w:rsid w:val="00C628B7"/>
    <w:rsid w:val="00C62A64"/>
    <w:rsid w:val="00C62B33"/>
    <w:rsid w:val="00C62CD5"/>
    <w:rsid w:val="00C62EEE"/>
    <w:rsid w:val="00C62EF8"/>
    <w:rsid w:val="00C62FA4"/>
    <w:rsid w:val="00C630AE"/>
    <w:rsid w:val="00C632B5"/>
    <w:rsid w:val="00C63694"/>
    <w:rsid w:val="00C63770"/>
    <w:rsid w:val="00C63A34"/>
    <w:rsid w:val="00C63A96"/>
    <w:rsid w:val="00C63B80"/>
    <w:rsid w:val="00C63E1B"/>
    <w:rsid w:val="00C64265"/>
    <w:rsid w:val="00C64370"/>
    <w:rsid w:val="00C64477"/>
    <w:rsid w:val="00C645A3"/>
    <w:rsid w:val="00C649F4"/>
    <w:rsid w:val="00C64B89"/>
    <w:rsid w:val="00C64BAC"/>
    <w:rsid w:val="00C64CF1"/>
    <w:rsid w:val="00C64D9D"/>
    <w:rsid w:val="00C64DF6"/>
    <w:rsid w:val="00C64FDD"/>
    <w:rsid w:val="00C6522A"/>
    <w:rsid w:val="00C655A0"/>
    <w:rsid w:val="00C656FA"/>
    <w:rsid w:val="00C659A7"/>
    <w:rsid w:val="00C65E59"/>
    <w:rsid w:val="00C660BE"/>
    <w:rsid w:val="00C6619C"/>
    <w:rsid w:val="00C66226"/>
    <w:rsid w:val="00C66231"/>
    <w:rsid w:val="00C662E4"/>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46"/>
    <w:rsid w:val="00C67997"/>
    <w:rsid w:val="00C67B31"/>
    <w:rsid w:val="00C67F54"/>
    <w:rsid w:val="00C70035"/>
    <w:rsid w:val="00C70432"/>
    <w:rsid w:val="00C705A8"/>
    <w:rsid w:val="00C707FF"/>
    <w:rsid w:val="00C709C8"/>
    <w:rsid w:val="00C70A5F"/>
    <w:rsid w:val="00C70BA7"/>
    <w:rsid w:val="00C70D13"/>
    <w:rsid w:val="00C70E5F"/>
    <w:rsid w:val="00C70E6B"/>
    <w:rsid w:val="00C70E79"/>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0C0"/>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D17"/>
    <w:rsid w:val="00C80E56"/>
    <w:rsid w:val="00C810F4"/>
    <w:rsid w:val="00C8122A"/>
    <w:rsid w:val="00C81258"/>
    <w:rsid w:val="00C817FF"/>
    <w:rsid w:val="00C81955"/>
    <w:rsid w:val="00C819B2"/>
    <w:rsid w:val="00C81AEA"/>
    <w:rsid w:val="00C81B64"/>
    <w:rsid w:val="00C81BA7"/>
    <w:rsid w:val="00C81C2D"/>
    <w:rsid w:val="00C81EAE"/>
    <w:rsid w:val="00C8229C"/>
    <w:rsid w:val="00C82603"/>
    <w:rsid w:val="00C8271D"/>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1FE"/>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5DB"/>
    <w:rsid w:val="00C86639"/>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98A"/>
    <w:rsid w:val="00C95B58"/>
    <w:rsid w:val="00C95F7C"/>
    <w:rsid w:val="00C960BE"/>
    <w:rsid w:val="00C96132"/>
    <w:rsid w:val="00C963E2"/>
    <w:rsid w:val="00C96624"/>
    <w:rsid w:val="00C9663A"/>
    <w:rsid w:val="00C96666"/>
    <w:rsid w:val="00C9669F"/>
    <w:rsid w:val="00C9687A"/>
    <w:rsid w:val="00C968A0"/>
    <w:rsid w:val="00C968B0"/>
    <w:rsid w:val="00C96AB4"/>
    <w:rsid w:val="00C96C58"/>
    <w:rsid w:val="00C96DBB"/>
    <w:rsid w:val="00C96E20"/>
    <w:rsid w:val="00C96E92"/>
    <w:rsid w:val="00C96F01"/>
    <w:rsid w:val="00C9714D"/>
    <w:rsid w:val="00C973C4"/>
    <w:rsid w:val="00C97419"/>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87B"/>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B84"/>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0D6"/>
    <w:rsid w:val="00CB21C0"/>
    <w:rsid w:val="00CB21EB"/>
    <w:rsid w:val="00CB2357"/>
    <w:rsid w:val="00CB2389"/>
    <w:rsid w:val="00CB28C2"/>
    <w:rsid w:val="00CB28D9"/>
    <w:rsid w:val="00CB2ADF"/>
    <w:rsid w:val="00CB2B4B"/>
    <w:rsid w:val="00CB2BE9"/>
    <w:rsid w:val="00CB2C83"/>
    <w:rsid w:val="00CB2CCC"/>
    <w:rsid w:val="00CB2D4F"/>
    <w:rsid w:val="00CB2ED3"/>
    <w:rsid w:val="00CB2F87"/>
    <w:rsid w:val="00CB2FB9"/>
    <w:rsid w:val="00CB3135"/>
    <w:rsid w:val="00CB32DA"/>
    <w:rsid w:val="00CB3307"/>
    <w:rsid w:val="00CB33D7"/>
    <w:rsid w:val="00CB35EF"/>
    <w:rsid w:val="00CB3735"/>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E46"/>
    <w:rsid w:val="00CB7F83"/>
    <w:rsid w:val="00CB7FFC"/>
    <w:rsid w:val="00CC0068"/>
    <w:rsid w:val="00CC0675"/>
    <w:rsid w:val="00CC06F0"/>
    <w:rsid w:val="00CC06F2"/>
    <w:rsid w:val="00CC0D38"/>
    <w:rsid w:val="00CC0D71"/>
    <w:rsid w:val="00CC0D8A"/>
    <w:rsid w:val="00CC0E1C"/>
    <w:rsid w:val="00CC0F38"/>
    <w:rsid w:val="00CC11A2"/>
    <w:rsid w:val="00CC11E1"/>
    <w:rsid w:val="00CC1513"/>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2E2"/>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6B14"/>
    <w:rsid w:val="00CC716D"/>
    <w:rsid w:val="00CC723D"/>
    <w:rsid w:val="00CC72A2"/>
    <w:rsid w:val="00CC72BF"/>
    <w:rsid w:val="00CC76A3"/>
    <w:rsid w:val="00CC792F"/>
    <w:rsid w:val="00CC797C"/>
    <w:rsid w:val="00CC7A15"/>
    <w:rsid w:val="00CC7A1B"/>
    <w:rsid w:val="00CC7A23"/>
    <w:rsid w:val="00CC7B0A"/>
    <w:rsid w:val="00CC7D7E"/>
    <w:rsid w:val="00CC7E29"/>
    <w:rsid w:val="00CC7E3D"/>
    <w:rsid w:val="00CD026B"/>
    <w:rsid w:val="00CD03F2"/>
    <w:rsid w:val="00CD0468"/>
    <w:rsid w:val="00CD060D"/>
    <w:rsid w:val="00CD0658"/>
    <w:rsid w:val="00CD07C8"/>
    <w:rsid w:val="00CD0821"/>
    <w:rsid w:val="00CD08C1"/>
    <w:rsid w:val="00CD0918"/>
    <w:rsid w:val="00CD0919"/>
    <w:rsid w:val="00CD097C"/>
    <w:rsid w:val="00CD099C"/>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04E"/>
    <w:rsid w:val="00CE011A"/>
    <w:rsid w:val="00CE0330"/>
    <w:rsid w:val="00CE03FF"/>
    <w:rsid w:val="00CE0464"/>
    <w:rsid w:val="00CE0472"/>
    <w:rsid w:val="00CE0478"/>
    <w:rsid w:val="00CE04BD"/>
    <w:rsid w:val="00CE0550"/>
    <w:rsid w:val="00CE084A"/>
    <w:rsid w:val="00CE0D98"/>
    <w:rsid w:val="00CE0E55"/>
    <w:rsid w:val="00CE10B7"/>
    <w:rsid w:val="00CE10FA"/>
    <w:rsid w:val="00CE11D9"/>
    <w:rsid w:val="00CE11DC"/>
    <w:rsid w:val="00CE1224"/>
    <w:rsid w:val="00CE1237"/>
    <w:rsid w:val="00CE123C"/>
    <w:rsid w:val="00CE131E"/>
    <w:rsid w:val="00CE13C4"/>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29"/>
    <w:rsid w:val="00CE329E"/>
    <w:rsid w:val="00CE3457"/>
    <w:rsid w:val="00CE34DD"/>
    <w:rsid w:val="00CE3679"/>
    <w:rsid w:val="00CE3787"/>
    <w:rsid w:val="00CE38ED"/>
    <w:rsid w:val="00CE39D6"/>
    <w:rsid w:val="00CE3A40"/>
    <w:rsid w:val="00CE3CAA"/>
    <w:rsid w:val="00CE3F96"/>
    <w:rsid w:val="00CE414B"/>
    <w:rsid w:val="00CE41DA"/>
    <w:rsid w:val="00CE4384"/>
    <w:rsid w:val="00CE4596"/>
    <w:rsid w:val="00CE45A0"/>
    <w:rsid w:val="00CE4642"/>
    <w:rsid w:val="00CE46BE"/>
    <w:rsid w:val="00CE471B"/>
    <w:rsid w:val="00CE4933"/>
    <w:rsid w:val="00CE49C3"/>
    <w:rsid w:val="00CE4AF1"/>
    <w:rsid w:val="00CE4AF7"/>
    <w:rsid w:val="00CE4B91"/>
    <w:rsid w:val="00CE4BF1"/>
    <w:rsid w:val="00CE4E12"/>
    <w:rsid w:val="00CE4FAB"/>
    <w:rsid w:val="00CE5007"/>
    <w:rsid w:val="00CE5059"/>
    <w:rsid w:val="00CE50BF"/>
    <w:rsid w:val="00CE50D8"/>
    <w:rsid w:val="00CE5128"/>
    <w:rsid w:val="00CE5176"/>
    <w:rsid w:val="00CE5245"/>
    <w:rsid w:val="00CE54F5"/>
    <w:rsid w:val="00CE554F"/>
    <w:rsid w:val="00CE5684"/>
    <w:rsid w:val="00CE5A94"/>
    <w:rsid w:val="00CE5B59"/>
    <w:rsid w:val="00CE5B8E"/>
    <w:rsid w:val="00CE5C21"/>
    <w:rsid w:val="00CE5EFE"/>
    <w:rsid w:val="00CE5F6E"/>
    <w:rsid w:val="00CE5F81"/>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6"/>
    <w:rsid w:val="00CF0B7B"/>
    <w:rsid w:val="00CF0BE7"/>
    <w:rsid w:val="00CF0CF9"/>
    <w:rsid w:val="00CF0E3A"/>
    <w:rsid w:val="00CF0F24"/>
    <w:rsid w:val="00CF0F41"/>
    <w:rsid w:val="00CF1043"/>
    <w:rsid w:val="00CF1227"/>
    <w:rsid w:val="00CF122A"/>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B21"/>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2BD"/>
    <w:rsid w:val="00CF6421"/>
    <w:rsid w:val="00CF6440"/>
    <w:rsid w:val="00CF656F"/>
    <w:rsid w:val="00CF657C"/>
    <w:rsid w:val="00CF6960"/>
    <w:rsid w:val="00CF69DE"/>
    <w:rsid w:val="00CF6AE8"/>
    <w:rsid w:val="00CF6D26"/>
    <w:rsid w:val="00CF6F41"/>
    <w:rsid w:val="00CF7089"/>
    <w:rsid w:val="00CF71D4"/>
    <w:rsid w:val="00CF722D"/>
    <w:rsid w:val="00CF72B8"/>
    <w:rsid w:val="00CF73A8"/>
    <w:rsid w:val="00CF755E"/>
    <w:rsid w:val="00CF764E"/>
    <w:rsid w:val="00CF7675"/>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1E"/>
    <w:rsid w:val="00D01254"/>
    <w:rsid w:val="00D0125B"/>
    <w:rsid w:val="00D012E8"/>
    <w:rsid w:val="00D016AB"/>
    <w:rsid w:val="00D01996"/>
    <w:rsid w:val="00D01C11"/>
    <w:rsid w:val="00D01C23"/>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23"/>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921"/>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B5"/>
    <w:rsid w:val="00D06ED1"/>
    <w:rsid w:val="00D07039"/>
    <w:rsid w:val="00D0733B"/>
    <w:rsid w:val="00D0743F"/>
    <w:rsid w:val="00D0760D"/>
    <w:rsid w:val="00D0773B"/>
    <w:rsid w:val="00D077ED"/>
    <w:rsid w:val="00D078CE"/>
    <w:rsid w:val="00D078DA"/>
    <w:rsid w:val="00D079D1"/>
    <w:rsid w:val="00D079E0"/>
    <w:rsid w:val="00D07B4F"/>
    <w:rsid w:val="00D07D90"/>
    <w:rsid w:val="00D07E60"/>
    <w:rsid w:val="00D07EB8"/>
    <w:rsid w:val="00D10164"/>
    <w:rsid w:val="00D10216"/>
    <w:rsid w:val="00D10234"/>
    <w:rsid w:val="00D103CA"/>
    <w:rsid w:val="00D1042F"/>
    <w:rsid w:val="00D104E6"/>
    <w:rsid w:val="00D105E5"/>
    <w:rsid w:val="00D1066A"/>
    <w:rsid w:val="00D106F9"/>
    <w:rsid w:val="00D10748"/>
    <w:rsid w:val="00D1082F"/>
    <w:rsid w:val="00D10A3C"/>
    <w:rsid w:val="00D10B78"/>
    <w:rsid w:val="00D10D5C"/>
    <w:rsid w:val="00D10D87"/>
    <w:rsid w:val="00D1101A"/>
    <w:rsid w:val="00D1137F"/>
    <w:rsid w:val="00D1139C"/>
    <w:rsid w:val="00D11457"/>
    <w:rsid w:val="00D114E8"/>
    <w:rsid w:val="00D11521"/>
    <w:rsid w:val="00D115EA"/>
    <w:rsid w:val="00D1164B"/>
    <w:rsid w:val="00D117CB"/>
    <w:rsid w:val="00D118A8"/>
    <w:rsid w:val="00D11B19"/>
    <w:rsid w:val="00D11B26"/>
    <w:rsid w:val="00D11E61"/>
    <w:rsid w:val="00D11F46"/>
    <w:rsid w:val="00D1209C"/>
    <w:rsid w:val="00D121E8"/>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4A"/>
    <w:rsid w:val="00D150AD"/>
    <w:rsid w:val="00D150B5"/>
    <w:rsid w:val="00D150D9"/>
    <w:rsid w:val="00D15200"/>
    <w:rsid w:val="00D15422"/>
    <w:rsid w:val="00D15433"/>
    <w:rsid w:val="00D158B6"/>
    <w:rsid w:val="00D159CB"/>
    <w:rsid w:val="00D15C5F"/>
    <w:rsid w:val="00D15D1E"/>
    <w:rsid w:val="00D15D71"/>
    <w:rsid w:val="00D15DB9"/>
    <w:rsid w:val="00D15F5F"/>
    <w:rsid w:val="00D16067"/>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768"/>
    <w:rsid w:val="00D237BA"/>
    <w:rsid w:val="00D239D8"/>
    <w:rsid w:val="00D23BD2"/>
    <w:rsid w:val="00D23D50"/>
    <w:rsid w:val="00D24092"/>
    <w:rsid w:val="00D24258"/>
    <w:rsid w:val="00D24654"/>
    <w:rsid w:val="00D24658"/>
    <w:rsid w:val="00D24848"/>
    <w:rsid w:val="00D24C96"/>
    <w:rsid w:val="00D24CED"/>
    <w:rsid w:val="00D24DC2"/>
    <w:rsid w:val="00D25081"/>
    <w:rsid w:val="00D250C9"/>
    <w:rsid w:val="00D251BF"/>
    <w:rsid w:val="00D253A5"/>
    <w:rsid w:val="00D253D2"/>
    <w:rsid w:val="00D255FC"/>
    <w:rsid w:val="00D256FA"/>
    <w:rsid w:val="00D25798"/>
    <w:rsid w:val="00D25923"/>
    <w:rsid w:val="00D2598D"/>
    <w:rsid w:val="00D25B00"/>
    <w:rsid w:val="00D25B82"/>
    <w:rsid w:val="00D25C3E"/>
    <w:rsid w:val="00D25CA9"/>
    <w:rsid w:val="00D25D2F"/>
    <w:rsid w:val="00D25D58"/>
    <w:rsid w:val="00D25D5C"/>
    <w:rsid w:val="00D25E53"/>
    <w:rsid w:val="00D25EA0"/>
    <w:rsid w:val="00D2604C"/>
    <w:rsid w:val="00D260D5"/>
    <w:rsid w:val="00D26132"/>
    <w:rsid w:val="00D261FD"/>
    <w:rsid w:val="00D26295"/>
    <w:rsid w:val="00D2638F"/>
    <w:rsid w:val="00D26443"/>
    <w:rsid w:val="00D265A4"/>
    <w:rsid w:val="00D26A52"/>
    <w:rsid w:val="00D26A75"/>
    <w:rsid w:val="00D26A7B"/>
    <w:rsid w:val="00D26B94"/>
    <w:rsid w:val="00D26E05"/>
    <w:rsid w:val="00D26F14"/>
    <w:rsid w:val="00D271E8"/>
    <w:rsid w:val="00D272A3"/>
    <w:rsid w:val="00D27622"/>
    <w:rsid w:val="00D27660"/>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5E4"/>
    <w:rsid w:val="00D31831"/>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7DD"/>
    <w:rsid w:val="00D339D4"/>
    <w:rsid w:val="00D33A44"/>
    <w:rsid w:val="00D33D9D"/>
    <w:rsid w:val="00D33F23"/>
    <w:rsid w:val="00D33F3F"/>
    <w:rsid w:val="00D33F7E"/>
    <w:rsid w:val="00D34145"/>
    <w:rsid w:val="00D341DB"/>
    <w:rsid w:val="00D34248"/>
    <w:rsid w:val="00D342B3"/>
    <w:rsid w:val="00D34477"/>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37BE9"/>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05C"/>
    <w:rsid w:val="00D4115D"/>
    <w:rsid w:val="00D413A2"/>
    <w:rsid w:val="00D413D9"/>
    <w:rsid w:val="00D4147F"/>
    <w:rsid w:val="00D41487"/>
    <w:rsid w:val="00D414A6"/>
    <w:rsid w:val="00D41513"/>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DEC"/>
    <w:rsid w:val="00D42E3D"/>
    <w:rsid w:val="00D42EC4"/>
    <w:rsid w:val="00D43481"/>
    <w:rsid w:val="00D4371C"/>
    <w:rsid w:val="00D437ED"/>
    <w:rsid w:val="00D43CCF"/>
    <w:rsid w:val="00D43E4C"/>
    <w:rsid w:val="00D43E98"/>
    <w:rsid w:val="00D442AB"/>
    <w:rsid w:val="00D44307"/>
    <w:rsid w:val="00D443E4"/>
    <w:rsid w:val="00D446CA"/>
    <w:rsid w:val="00D44788"/>
    <w:rsid w:val="00D44897"/>
    <w:rsid w:val="00D448EA"/>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84"/>
    <w:rsid w:val="00D468C7"/>
    <w:rsid w:val="00D46A28"/>
    <w:rsid w:val="00D46A48"/>
    <w:rsid w:val="00D46A6D"/>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47DD3"/>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5CB"/>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8A1"/>
    <w:rsid w:val="00D60A65"/>
    <w:rsid w:val="00D60A66"/>
    <w:rsid w:val="00D60C98"/>
    <w:rsid w:val="00D60D84"/>
    <w:rsid w:val="00D60E5A"/>
    <w:rsid w:val="00D60ED9"/>
    <w:rsid w:val="00D613AB"/>
    <w:rsid w:val="00D615BD"/>
    <w:rsid w:val="00D61A0C"/>
    <w:rsid w:val="00D61A43"/>
    <w:rsid w:val="00D61AA1"/>
    <w:rsid w:val="00D61ADF"/>
    <w:rsid w:val="00D61B53"/>
    <w:rsid w:val="00D61C6A"/>
    <w:rsid w:val="00D61DA1"/>
    <w:rsid w:val="00D61E03"/>
    <w:rsid w:val="00D61E82"/>
    <w:rsid w:val="00D61FB9"/>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81"/>
    <w:rsid w:val="00D64BDB"/>
    <w:rsid w:val="00D64DA0"/>
    <w:rsid w:val="00D64DBF"/>
    <w:rsid w:val="00D64DFB"/>
    <w:rsid w:val="00D64E72"/>
    <w:rsid w:val="00D64EB6"/>
    <w:rsid w:val="00D64F8F"/>
    <w:rsid w:val="00D64FF1"/>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2C"/>
    <w:rsid w:val="00D728FD"/>
    <w:rsid w:val="00D72EE5"/>
    <w:rsid w:val="00D73186"/>
    <w:rsid w:val="00D731F8"/>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43F"/>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930"/>
    <w:rsid w:val="00D76A88"/>
    <w:rsid w:val="00D76AC8"/>
    <w:rsid w:val="00D76C8C"/>
    <w:rsid w:val="00D76DC2"/>
    <w:rsid w:val="00D7704B"/>
    <w:rsid w:val="00D7704D"/>
    <w:rsid w:val="00D7708E"/>
    <w:rsid w:val="00D770A9"/>
    <w:rsid w:val="00D77111"/>
    <w:rsid w:val="00D771F4"/>
    <w:rsid w:val="00D7767E"/>
    <w:rsid w:val="00D779C3"/>
    <w:rsid w:val="00D77A1D"/>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8A"/>
    <w:rsid w:val="00D80DC4"/>
    <w:rsid w:val="00D810EE"/>
    <w:rsid w:val="00D814D3"/>
    <w:rsid w:val="00D816B4"/>
    <w:rsid w:val="00D816DD"/>
    <w:rsid w:val="00D818F4"/>
    <w:rsid w:val="00D81990"/>
    <w:rsid w:val="00D81A1F"/>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D0B"/>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3B"/>
    <w:rsid w:val="00D86140"/>
    <w:rsid w:val="00D8616A"/>
    <w:rsid w:val="00D861B3"/>
    <w:rsid w:val="00D862B9"/>
    <w:rsid w:val="00D865E6"/>
    <w:rsid w:val="00D86661"/>
    <w:rsid w:val="00D867B2"/>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6BC"/>
    <w:rsid w:val="00D878E4"/>
    <w:rsid w:val="00D87A28"/>
    <w:rsid w:val="00D87E98"/>
    <w:rsid w:val="00D87EC0"/>
    <w:rsid w:val="00D9008D"/>
    <w:rsid w:val="00D90148"/>
    <w:rsid w:val="00D90195"/>
    <w:rsid w:val="00D90489"/>
    <w:rsid w:val="00D90598"/>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BD8"/>
    <w:rsid w:val="00D92C09"/>
    <w:rsid w:val="00D92F73"/>
    <w:rsid w:val="00D93095"/>
    <w:rsid w:val="00D93219"/>
    <w:rsid w:val="00D93453"/>
    <w:rsid w:val="00D934FC"/>
    <w:rsid w:val="00D9365C"/>
    <w:rsid w:val="00D93960"/>
    <w:rsid w:val="00D93A17"/>
    <w:rsid w:val="00D93CC0"/>
    <w:rsid w:val="00D93EEC"/>
    <w:rsid w:val="00D94237"/>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9FD"/>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839"/>
    <w:rsid w:val="00D979D4"/>
    <w:rsid w:val="00D97DFA"/>
    <w:rsid w:val="00DA009F"/>
    <w:rsid w:val="00DA02DE"/>
    <w:rsid w:val="00DA0539"/>
    <w:rsid w:val="00DA0559"/>
    <w:rsid w:val="00DA058B"/>
    <w:rsid w:val="00DA0616"/>
    <w:rsid w:val="00DA064D"/>
    <w:rsid w:val="00DA08DD"/>
    <w:rsid w:val="00DA0CD5"/>
    <w:rsid w:val="00DA0E9F"/>
    <w:rsid w:val="00DA0F62"/>
    <w:rsid w:val="00DA0FC6"/>
    <w:rsid w:val="00DA0FF4"/>
    <w:rsid w:val="00DA1127"/>
    <w:rsid w:val="00DA139D"/>
    <w:rsid w:val="00DA1633"/>
    <w:rsid w:val="00DA1784"/>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4F6"/>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2DE"/>
    <w:rsid w:val="00DA53B2"/>
    <w:rsid w:val="00DA5406"/>
    <w:rsid w:val="00DA571B"/>
    <w:rsid w:val="00DA597E"/>
    <w:rsid w:val="00DA5A32"/>
    <w:rsid w:val="00DA5A72"/>
    <w:rsid w:val="00DA5B37"/>
    <w:rsid w:val="00DA5BB4"/>
    <w:rsid w:val="00DA5BD9"/>
    <w:rsid w:val="00DA5DEF"/>
    <w:rsid w:val="00DA6090"/>
    <w:rsid w:val="00DA60DA"/>
    <w:rsid w:val="00DA6219"/>
    <w:rsid w:val="00DA6245"/>
    <w:rsid w:val="00DA63CB"/>
    <w:rsid w:val="00DA6703"/>
    <w:rsid w:val="00DA6733"/>
    <w:rsid w:val="00DA684A"/>
    <w:rsid w:val="00DA68D8"/>
    <w:rsid w:val="00DA6A52"/>
    <w:rsid w:val="00DA6B0B"/>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1F4"/>
    <w:rsid w:val="00DB029D"/>
    <w:rsid w:val="00DB0417"/>
    <w:rsid w:val="00DB044C"/>
    <w:rsid w:val="00DB046D"/>
    <w:rsid w:val="00DB04DB"/>
    <w:rsid w:val="00DB04FF"/>
    <w:rsid w:val="00DB0612"/>
    <w:rsid w:val="00DB0699"/>
    <w:rsid w:val="00DB0895"/>
    <w:rsid w:val="00DB08BA"/>
    <w:rsid w:val="00DB091E"/>
    <w:rsid w:val="00DB0BBE"/>
    <w:rsid w:val="00DB0CA6"/>
    <w:rsid w:val="00DB0DE5"/>
    <w:rsid w:val="00DB0E05"/>
    <w:rsid w:val="00DB0E9B"/>
    <w:rsid w:val="00DB0EE3"/>
    <w:rsid w:val="00DB10E9"/>
    <w:rsid w:val="00DB1215"/>
    <w:rsid w:val="00DB12B9"/>
    <w:rsid w:val="00DB14AA"/>
    <w:rsid w:val="00DB14FD"/>
    <w:rsid w:val="00DB15F2"/>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676"/>
    <w:rsid w:val="00DB3B6D"/>
    <w:rsid w:val="00DB3C4B"/>
    <w:rsid w:val="00DB3CF2"/>
    <w:rsid w:val="00DB3D3D"/>
    <w:rsid w:val="00DB3E7C"/>
    <w:rsid w:val="00DB3EBE"/>
    <w:rsid w:val="00DB4473"/>
    <w:rsid w:val="00DB4A48"/>
    <w:rsid w:val="00DB4B28"/>
    <w:rsid w:val="00DB4C0B"/>
    <w:rsid w:val="00DB4CCD"/>
    <w:rsid w:val="00DB4D93"/>
    <w:rsid w:val="00DB5109"/>
    <w:rsid w:val="00DB5245"/>
    <w:rsid w:val="00DB539A"/>
    <w:rsid w:val="00DB5583"/>
    <w:rsid w:val="00DB55E3"/>
    <w:rsid w:val="00DB5678"/>
    <w:rsid w:val="00DB5850"/>
    <w:rsid w:val="00DB5AF3"/>
    <w:rsid w:val="00DB5B7D"/>
    <w:rsid w:val="00DB5BA4"/>
    <w:rsid w:val="00DB5C9C"/>
    <w:rsid w:val="00DB6465"/>
    <w:rsid w:val="00DB64A7"/>
    <w:rsid w:val="00DB64C9"/>
    <w:rsid w:val="00DB66A2"/>
    <w:rsid w:val="00DB66F4"/>
    <w:rsid w:val="00DB67F0"/>
    <w:rsid w:val="00DB681D"/>
    <w:rsid w:val="00DB685A"/>
    <w:rsid w:val="00DB6C40"/>
    <w:rsid w:val="00DB6C5A"/>
    <w:rsid w:val="00DB6DF7"/>
    <w:rsid w:val="00DB6F99"/>
    <w:rsid w:val="00DB7101"/>
    <w:rsid w:val="00DB711A"/>
    <w:rsid w:val="00DB7160"/>
    <w:rsid w:val="00DB72DF"/>
    <w:rsid w:val="00DB78A1"/>
    <w:rsid w:val="00DB7B06"/>
    <w:rsid w:val="00DB7DA6"/>
    <w:rsid w:val="00DB7E76"/>
    <w:rsid w:val="00DB7F3C"/>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8FA"/>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45B"/>
    <w:rsid w:val="00DC35D4"/>
    <w:rsid w:val="00DC3741"/>
    <w:rsid w:val="00DC3755"/>
    <w:rsid w:val="00DC3761"/>
    <w:rsid w:val="00DC3A6A"/>
    <w:rsid w:val="00DC3AA9"/>
    <w:rsid w:val="00DC3C47"/>
    <w:rsid w:val="00DC3C49"/>
    <w:rsid w:val="00DC3D9F"/>
    <w:rsid w:val="00DC3DEA"/>
    <w:rsid w:val="00DC3DF2"/>
    <w:rsid w:val="00DC4037"/>
    <w:rsid w:val="00DC4169"/>
    <w:rsid w:val="00DC416F"/>
    <w:rsid w:val="00DC4319"/>
    <w:rsid w:val="00DC4479"/>
    <w:rsid w:val="00DC44CB"/>
    <w:rsid w:val="00DC46DD"/>
    <w:rsid w:val="00DC471D"/>
    <w:rsid w:val="00DC485D"/>
    <w:rsid w:val="00DC4A0C"/>
    <w:rsid w:val="00DC4A4E"/>
    <w:rsid w:val="00DC4B5F"/>
    <w:rsid w:val="00DC4B7C"/>
    <w:rsid w:val="00DC4DCC"/>
    <w:rsid w:val="00DC508B"/>
    <w:rsid w:val="00DC51DD"/>
    <w:rsid w:val="00DC52D6"/>
    <w:rsid w:val="00DC5416"/>
    <w:rsid w:val="00DC55F0"/>
    <w:rsid w:val="00DC55F4"/>
    <w:rsid w:val="00DC5A0C"/>
    <w:rsid w:val="00DC5ACC"/>
    <w:rsid w:val="00DC5B30"/>
    <w:rsid w:val="00DC5B48"/>
    <w:rsid w:val="00DC5D2B"/>
    <w:rsid w:val="00DC5DBF"/>
    <w:rsid w:val="00DC5E0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02"/>
    <w:rsid w:val="00DD09D7"/>
    <w:rsid w:val="00DD09E7"/>
    <w:rsid w:val="00DD0A14"/>
    <w:rsid w:val="00DD0C8B"/>
    <w:rsid w:val="00DD0C8C"/>
    <w:rsid w:val="00DD0DC3"/>
    <w:rsid w:val="00DD0DCB"/>
    <w:rsid w:val="00DD0F5B"/>
    <w:rsid w:val="00DD0F9B"/>
    <w:rsid w:val="00DD1039"/>
    <w:rsid w:val="00DD11F2"/>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172"/>
    <w:rsid w:val="00DD3365"/>
    <w:rsid w:val="00DD3473"/>
    <w:rsid w:val="00DD348D"/>
    <w:rsid w:val="00DD363D"/>
    <w:rsid w:val="00DD3671"/>
    <w:rsid w:val="00DD36B4"/>
    <w:rsid w:val="00DD389A"/>
    <w:rsid w:val="00DD3947"/>
    <w:rsid w:val="00DD3BD7"/>
    <w:rsid w:val="00DD3D28"/>
    <w:rsid w:val="00DD4016"/>
    <w:rsid w:val="00DD4149"/>
    <w:rsid w:val="00DD4217"/>
    <w:rsid w:val="00DD42B9"/>
    <w:rsid w:val="00DD437C"/>
    <w:rsid w:val="00DD4446"/>
    <w:rsid w:val="00DD4660"/>
    <w:rsid w:val="00DD47B6"/>
    <w:rsid w:val="00DD4B28"/>
    <w:rsid w:val="00DD4C06"/>
    <w:rsid w:val="00DD4C11"/>
    <w:rsid w:val="00DD5308"/>
    <w:rsid w:val="00DD5425"/>
    <w:rsid w:val="00DD55F0"/>
    <w:rsid w:val="00DD57B8"/>
    <w:rsid w:val="00DD58CE"/>
    <w:rsid w:val="00DD59EF"/>
    <w:rsid w:val="00DD5D4D"/>
    <w:rsid w:val="00DD5E24"/>
    <w:rsid w:val="00DD5E69"/>
    <w:rsid w:val="00DD5F15"/>
    <w:rsid w:val="00DD6016"/>
    <w:rsid w:val="00DD6807"/>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8BD"/>
    <w:rsid w:val="00DE0939"/>
    <w:rsid w:val="00DE0998"/>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13"/>
    <w:rsid w:val="00DE1F3C"/>
    <w:rsid w:val="00DE1FF2"/>
    <w:rsid w:val="00DE2015"/>
    <w:rsid w:val="00DE2043"/>
    <w:rsid w:val="00DE235C"/>
    <w:rsid w:val="00DE26D1"/>
    <w:rsid w:val="00DE27FF"/>
    <w:rsid w:val="00DE2A42"/>
    <w:rsid w:val="00DE2A90"/>
    <w:rsid w:val="00DE2B1F"/>
    <w:rsid w:val="00DE2BE3"/>
    <w:rsid w:val="00DE2C26"/>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353"/>
    <w:rsid w:val="00DE66B3"/>
    <w:rsid w:val="00DE676C"/>
    <w:rsid w:val="00DE6911"/>
    <w:rsid w:val="00DE6A86"/>
    <w:rsid w:val="00DE6B6A"/>
    <w:rsid w:val="00DE6E73"/>
    <w:rsid w:val="00DE6F3D"/>
    <w:rsid w:val="00DE6FD7"/>
    <w:rsid w:val="00DE709B"/>
    <w:rsid w:val="00DE717C"/>
    <w:rsid w:val="00DE7185"/>
    <w:rsid w:val="00DE740D"/>
    <w:rsid w:val="00DE7650"/>
    <w:rsid w:val="00DE7711"/>
    <w:rsid w:val="00DE7734"/>
    <w:rsid w:val="00DE79EF"/>
    <w:rsid w:val="00DE7D52"/>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65"/>
    <w:rsid w:val="00DF2FD9"/>
    <w:rsid w:val="00DF32A4"/>
    <w:rsid w:val="00DF32C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DF7F5D"/>
    <w:rsid w:val="00E0010F"/>
    <w:rsid w:val="00E001AE"/>
    <w:rsid w:val="00E00273"/>
    <w:rsid w:val="00E00499"/>
    <w:rsid w:val="00E005AB"/>
    <w:rsid w:val="00E00A49"/>
    <w:rsid w:val="00E00AF1"/>
    <w:rsid w:val="00E00AF3"/>
    <w:rsid w:val="00E00B74"/>
    <w:rsid w:val="00E00C16"/>
    <w:rsid w:val="00E00D57"/>
    <w:rsid w:val="00E00DC7"/>
    <w:rsid w:val="00E00DD6"/>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3AC"/>
    <w:rsid w:val="00E05414"/>
    <w:rsid w:val="00E059E3"/>
    <w:rsid w:val="00E05A9F"/>
    <w:rsid w:val="00E05AB4"/>
    <w:rsid w:val="00E05E3A"/>
    <w:rsid w:val="00E062B7"/>
    <w:rsid w:val="00E0639A"/>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28"/>
    <w:rsid w:val="00E128AD"/>
    <w:rsid w:val="00E12A33"/>
    <w:rsid w:val="00E12A42"/>
    <w:rsid w:val="00E12B75"/>
    <w:rsid w:val="00E12C0C"/>
    <w:rsid w:val="00E12CE3"/>
    <w:rsid w:val="00E12DF2"/>
    <w:rsid w:val="00E130E8"/>
    <w:rsid w:val="00E1311B"/>
    <w:rsid w:val="00E1320B"/>
    <w:rsid w:val="00E1339D"/>
    <w:rsid w:val="00E13475"/>
    <w:rsid w:val="00E1371F"/>
    <w:rsid w:val="00E13777"/>
    <w:rsid w:val="00E1383C"/>
    <w:rsid w:val="00E1385C"/>
    <w:rsid w:val="00E1398D"/>
    <w:rsid w:val="00E13AA3"/>
    <w:rsid w:val="00E13AAC"/>
    <w:rsid w:val="00E13BD9"/>
    <w:rsid w:val="00E13E6C"/>
    <w:rsid w:val="00E13F0C"/>
    <w:rsid w:val="00E14042"/>
    <w:rsid w:val="00E140A1"/>
    <w:rsid w:val="00E1410F"/>
    <w:rsid w:val="00E149B4"/>
    <w:rsid w:val="00E149C1"/>
    <w:rsid w:val="00E149EB"/>
    <w:rsid w:val="00E14A0F"/>
    <w:rsid w:val="00E14B9A"/>
    <w:rsid w:val="00E14BCB"/>
    <w:rsid w:val="00E14C2F"/>
    <w:rsid w:val="00E14F87"/>
    <w:rsid w:val="00E14FEC"/>
    <w:rsid w:val="00E15071"/>
    <w:rsid w:val="00E150E6"/>
    <w:rsid w:val="00E15188"/>
    <w:rsid w:val="00E15238"/>
    <w:rsid w:val="00E152C9"/>
    <w:rsid w:val="00E1577D"/>
    <w:rsid w:val="00E1590A"/>
    <w:rsid w:val="00E15A6C"/>
    <w:rsid w:val="00E15AA8"/>
    <w:rsid w:val="00E15FDC"/>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6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0FA7"/>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C70"/>
    <w:rsid w:val="00E22CFD"/>
    <w:rsid w:val="00E22E01"/>
    <w:rsid w:val="00E23013"/>
    <w:rsid w:val="00E232F8"/>
    <w:rsid w:val="00E23357"/>
    <w:rsid w:val="00E2351A"/>
    <w:rsid w:val="00E23532"/>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803"/>
    <w:rsid w:val="00E25823"/>
    <w:rsid w:val="00E25966"/>
    <w:rsid w:val="00E2598D"/>
    <w:rsid w:val="00E259F1"/>
    <w:rsid w:val="00E259F6"/>
    <w:rsid w:val="00E25C20"/>
    <w:rsid w:val="00E25C8C"/>
    <w:rsid w:val="00E25CDD"/>
    <w:rsid w:val="00E25E4A"/>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89D"/>
    <w:rsid w:val="00E30BEA"/>
    <w:rsid w:val="00E3100D"/>
    <w:rsid w:val="00E3139C"/>
    <w:rsid w:val="00E315D6"/>
    <w:rsid w:val="00E316A5"/>
    <w:rsid w:val="00E31759"/>
    <w:rsid w:val="00E317EF"/>
    <w:rsid w:val="00E319BD"/>
    <w:rsid w:val="00E31CBA"/>
    <w:rsid w:val="00E32010"/>
    <w:rsid w:val="00E32191"/>
    <w:rsid w:val="00E324C9"/>
    <w:rsid w:val="00E32651"/>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7F6"/>
    <w:rsid w:val="00E34A21"/>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97A"/>
    <w:rsid w:val="00E35A5A"/>
    <w:rsid w:val="00E35A61"/>
    <w:rsid w:val="00E35B12"/>
    <w:rsid w:val="00E35D76"/>
    <w:rsid w:val="00E35E6A"/>
    <w:rsid w:val="00E35F9C"/>
    <w:rsid w:val="00E35FC4"/>
    <w:rsid w:val="00E35FFB"/>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58F"/>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1C"/>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796"/>
    <w:rsid w:val="00E43986"/>
    <w:rsid w:val="00E43A34"/>
    <w:rsid w:val="00E43A3F"/>
    <w:rsid w:val="00E43A59"/>
    <w:rsid w:val="00E43AF5"/>
    <w:rsid w:val="00E43CAD"/>
    <w:rsid w:val="00E43CEF"/>
    <w:rsid w:val="00E43E4C"/>
    <w:rsid w:val="00E43F2D"/>
    <w:rsid w:val="00E43FAA"/>
    <w:rsid w:val="00E440B9"/>
    <w:rsid w:val="00E444F7"/>
    <w:rsid w:val="00E4450D"/>
    <w:rsid w:val="00E445D4"/>
    <w:rsid w:val="00E447EB"/>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524"/>
    <w:rsid w:val="00E51935"/>
    <w:rsid w:val="00E51962"/>
    <w:rsid w:val="00E51B85"/>
    <w:rsid w:val="00E51C47"/>
    <w:rsid w:val="00E51D73"/>
    <w:rsid w:val="00E51E2A"/>
    <w:rsid w:val="00E5209E"/>
    <w:rsid w:val="00E52116"/>
    <w:rsid w:val="00E52347"/>
    <w:rsid w:val="00E5241A"/>
    <w:rsid w:val="00E5244A"/>
    <w:rsid w:val="00E52673"/>
    <w:rsid w:val="00E5267F"/>
    <w:rsid w:val="00E5299B"/>
    <w:rsid w:val="00E529E6"/>
    <w:rsid w:val="00E52A34"/>
    <w:rsid w:val="00E5300F"/>
    <w:rsid w:val="00E53083"/>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14"/>
    <w:rsid w:val="00E54732"/>
    <w:rsid w:val="00E54813"/>
    <w:rsid w:val="00E5482E"/>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65"/>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0E8F"/>
    <w:rsid w:val="00E60FFB"/>
    <w:rsid w:val="00E61063"/>
    <w:rsid w:val="00E610F0"/>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00"/>
    <w:rsid w:val="00E63AFA"/>
    <w:rsid w:val="00E63D43"/>
    <w:rsid w:val="00E63FB0"/>
    <w:rsid w:val="00E64192"/>
    <w:rsid w:val="00E641B8"/>
    <w:rsid w:val="00E6428A"/>
    <w:rsid w:val="00E64424"/>
    <w:rsid w:val="00E6468F"/>
    <w:rsid w:val="00E64721"/>
    <w:rsid w:val="00E64B5F"/>
    <w:rsid w:val="00E64CD4"/>
    <w:rsid w:val="00E64E84"/>
    <w:rsid w:val="00E64FE8"/>
    <w:rsid w:val="00E65190"/>
    <w:rsid w:val="00E6520B"/>
    <w:rsid w:val="00E6526F"/>
    <w:rsid w:val="00E6540D"/>
    <w:rsid w:val="00E65615"/>
    <w:rsid w:val="00E658F6"/>
    <w:rsid w:val="00E65B09"/>
    <w:rsid w:val="00E65DA2"/>
    <w:rsid w:val="00E65DF5"/>
    <w:rsid w:val="00E66213"/>
    <w:rsid w:val="00E66232"/>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08"/>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A06"/>
    <w:rsid w:val="00E72B69"/>
    <w:rsid w:val="00E72EA5"/>
    <w:rsid w:val="00E730D2"/>
    <w:rsid w:val="00E730D9"/>
    <w:rsid w:val="00E730FA"/>
    <w:rsid w:val="00E73260"/>
    <w:rsid w:val="00E735C4"/>
    <w:rsid w:val="00E736D5"/>
    <w:rsid w:val="00E73734"/>
    <w:rsid w:val="00E738DF"/>
    <w:rsid w:val="00E73993"/>
    <w:rsid w:val="00E73A2F"/>
    <w:rsid w:val="00E73C2B"/>
    <w:rsid w:val="00E73D7D"/>
    <w:rsid w:val="00E73E69"/>
    <w:rsid w:val="00E73FBC"/>
    <w:rsid w:val="00E741AD"/>
    <w:rsid w:val="00E743D1"/>
    <w:rsid w:val="00E7447E"/>
    <w:rsid w:val="00E744BF"/>
    <w:rsid w:val="00E7457E"/>
    <w:rsid w:val="00E7472B"/>
    <w:rsid w:val="00E747D4"/>
    <w:rsid w:val="00E749DC"/>
    <w:rsid w:val="00E74A56"/>
    <w:rsid w:val="00E74B4C"/>
    <w:rsid w:val="00E74BBC"/>
    <w:rsid w:val="00E74E43"/>
    <w:rsid w:val="00E74FBE"/>
    <w:rsid w:val="00E75013"/>
    <w:rsid w:val="00E751B2"/>
    <w:rsid w:val="00E752AD"/>
    <w:rsid w:val="00E7544A"/>
    <w:rsid w:val="00E75505"/>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C7A"/>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DE"/>
    <w:rsid w:val="00E80427"/>
    <w:rsid w:val="00E80439"/>
    <w:rsid w:val="00E808ED"/>
    <w:rsid w:val="00E809C7"/>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0"/>
    <w:rsid w:val="00E81F32"/>
    <w:rsid w:val="00E8200D"/>
    <w:rsid w:val="00E8204F"/>
    <w:rsid w:val="00E820D0"/>
    <w:rsid w:val="00E82151"/>
    <w:rsid w:val="00E8238C"/>
    <w:rsid w:val="00E82468"/>
    <w:rsid w:val="00E82618"/>
    <w:rsid w:val="00E82715"/>
    <w:rsid w:val="00E827ED"/>
    <w:rsid w:val="00E8281A"/>
    <w:rsid w:val="00E828E0"/>
    <w:rsid w:val="00E82914"/>
    <w:rsid w:val="00E829AC"/>
    <w:rsid w:val="00E829E7"/>
    <w:rsid w:val="00E82AAC"/>
    <w:rsid w:val="00E82D92"/>
    <w:rsid w:val="00E82FED"/>
    <w:rsid w:val="00E8321E"/>
    <w:rsid w:val="00E836F3"/>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B58"/>
    <w:rsid w:val="00E85D1C"/>
    <w:rsid w:val="00E85F20"/>
    <w:rsid w:val="00E85F6C"/>
    <w:rsid w:val="00E8601F"/>
    <w:rsid w:val="00E860B0"/>
    <w:rsid w:val="00E86271"/>
    <w:rsid w:val="00E862B1"/>
    <w:rsid w:val="00E863CD"/>
    <w:rsid w:val="00E864ED"/>
    <w:rsid w:val="00E86525"/>
    <w:rsid w:val="00E867EC"/>
    <w:rsid w:val="00E86821"/>
    <w:rsid w:val="00E8694A"/>
    <w:rsid w:val="00E869AE"/>
    <w:rsid w:val="00E86A27"/>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64A"/>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B68"/>
    <w:rsid w:val="00E92C3D"/>
    <w:rsid w:val="00E92C89"/>
    <w:rsid w:val="00E92E91"/>
    <w:rsid w:val="00E92F18"/>
    <w:rsid w:val="00E934A0"/>
    <w:rsid w:val="00E93590"/>
    <w:rsid w:val="00E936DC"/>
    <w:rsid w:val="00E9379F"/>
    <w:rsid w:val="00E939C0"/>
    <w:rsid w:val="00E93AB6"/>
    <w:rsid w:val="00E93B94"/>
    <w:rsid w:val="00E93C4C"/>
    <w:rsid w:val="00E94002"/>
    <w:rsid w:val="00E9414C"/>
    <w:rsid w:val="00E94262"/>
    <w:rsid w:val="00E943BC"/>
    <w:rsid w:val="00E94444"/>
    <w:rsid w:val="00E9446B"/>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045"/>
    <w:rsid w:val="00E961D1"/>
    <w:rsid w:val="00E9622E"/>
    <w:rsid w:val="00E9623B"/>
    <w:rsid w:val="00E96525"/>
    <w:rsid w:val="00E966B2"/>
    <w:rsid w:val="00E96743"/>
    <w:rsid w:val="00E967E1"/>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0CF"/>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33"/>
    <w:rsid w:val="00EA25BF"/>
    <w:rsid w:val="00EA2612"/>
    <w:rsid w:val="00EA263C"/>
    <w:rsid w:val="00EA2860"/>
    <w:rsid w:val="00EA293C"/>
    <w:rsid w:val="00EA2964"/>
    <w:rsid w:val="00EA298A"/>
    <w:rsid w:val="00EA2AB3"/>
    <w:rsid w:val="00EA2BCE"/>
    <w:rsid w:val="00EA2C56"/>
    <w:rsid w:val="00EA2D92"/>
    <w:rsid w:val="00EA3065"/>
    <w:rsid w:val="00EA3106"/>
    <w:rsid w:val="00EA3353"/>
    <w:rsid w:val="00EA35C2"/>
    <w:rsid w:val="00EA3665"/>
    <w:rsid w:val="00EA37FE"/>
    <w:rsid w:val="00EA3A7A"/>
    <w:rsid w:val="00EA3D81"/>
    <w:rsid w:val="00EA3E4B"/>
    <w:rsid w:val="00EA3F70"/>
    <w:rsid w:val="00EA410D"/>
    <w:rsid w:val="00EA4379"/>
    <w:rsid w:val="00EA4580"/>
    <w:rsid w:val="00EA4A3D"/>
    <w:rsid w:val="00EA4AA0"/>
    <w:rsid w:val="00EA5102"/>
    <w:rsid w:val="00EA514B"/>
    <w:rsid w:val="00EA52DC"/>
    <w:rsid w:val="00EA53F0"/>
    <w:rsid w:val="00EA5451"/>
    <w:rsid w:val="00EA55B5"/>
    <w:rsid w:val="00EA5679"/>
    <w:rsid w:val="00EA5955"/>
    <w:rsid w:val="00EA5B68"/>
    <w:rsid w:val="00EA5D1E"/>
    <w:rsid w:val="00EA5D78"/>
    <w:rsid w:val="00EA5DAF"/>
    <w:rsid w:val="00EA5FB9"/>
    <w:rsid w:val="00EA612C"/>
    <w:rsid w:val="00EA62F2"/>
    <w:rsid w:val="00EA64FE"/>
    <w:rsid w:val="00EA6583"/>
    <w:rsid w:val="00EA6684"/>
    <w:rsid w:val="00EA6747"/>
    <w:rsid w:val="00EA67B1"/>
    <w:rsid w:val="00EA687B"/>
    <w:rsid w:val="00EA6EB5"/>
    <w:rsid w:val="00EA6FF8"/>
    <w:rsid w:val="00EA7142"/>
    <w:rsid w:val="00EA71AC"/>
    <w:rsid w:val="00EA7394"/>
    <w:rsid w:val="00EA7444"/>
    <w:rsid w:val="00EA7971"/>
    <w:rsid w:val="00EA7AAA"/>
    <w:rsid w:val="00EA7B53"/>
    <w:rsid w:val="00EA7C07"/>
    <w:rsid w:val="00EA7D43"/>
    <w:rsid w:val="00EA7D5F"/>
    <w:rsid w:val="00EA7E9A"/>
    <w:rsid w:val="00EA7F09"/>
    <w:rsid w:val="00EB01B7"/>
    <w:rsid w:val="00EB02A1"/>
    <w:rsid w:val="00EB02EE"/>
    <w:rsid w:val="00EB04FF"/>
    <w:rsid w:val="00EB05CA"/>
    <w:rsid w:val="00EB068D"/>
    <w:rsid w:val="00EB08FE"/>
    <w:rsid w:val="00EB0A90"/>
    <w:rsid w:val="00EB0ACF"/>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638"/>
    <w:rsid w:val="00EB27C8"/>
    <w:rsid w:val="00EB2ADA"/>
    <w:rsid w:val="00EB2B84"/>
    <w:rsid w:val="00EB2CE7"/>
    <w:rsid w:val="00EB2EB2"/>
    <w:rsid w:val="00EB2F16"/>
    <w:rsid w:val="00EB2F43"/>
    <w:rsid w:val="00EB3013"/>
    <w:rsid w:val="00EB313F"/>
    <w:rsid w:val="00EB3193"/>
    <w:rsid w:val="00EB320A"/>
    <w:rsid w:val="00EB32B7"/>
    <w:rsid w:val="00EB3AF6"/>
    <w:rsid w:val="00EB3D77"/>
    <w:rsid w:val="00EB3D97"/>
    <w:rsid w:val="00EB3E83"/>
    <w:rsid w:val="00EB3EFB"/>
    <w:rsid w:val="00EB4207"/>
    <w:rsid w:val="00EB435A"/>
    <w:rsid w:val="00EB48A8"/>
    <w:rsid w:val="00EB49BA"/>
    <w:rsid w:val="00EB49C9"/>
    <w:rsid w:val="00EB4C8F"/>
    <w:rsid w:val="00EB4DBD"/>
    <w:rsid w:val="00EB4ED7"/>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58"/>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0A"/>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D5"/>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5FDA"/>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38"/>
    <w:rsid w:val="00EC7E53"/>
    <w:rsid w:val="00EC7EAE"/>
    <w:rsid w:val="00ED0018"/>
    <w:rsid w:val="00ED007E"/>
    <w:rsid w:val="00ED0156"/>
    <w:rsid w:val="00ED01BC"/>
    <w:rsid w:val="00ED02C7"/>
    <w:rsid w:val="00ED0324"/>
    <w:rsid w:val="00ED045C"/>
    <w:rsid w:val="00ED047A"/>
    <w:rsid w:val="00ED073A"/>
    <w:rsid w:val="00ED0780"/>
    <w:rsid w:val="00ED0843"/>
    <w:rsid w:val="00ED0A34"/>
    <w:rsid w:val="00ED0B52"/>
    <w:rsid w:val="00ED0C4F"/>
    <w:rsid w:val="00ED0DFA"/>
    <w:rsid w:val="00ED0E34"/>
    <w:rsid w:val="00ED1078"/>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42"/>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30"/>
    <w:rsid w:val="00ED74F0"/>
    <w:rsid w:val="00ED750B"/>
    <w:rsid w:val="00ED7561"/>
    <w:rsid w:val="00ED757B"/>
    <w:rsid w:val="00ED76AF"/>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B9B"/>
    <w:rsid w:val="00EE1C29"/>
    <w:rsid w:val="00EE1CF5"/>
    <w:rsid w:val="00EE1E24"/>
    <w:rsid w:val="00EE2027"/>
    <w:rsid w:val="00EE210A"/>
    <w:rsid w:val="00EE2246"/>
    <w:rsid w:val="00EE2318"/>
    <w:rsid w:val="00EE2708"/>
    <w:rsid w:val="00EE2780"/>
    <w:rsid w:val="00EE29A3"/>
    <w:rsid w:val="00EE2A14"/>
    <w:rsid w:val="00EE2A17"/>
    <w:rsid w:val="00EE2A88"/>
    <w:rsid w:val="00EE2B06"/>
    <w:rsid w:val="00EE2CA6"/>
    <w:rsid w:val="00EE2D51"/>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4C5"/>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30"/>
    <w:rsid w:val="00EE5E8F"/>
    <w:rsid w:val="00EE60E1"/>
    <w:rsid w:val="00EE61AD"/>
    <w:rsid w:val="00EE6287"/>
    <w:rsid w:val="00EE62C2"/>
    <w:rsid w:val="00EE656B"/>
    <w:rsid w:val="00EE65A6"/>
    <w:rsid w:val="00EE6620"/>
    <w:rsid w:val="00EE6D8A"/>
    <w:rsid w:val="00EE6DB1"/>
    <w:rsid w:val="00EE6E16"/>
    <w:rsid w:val="00EE6FAA"/>
    <w:rsid w:val="00EE6FB6"/>
    <w:rsid w:val="00EE70F8"/>
    <w:rsid w:val="00EE715F"/>
    <w:rsid w:val="00EE75D9"/>
    <w:rsid w:val="00EE75F6"/>
    <w:rsid w:val="00EE7879"/>
    <w:rsid w:val="00EE78AA"/>
    <w:rsid w:val="00EE7A16"/>
    <w:rsid w:val="00EE7A57"/>
    <w:rsid w:val="00EE7ACB"/>
    <w:rsid w:val="00EE7B99"/>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9E"/>
    <w:rsid w:val="00EF1FB2"/>
    <w:rsid w:val="00EF2027"/>
    <w:rsid w:val="00EF2038"/>
    <w:rsid w:val="00EF2048"/>
    <w:rsid w:val="00EF20E9"/>
    <w:rsid w:val="00EF2575"/>
    <w:rsid w:val="00EF2663"/>
    <w:rsid w:val="00EF281E"/>
    <w:rsid w:val="00EF2D29"/>
    <w:rsid w:val="00EF2DFE"/>
    <w:rsid w:val="00EF3083"/>
    <w:rsid w:val="00EF30E9"/>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7C0"/>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97E"/>
    <w:rsid w:val="00F00C2A"/>
    <w:rsid w:val="00F00F0D"/>
    <w:rsid w:val="00F010EA"/>
    <w:rsid w:val="00F012F3"/>
    <w:rsid w:val="00F01399"/>
    <w:rsid w:val="00F01460"/>
    <w:rsid w:val="00F01471"/>
    <w:rsid w:val="00F0147D"/>
    <w:rsid w:val="00F0152B"/>
    <w:rsid w:val="00F0177F"/>
    <w:rsid w:val="00F019A8"/>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8BC"/>
    <w:rsid w:val="00F0395A"/>
    <w:rsid w:val="00F03A59"/>
    <w:rsid w:val="00F03AFD"/>
    <w:rsid w:val="00F03C50"/>
    <w:rsid w:val="00F03CA4"/>
    <w:rsid w:val="00F03DB8"/>
    <w:rsid w:val="00F03E0C"/>
    <w:rsid w:val="00F04001"/>
    <w:rsid w:val="00F04092"/>
    <w:rsid w:val="00F04170"/>
    <w:rsid w:val="00F04242"/>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DD"/>
    <w:rsid w:val="00F0560C"/>
    <w:rsid w:val="00F05804"/>
    <w:rsid w:val="00F05A1D"/>
    <w:rsid w:val="00F05C1B"/>
    <w:rsid w:val="00F05D0C"/>
    <w:rsid w:val="00F05E98"/>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128"/>
    <w:rsid w:val="00F07388"/>
    <w:rsid w:val="00F074B7"/>
    <w:rsid w:val="00F076F1"/>
    <w:rsid w:val="00F07744"/>
    <w:rsid w:val="00F0789A"/>
    <w:rsid w:val="00F07950"/>
    <w:rsid w:val="00F07A57"/>
    <w:rsid w:val="00F07B23"/>
    <w:rsid w:val="00F07E2B"/>
    <w:rsid w:val="00F07ED2"/>
    <w:rsid w:val="00F10073"/>
    <w:rsid w:val="00F10282"/>
    <w:rsid w:val="00F10353"/>
    <w:rsid w:val="00F1040E"/>
    <w:rsid w:val="00F10698"/>
    <w:rsid w:val="00F10A6D"/>
    <w:rsid w:val="00F10B13"/>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0C"/>
    <w:rsid w:val="00F123C3"/>
    <w:rsid w:val="00F123FE"/>
    <w:rsid w:val="00F124C5"/>
    <w:rsid w:val="00F125DD"/>
    <w:rsid w:val="00F12608"/>
    <w:rsid w:val="00F1261F"/>
    <w:rsid w:val="00F12782"/>
    <w:rsid w:val="00F12904"/>
    <w:rsid w:val="00F129C6"/>
    <w:rsid w:val="00F12B85"/>
    <w:rsid w:val="00F12BB1"/>
    <w:rsid w:val="00F12D22"/>
    <w:rsid w:val="00F12D39"/>
    <w:rsid w:val="00F12E6A"/>
    <w:rsid w:val="00F1329F"/>
    <w:rsid w:val="00F1344B"/>
    <w:rsid w:val="00F1352D"/>
    <w:rsid w:val="00F1359C"/>
    <w:rsid w:val="00F1384D"/>
    <w:rsid w:val="00F13867"/>
    <w:rsid w:val="00F138B5"/>
    <w:rsid w:val="00F13A50"/>
    <w:rsid w:val="00F13D96"/>
    <w:rsid w:val="00F13DD0"/>
    <w:rsid w:val="00F1408D"/>
    <w:rsid w:val="00F14143"/>
    <w:rsid w:val="00F141C5"/>
    <w:rsid w:val="00F141C8"/>
    <w:rsid w:val="00F141E5"/>
    <w:rsid w:val="00F144D5"/>
    <w:rsid w:val="00F145B7"/>
    <w:rsid w:val="00F1461B"/>
    <w:rsid w:val="00F146D7"/>
    <w:rsid w:val="00F147CE"/>
    <w:rsid w:val="00F149F2"/>
    <w:rsid w:val="00F14BF0"/>
    <w:rsid w:val="00F14CBF"/>
    <w:rsid w:val="00F14EE7"/>
    <w:rsid w:val="00F15562"/>
    <w:rsid w:val="00F155BC"/>
    <w:rsid w:val="00F15B2B"/>
    <w:rsid w:val="00F15B33"/>
    <w:rsid w:val="00F15B52"/>
    <w:rsid w:val="00F15B92"/>
    <w:rsid w:val="00F15BA5"/>
    <w:rsid w:val="00F15CAA"/>
    <w:rsid w:val="00F15EE1"/>
    <w:rsid w:val="00F16189"/>
    <w:rsid w:val="00F161EB"/>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DE"/>
    <w:rsid w:val="00F1792E"/>
    <w:rsid w:val="00F1794B"/>
    <w:rsid w:val="00F17998"/>
    <w:rsid w:val="00F17A40"/>
    <w:rsid w:val="00F17AB7"/>
    <w:rsid w:val="00F17C08"/>
    <w:rsid w:val="00F17C56"/>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712"/>
    <w:rsid w:val="00F21A3D"/>
    <w:rsid w:val="00F21A65"/>
    <w:rsid w:val="00F21C4E"/>
    <w:rsid w:val="00F21C95"/>
    <w:rsid w:val="00F21CAB"/>
    <w:rsid w:val="00F21D93"/>
    <w:rsid w:val="00F21E48"/>
    <w:rsid w:val="00F21EAE"/>
    <w:rsid w:val="00F21EB0"/>
    <w:rsid w:val="00F21EE8"/>
    <w:rsid w:val="00F2202C"/>
    <w:rsid w:val="00F223B2"/>
    <w:rsid w:val="00F22D82"/>
    <w:rsid w:val="00F22F97"/>
    <w:rsid w:val="00F23144"/>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54"/>
    <w:rsid w:val="00F27CBA"/>
    <w:rsid w:val="00F27D92"/>
    <w:rsid w:val="00F27DD9"/>
    <w:rsid w:val="00F27E3F"/>
    <w:rsid w:val="00F27EC8"/>
    <w:rsid w:val="00F30265"/>
    <w:rsid w:val="00F30399"/>
    <w:rsid w:val="00F303FF"/>
    <w:rsid w:val="00F30595"/>
    <w:rsid w:val="00F309C5"/>
    <w:rsid w:val="00F30A11"/>
    <w:rsid w:val="00F30B92"/>
    <w:rsid w:val="00F30BB7"/>
    <w:rsid w:val="00F30C70"/>
    <w:rsid w:val="00F30EEA"/>
    <w:rsid w:val="00F31317"/>
    <w:rsid w:val="00F314C3"/>
    <w:rsid w:val="00F3153D"/>
    <w:rsid w:val="00F3156E"/>
    <w:rsid w:val="00F317C8"/>
    <w:rsid w:val="00F31A65"/>
    <w:rsid w:val="00F31AEB"/>
    <w:rsid w:val="00F31D55"/>
    <w:rsid w:val="00F31DB1"/>
    <w:rsid w:val="00F32040"/>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C0"/>
    <w:rsid w:val="00F33892"/>
    <w:rsid w:val="00F3397A"/>
    <w:rsid w:val="00F339EE"/>
    <w:rsid w:val="00F33B3B"/>
    <w:rsid w:val="00F33F1B"/>
    <w:rsid w:val="00F34094"/>
    <w:rsid w:val="00F3410A"/>
    <w:rsid w:val="00F341AE"/>
    <w:rsid w:val="00F3475C"/>
    <w:rsid w:val="00F3483A"/>
    <w:rsid w:val="00F348C7"/>
    <w:rsid w:val="00F34B90"/>
    <w:rsid w:val="00F34C8C"/>
    <w:rsid w:val="00F34DAA"/>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81"/>
    <w:rsid w:val="00F36ECE"/>
    <w:rsid w:val="00F36F96"/>
    <w:rsid w:val="00F36FBE"/>
    <w:rsid w:val="00F37016"/>
    <w:rsid w:val="00F3702D"/>
    <w:rsid w:val="00F37205"/>
    <w:rsid w:val="00F37329"/>
    <w:rsid w:val="00F3732C"/>
    <w:rsid w:val="00F3771A"/>
    <w:rsid w:val="00F379C2"/>
    <w:rsid w:val="00F37A18"/>
    <w:rsid w:val="00F37A68"/>
    <w:rsid w:val="00F37AA7"/>
    <w:rsid w:val="00F37B40"/>
    <w:rsid w:val="00F37C8B"/>
    <w:rsid w:val="00F37CD1"/>
    <w:rsid w:val="00F37D0B"/>
    <w:rsid w:val="00F37EAD"/>
    <w:rsid w:val="00F37FB3"/>
    <w:rsid w:val="00F4007E"/>
    <w:rsid w:val="00F40119"/>
    <w:rsid w:val="00F402C1"/>
    <w:rsid w:val="00F4043B"/>
    <w:rsid w:val="00F404FD"/>
    <w:rsid w:val="00F40561"/>
    <w:rsid w:val="00F405DB"/>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5"/>
    <w:rsid w:val="00F41F5E"/>
    <w:rsid w:val="00F4201C"/>
    <w:rsid w:val="00F4235E"/>
    <w:rsid w:val="00F426E3"/>
    <w:rsid w:val="00F4280E"/>
    <w:rsid w:val="00F428CC"/>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A2"/>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B94"/>
    <w:rsid w:val="00F47DD6"/>
    <w:rsid w:val="00F47E26"/>
    <w:rsid w:val="00F47FF1"/>
    <w:rsid w:val="00F50004"/>
    <w:rsid w:val="00F50763"/>
    <w:rsid w:val="00F509B0"/>
    <w:rsid w:val="00F50A4F"/>
    <w:rsid w:val="00F50AB2"/>
    <w:rsid w:val="00F50D95"/>
    <w:rsid w:val="00F50E43"/>
    <w:rsid w:val="00F50E97"/>
    <w:rsid w:val="00F50ECD"/>
    <w:rsid w:val="00F50F62"/>
    <w:rsid w:val="00F50FAD"/>
    <w:rsid w:val="00F514FF"/>
    <w:rsid w:val="00F51542"/>
    <w:rsid w:val="00F5154B"/>
    <w:rsid w:val="00F51769"/>
    <w:rsid w:val="00F517B9"/>
    <w:rsid w:val="00F5185E"/>
    <w:rsid w:val="00F51BA8"/>
    <w:rsid w:val="00F51BC0"/>
    <w:rsid w:val="00F51C56"/>
    <w:rsid w:val="00F51D61"/>
    <w:rsid w:val="00F51D9D"/>
    <w:rsid w:val="00F52092"/>
    <w:rsid w:val="00F5213A"/>
    <w:rsid w:val="00F52150"/>
    <w:rsid w:val="00F52475"/>
    <w:rsid w:val="00F524EF"/>
    <w:rsid w:val="00F52667"/>
    <w:rsid w:val="00F52862"/>
    <w:rsid w:val="00F52B21"/>
    <w:rsid w:val="00F52B69"/>
    <w:rsid w:val="00F52D59"/>
    <w:rsid w:val="00F52E1F"/>
    <w:rsid w:val="00F5324B"/>
    <w:rsid w:val="00F5340A"/>
    <w:rsid w:val="00F5372B"/>
    <w:rsid w:val="00F5375D"/>
    <w:rsid w:val="00F538E3"/>
    <w:rsid w:val="00F53B25"/>
    <w:rsid w:val="00F54058"/>
    <w:rsid w:val="00F54197"/>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933"/>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CDA"/>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839"/>
    <w:rsid w:val="00F6192B"/>
    <w:rsid w:val="00F61B9B"/>
    <w:rsid w:val="00F61C4D"/>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E1F"/>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61E"/>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FF"/>
    <w:rsid w:val="00F71E7C"/>
    <w:rsid w:val="00F72104"/>
    <w:rsid w:val="00F721A3"/>
    <w:rsid w:val="00F722EF"/>
    <w:rsid w:val="00F72500"/>
    <w:rsid w:val="00F72521"/>
    <w:rsid w:val="00F7252D"/>
    <w:rsid w:val="00F7285E"/>
    <w:rsid w:val="00F728E2"/>
    <w:rsid w:val="00F72BA6"/>
    <w:rsid w:val="00F72C5C"/>
    <w:rsid w:val="00F72CFC"/>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C6C"/>
    <w:rsid w:val="00F74D02"/>
    <w:rsid w:val="00F74DA8"/>
    <w:rsid w:val="00F74EAD"/>
    <w:rsid w:val="00F75050"/>
    <w:rsid w:val="00F750C7"/>
    <w:rsid w:val="00F7519F"/>
    <w:rsid w:val="00F751BB"/>
    <w:rsid w:val="00F752FD"/>
    <w:rsid w:val="00F7557D"/>
    <w:rsid w:val="00F755B2"/>
    <w:rsid w:val="00F756BB"/>
    <w:rsid w:val="00F75A34"/>
    <w:rsid w:val="00F75AE7"/>
    <w:rsid w:val="00F75B4D"/>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15"/>
    <w:rsid w:val="00F77CAF"/>
    <w:rsid w:val="00F77F1B"/>
    <w:rsid w:val="00F800DE"/>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0DC"/>
    <w:rsid w:val="00F81175"/>
    <w:rsid w:val="00F811B8"/>
    <w:rsid w:val="00F81386"/>
    <w:rsid w:val="00F814C2"/>
    <w:rsid w:val="00F814D2"/>
    <w:rsid w:val="00F816B1"/>
    <w:rsid w:val="00F817B8"/>
    <w:rsid w:val="00F817D6"/>
    <w:rsid w:val="00F819C8"/>
    <w:rsid w:val="00F81A8D"/>
    <w:rsid w:val="00F81C54"/>
    <w:rsid w:val="00F81C72"/>
    <w:rsid w:val="00F82015"/>
    <w:rsid w:val="00F82320"/>
    <w:rsid w:val="00F82604"/>
    <w:rsid w:val="00F82780"/>
    <w:rsid w:val="00F8281A"/>
    <w:rsid w:val="00F8284B"/>
    <w:rsid w:val="00F828E4"/>
    <w:rsid w:val="00F82A0A"/>
    <w:rsid w:val="00F82A5E"/>
    <w:rsid w:val="00F82B3D"/>
    <w:rsid w:val="00F82B5D"/>
    <w:rsid w:val="00F82BD8"/>
    <w:rsid w:val="00F82C4A"/>
    <w:rsid w:val="00F82D93"/>
    <w:rsid w:val="00F82D98"/>
    <w:rsid w:val="00F82E13"/>
    <w:rsid w:val="00F82E92"/>
    <w:rsid w:val="00F82EBB"/>
    <w:rsid w:val="00F82EEF"/>
    <w:rsid w:val="00F831C9"/>
    <w:rsid w:val="00F83220"/>
    <w:rsid w:val="00F8324A"/>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2"/>
    <w:rsid w:val="00F85DAA"/>
    <w:rsid w:val="00F85DE8"/>
    <w:rsid w:val="00F85EA5"/>
    <w:rsid w:val="00F8623D"/>
    <w:rsid w:val="00F866EA"/>
    <w:rsid w:val="00F86CB7"/>
    <w:rsid w:val="00F86D08"/>
    <w:rsid w:val="00F86DE9"/>
    <w:rsid w:val="00F86ECF"/>
    <w:rsid w:val="00F87000"/>
    <w:rsid w:val="00F87013"/>
    <w:rsid w:val="00F87296"/>
    <w:rsid w:val="00F872C4"/>
    <w:rsid w:val="00F874BA"/>
    <w:rsid w:val="00F87594"/>
    <w:rsid w:val="00F875EC"/>
    <w:rsid w:val="00F876E2"/>
    <w:rsid w:val="00F877F6"/>
    <w:rsid w:val="00F879FB"/>
    <w:rsid w:val="00F87A35"/>
    <w:rsid w:val="00F87CAC"/>
    <w:rsid w:val="00F87EEE"/>
    <w:rsid w:val="00F87F30"/>
    <w:rsid w:val="00F90000"/>
    <w:rsid w:val="00F900F2"/>
    <w:rsid w:val="00F90171"/>
    <w:rsid w:val="00F9018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8FF"/>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976"/>
    <w:rsid w:val="00F94A22"/>
    <w:rsid w:val="00F94A91"/>
    <w:rsid w:val="00F94B54"/>
    <w:rsid w:val="00F94E88"/>
    <w:rsid w:val="00F94F57"/>
    <w:rsid w:val="00F95110"/>
    <w:rsid w:val="00F95187"/>
    <w:rsid w:val="00F9540C"/>
    <w:rsid w:val="00F95493"/>
    <w:rsid w:val="00F95678"/>
    <w:rsid w:val="00F95755"/>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6D1"/>
    <w:rsid w:val="00FA074A"/>
    <w:rsid w:val="00FA074F"/>
    <w:rsid w:val="00FA07B9"/>
    <w:rsid w:val="00FA0949"/>
    <w:rsid w:val="00FA0A7F"/>
    <w:rsid w:val="00FA0AE8"/>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967"/>
    <w:rsid w:val="00FA2AD8"/>
    <w:rsid w:val="00FA2AFD"/>
    <w:rsid w:val="00FA2BCC"/>
    <w:rsid w:val="00FA2C0F"/>
    <w:rsid w:val="00FA2D4C"/>
    <w:rsid w:val="00FA2D7E"/>
    <w:rsid w:val="00FA2FA5"/>
    <w:rsid w:val="00FA3084"/>
    <w:rsid w:val="00FA31D5"/>
    <w:rsid w:val="00FA3228"/>
    <w:rsid w:val="00FA327F"/>
    <w:rsid w:val="00FA32DA"/>
    <w:rsid w:val="00FA32E5"/>
    <w:rsid w:val="00FA34B5"/>
    <w:rsid w:val="00FA386D"/>
    <w:rsid w:val="00FA3A64"/>
    <w:rsid w:val="00FA3B8A"/>
    <w:rsid w:val="00FA3E0F"/>
    <w:rsid w:val="00FA4150"/>
    <w:rsid w:val="00FA42DD"/>
    <w:rsid w:val="00FA430E"/>
    <w:rsid w:val="00FA436D"/>
    <w:rsid w:val="00FA442D"/>
    <w:rsid w:val="00FA4484"/>
    <w:rsid w:val="00FA47D3"/>
    <w:rsid w:val="00FA482B"/>
    <w:rsid w:val="00FA4897"/>
    <w:rsid w:val="00FA4992"/>
    <w:rsid w:val="00FA4A0E"/>
    <w:rsid w:val="00FA4B16"/>
    <w:rsid w:val="00FA4B57"/>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AD7"/>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CE8"/>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66D"/>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3E"/>
    <w:rsid w:val="00FB5D86"/>
    <w:rsid w:val="00FB5FDB"/>
    <w:rsid w:val="00FB61F5"/>
    <w:rsid w:val="00FB63BB"/>
    <w:rsid w:val="00FB6674"/>
    <w:rsid w:val="00FB6763"/>
    <w:rsid w:val="00FB67AF"/>
    <w:rsid w:val="00FB67BD"/>
    <w:rsid w:val="00FB6A12"/>
    <w:rsid w:val="00FB6B43"/>
    <w:rsid w:val="00FB6C48"/>
    <w:rsid w:val="00FB6E6B"/>
    <w:rsid w:val="00FB7005"/>
    <w:rsid w:val="00FB728B"/>
    <w:rsid w:val="00FB7409"/>
    <w:rsid w:val="00FB7789"/>
    <w:rsid w:val="00FB7793"/>
    <w:rsid w:val="00FB7D98"/>
    <w:rsid w:val="00FB7EB7"/>
    <w:rsid w:val="00FB7EF9"/>
    <w:rsid w:val="00FC019E"/>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7EF"/>
    <w:rsid w:val="00FC18BD"/>
    <w:rsid w:val="00FC1AB7"/>
    <w:rsid w:val="00FC1F2F"/>
    <w:rsid w:val="00FC1F3D"/>
    <w:rsid w:val="00FC201E"/>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578"/>
    <w:rsid w:val="00FC366A"/>
    <w:rsid w:val="00FC3688"/>
    <w:rsid w:val="00FC38AD"/>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BD8"/>
    <w:rsid w:val="00FC5D63"/>
    <w:rsid w:val="00FC60E5"/>
    <w:rsid w:val="00FC6176"/>
    <w:rsid w:val="00FC620B"/>
    <w:rsid w:val="00FC6464"/>
    <w:rsid w:val="00FC6529"/>
    <w:rsid w:val="00FC680D"/>
    <w:rsid w:val="00FC69C3"/>
    <w:rsid w:val="00FC6B6B"/>
    <w:rsid w:val="00FC6FE6"/>
    <w:rsid w:val="00FC70C6"/>
    <w:rsid w:val="00FC710B"/>
    <w:rsid w:val="00FC73B1"/>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1FA9"/>
    <w:rsid w:val="00FD22B6"/>
    <w:rsid w:val="00FD230A"/>
    <w:rsid w:val="00FD232E"/>
    <w:rsid w:val="00FD23C9"/>
    <w:rsid w:val="00FD243D"/>
    <w:rsid w:val="00FD252C"/>
    <w:rsid w:val="00FD2642"/>
    <w:rsid w:val="00FD276C"/>
    <w:rsid w:val="00FD298E"/>
    <w:rsid w:val="00FD2A40"/>
    <w:rsid w:val="00FD2D34"/>
    <w:rsid w:val="00FD2E2E"/>
    <w:rsid w:val="00FD2F53"/>
    <w:rsid w:val="00FD3021"/>
    <w:rsid w:val="00FD3129"/>
    <w:rsid w:val="00FD31DE"/>
    <w:rsid w:val="00FD32C4"/>
    <w:rsid w:val="00FD33F4"/>
    <w:rsid w:val="00FD344C"/>
    <w:rsid w:val="00FD3602"/>
    <w:rsid w:val="00FD3817"/>
    <w:rsid w:val="00FD3D26"/>
    <w:rsid w:val="00FD3DFA"/>
    <w:rsid w:val="00FD4028"/>
    <w:rsid w:val="00FD4199"/>
    <w:rsid w:val="00FD43CF"/>
    <w:rsid w:val="00FD44FB"/>
    <w:rsid w:val="00FD471E"/>
    <w:rsid w:val="00FD47E7"/>
    <w:rsid w:val="00FD49B4"/>
    <w:rsid w:val="00FD4A06"/>
    <w:rsid w:val="00FD4AAB"/>
    <w:rsid w:val="00FD4B28"/>
    <w:rsid w:val="00FD4BF1"/>
    <w:rsid w:val="00FD4C0C"/>
    <w:rsid w:val="00FD4DC5"/>
    <w:rsid w:val="00FD4EBA"/>
    <w:rsid w:val="00FD4F42"/>
    <w:rsid w:val="00FD5054"/>
    <w:rsid w:val="00FD5137"/>
    <w:rsid w:val="00FD523B"/>
    <w:rsid w:val="00FD5356"/>
    <w:rsid w:val="00FD56D9"/>
    <w:rsid w:val="00FD5895"/>
    <w:rsid w:val="00FD59AF"/>
    <w:rsid w:val="00FD5E6D"/>
    <w:rsid w:val="00FD5F43"/>
    <w:rsid w:val="00FD5F79"/>
    <w:rsid w:val="00FD5F91"/>
    <w:rsid w:val="00FD600D"/>
    <w:rsid w:val="00FD6133"/>
    <w:rsid w:val="00FD6267"/>
    <w:rsid w:val="00FD658C"/>
    <w:rsid w:val="00FD666A"/>
    <w:rsid w:val="00FD676A"/>
    <w:rsid w:val="00FD6845"/>
    <w:rsid w:val="00FD68A5"/>
    <w:rsid w:val="00FD696E"/>
    <w:rsid w:val="00FD6E18"/>
    <w:rsid w:val="00FD6EAD"/>
    <w:rsid w:val="00FD6EC1"/>
    <w:rsid w:val="00FD6EFE"/>
    <w:rsid w:val="00FD7078"/>
    <w:rsid w:val="00FD7148"/>
    <w:rsid w:val="00FD718A"/>
    <w:rsid w:val="00FD724C"/>
    <w:rsid w:val="00FD72EE"/>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387"/>
    <w:rsid w:val="00FE1418"/>
    <w:rsid w:val="00FE18B1"/>
    <w:rsid w:val="00FE1B28"/>
    <w:rsid w:val="00FE1B4C"/>
    <w:rsid w:val="00FE1BAE"/>
    <w:rsid w:val="00FE1D26"/>
    <w:rsid w:val="00FE201C"/>
    <w:rsid w:val="00FE2227"/>
    <w:rsid w:val="00FE252D"/>
    <w:rsid w:val="00FE2530"/>
    <w:rsid w:val="00FE2897"/>
    <w:rsid w:val="00FE2972"/>
    <w:rsid w:val="00FE2A22"/>
    <w:rsid w:val="00FE2CB2"/>
    <w:rsid w:val="00FE2CD6"/>
    <w:rsid w:val="00FE2D07"/>
    <w:rsid w:val="00FE2D49"/>
    <w:rsid w:val="00FE2F33"/>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4CC"/>
    <w:rsid w:val="00FE650D"/>
    <w:rsid w:val="00FE65C2"/>
    <w:rsid w:val="00FE6697"/>
    <w:rsid w:val="00FE6F0B"/>
    <w:rsid w:val="00FE7204"/>
    <w:rsid w:val="00FE7404"/>
    <w:rsid w:val="00FE74DE"/>
    <w:rsid w:val="00FE78B4"/>
    <w:rsid w:val="00FE78B7"/>
    <w:rsid w:val="00FE7F58"/>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666"/>
    <w:rsid w:val="00FF37A3"/>
    <w:rsid w:val="00FF3825"/>
    <w:rsid w:val="00FF38A3"/>
    <w:rsid w:val="00FF393B"/>
    <w:rsid w:val="00FF3A6B"/>
    <w:rsid w:val="00FF3D2F"/>
    <w:rsid w:val="00FF3DA7"/>
    <w:rsid w:val="00FF3DF0"/>
    <w:rsid w:val="00FF3F4E"/>
    <w:rsid w:val="00FF3FCA"/>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92C"/>
    <w:rsid w:val="00FF5954"/>
    <w:rsid w:val="00FF5A78"/>
    <w:rsid w:val="00FF5C01"/>
    <w:rsid w:val="00FF5C2A"/>
    <w:rsid w:val="00FF5D09"/>
    <w:rsid w:val="00FF61F2"/>
    <w:rsid w:val="00FF6300"/>
    <w:rsid w:val="00FF661C"/>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204DAEA"/>
  <w15:docId w15:val="{6487EFC7-36B6-48F6-B82D-094E2C7A9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Schoolbook" w:eastAsia="宋体" w:hAnsi="Century Schoolbook" w:cs="Times New Roman"/>
        <w:kern w:val="2"/>
        <w:szCs w:val="24"/>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007E"/>
    <w:pPr>
      <w:adjustRightInd w:val="0"/>
      <w:snapToGrid w:val="0"/>
      <w:spacing w:line="300" w:lineRule="auto"/>
      <w:jc w:val="both"/>
    </w:pPr>
  </w:style>
  <w:style w:type="paragraph" w:styleId="1">
    <w:name w:val="heading 1"/>
    <w:aliases w:val="my标题1级"/>
    <w:next w:val="a1"/>
    <w:link w:val="10"/>
    <w:uiPriority w:val="9"/>
    <w:qFormat/>
    <w:rsid w:val="00D52A29"/>
    <w:pPr>
      <w:keepNext/>
      <w:pageBreakBefore/>
      <w:widowControl w:val="0"/>
      <w:numPr>
        <w:numId w:val="10"/>
      </w:numPr>
      <w:pBdr>
        <w:bottom w:val="single" w:sz="12" w:space="1" w:color="auto"/>
      </w:pBdr>
      <w:adjustRightInd w:val="0"/>
      <w:snapToGrid w:val="0"/>
      <w:spacing w:after="240" w:line="300" w:lineRule="auto"/>
      <w:outlineLvl w:val="0"/>
    </w:pPr>
    <w:rPr>
      <w:rFonts w:cs="Arial"/>
      <w:b/>
      <w:bCs/>
      <w:color w:val="C00000"/>
      <w:kern w:val="52"/>
      <w:sz w:val="36"/>
      <w:szCs w:val="52"/>
      <w:lang w:eastAsia="zh-TW"/>
    </w:rPr>
  </w:style>
  <w:style w:type="paragraph" w:styleId="2">
    <w:name w:val="heading 2"/>
    <w:aliases w:val="my标题2级"/>
    <w:basedOn w:val="1"/>
    <w:next w:val="a1"/>
    <w:link w:val="20"/>
    <w:uiPriority w:val="9"/>
    <w:qFormat/>
    <w:rsid w:val="00B83A1D"/>
    <w:pPr>
      <w:pageBreakBefore w:val="0"/>
      <w:widowControl/>
      <w:numPr>
        <w:ilvl w:val="1"/>
      </w:numPr>
      <w:pBdr>
        <w:bottom w:val="none" w:sz="0" w:space="0" w:color="auto"/>
      </w:pBdr>
      <w:tabs>
        <w:tab w:val="clear" w:pos="2211"/>
        <w:tab w:val="left" w:pos="737"/>
        <w:tab w:val="num" w:pos="1077"/>
      </w:tabs>
      <w:spacing w:before="360"/>
      <w:ind w:left="1361"/>
      <w:outlineLvl w:val="1"/>
    </w:pPr>
    <w:rPr>
      <w:bCs w:val="0"/>
      <w:sz w:val="28"/>
      <w:szCs w:val="48"/>
      <w:lang w:eastAsia="zh-CN"/>
    </w:rPr>
  </w:style>
  <w:style w:type="paragraph" w:styleId="3">
    <w:name w:val="heading 3"/>
    <w:aliases w:val="my标题3级"/>
    <w:basedOn w:val="2"/>
    <w:next w:val="a1"/>
    <w:link w:val="30"/>
    <w:uiPriority w:val="9"/>
    <w:qFormat/>
    <w:rsid w:val="00081378"/>
    <w:pPr>
      <w:numPr>
        <w:ilvl w:val="2"/>
      </w:numPr>
      <w:tabs>
        <w:tab w:val="clear" w:pos="737"/>
        <w:tab w:val="clear" w:pos="1361"/>
        <w:tab w:val="num" w:pos="1077"/>
      </w:tabs>
      <w:outlineLvl w:val="2"/>
    </w:pPr>
    <w:rPr>
      <w:bCs/>
      <w:sz w:val="24"/>
      <w:szCs w:val="24"/>
    </w:rPr>
  </w:style>
  <w:style w:type="paragraph" w:styleId="4">
    <w:name w:val="heading 4"/>
    <w:basedOn w:val="3"/>
    <w:next w:val="a1"/>
    <w:link w:val="40"/>
    <w:uiPriority w:val="9"/>
    <w:qFormat/>
    <w:rsid w:val="00035477"/>
    <w:pPr>
      <w:numPr>
        <w:ilvl w:val="3"/>
      </w:numPr>
      <w:tabs>
        <w:tab w:val="clear" w:pos="2071"/>
        <w:tab w:val="num" w:pos="1503"/>
      </w:tabs>
      <w:outlineLvl w:val="3"/>
    </w:pPr>
    <w:rPr>
      <w:bCs w:val="0"/>
      <w:sz w:val="22"/>
      <w:szCs w:val="22"/>
    </w:rPr>
  </w:style>
  <w:style w:type="paragraph" w:styleId="5">
    <w:name w:val="heading 5"/>
    <w:basedOn w:val="4"/>
    <w:next w:val="a1"/>
    <w:link w:val="50"/>
    <w:uiPriority w:val="9"/>
    <w:qFormat/>
    <w:rsid w:val="00556939"/>
    <w:pPr>
      <w:numPr>
        <w:ilvl w:val="4"/>
      </w:numPr>
      <w:outlineLvl w:val="4"/>
    </w:pPr>
    <w:rPr>
      <w:sz w:val="20"/>
      <w:szCs w:val="20"/>
    </w:rPr>
  </w:style>
  <w:style w:type="paragraph" w:styleId="6">
    <w:name w:val="heading 6"/>
    <w:basedOn w:val="5"/>
    <w:next w:val="a1"/>
    <w:link w:val="60"/>
    <w:uiPriority w:val="9"/>
    <w:qFormat/>
    <w:rsid w:val="00556939"/>
    <w:pPr>
      <w:numPr>
        <w:ilvl w:val="5"/>
      </w:numPr>
      <w:outlineLvl w:val="5"/>
    </w:pPr>
    <w:rPr>
      <w:b w:val="0"/>
      <w:bCs/>
    </w:rPr>
  </w:style>
  <w:style w:type="paragraph" w:styleId="7">
    <w:name w:val="heading 7"/>
    <w:basedOn w:val="a1"/>
    <w:next w:val="a1"/>
    <w:link w:val="70"/>
    <w:uiPriority w:val="99"/>
    <w:qFormat/>
    <w:rsid w:val="00512DC7"/>
    <w:pPr>
      <w:tabs>
        <w:tab w:val="num" w:pos="0"/>
        <w:tab w:val="num"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rsid w:val="00512DC7"/>
    <w:pPr>
      <w:tabs>
        <w:tab w:val="num" w:pos="0"/>
        <w:tab w:val="num"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rsid w:val="00512DC7"/>
    <w:pPr>
      <w:tabs>
        <w:tab w:val="num" w:pos="0"/>
        <w:tab w:val="num"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caption"/>
    <w:basedOn w:val="a1"/>
    <w:next w:val="a1"/>
    <w:uiPriority w:val="99"/>
    <w:qFormat/>
    <w:rsid w:val="00B202CD"/>
    <w:pPr>
      <w:spacing w:before="120" w:after="120" w:line="360" w:lineRule="auto"/>
      <w:jc w:val="center"/>
    </w:pPr>
    <w:rPr>
      <w:rFonts w:cs="Arial"/>
      <w:b/>
      <w:bCs/>
    </w:rPr>
  </w:style>
  <w:style w:type="paragraph" w:customStyle="1" w:styleId="Figure">
    <w:name w:val="Figure"/>
    <w:basedOn w:val="a1"/>
    <w:next w:val="FigureCaption"/>
    <w:uiPriority w:val="99"/>
    <w:rsid w:val="00813D22"/>
    <w:pPr>
      <w:keepNext/>
      <w:tabs>
        <w:tab w:val="left" w:pos="2700"/>
      </w:tabs>
      <w:jc w:val="center"/>
    </w:pPr>
    <w:rPr>
      <w:rFonts w:cs="Arial"/>
    </w:rPr>
  </w:style>
  <w:style w:type="paragraph" w:customStyle="1" w:styleId="ReferenceItem">
    <w:name w:val="Reference Item"/>
    <w:basedOn w:val="a1"/>
    <w:uiPriority w:val="99"/>
    <w:rsid w:val="00663C74"/>
    <w:pPr>
      <w:numPr>
        <w:numId w:val="1"/>
      </w:numPr>
    </w:pPr>
  </w:style>
  <w:style w:type="paragraph" w:customStyle="1" w:styleId="TitreSansNumero">
    <w:name w:val="Titre Sans Numero"/>
    <w:basedOn w:val="1"/>
    <w:next w:val="a1"/>
    <w:uiPriority w:val="99"/>
    <w:rsid w:val="00663C74"/>
    <w:pPr>
      <w:numPr>
        <w:numId w:val="0"/>
      </w:numPr>
    </w:pPr>
  </w:style>
  <w:style w:type="paragraph" w:styleId="11">
    <w:name w:val="toc 1"/>
    <w:basedOn w:val="a1"/>
    <w:next w:val="a1"/>
    <w:autoRedefine/>
    <w:uiPriority w:val="39"/>
    <w:rsid w:val="00C33804"/>
    <w:pPr>
      <w:tabs>
        <w:tab w:val="left" w:pos="540"/>
        <w:tab w:val="right" w:leader="dot" w:pos="9072"/>
      </w:tabs>
      <w:adjustRightInd/>
      <w:snapToGrid/>
      <w:spacing w:before="60" w:after="60" w:line="240" w:lineRule="auto"/>
    </w:pPr>
    <w:rPr>
      <w:rFonts w:ascii="Verdana" w:hAnsi="Verdana" w:cs="Arial"/>
      <w:b/>
      <w:noProof/>
      <w:kern w:val="0"/>
      <w:szCs w:val="20"/>
    </w:rPr>
  </w:style>
  <w:style w:type="paragraph" w:styleId="21">
    <w:name w:val="toc 2"/>
    <w:basedOn w:val="a1"/>
    <w:next w:val="a1"/>
    <w:autoRedefine/>
    <w:uiPriority w:val="39"/>
    <w:rsid w:val="00F00654"/>
    <w:pPr>
      <w:tabs>
        <w:tab w:val="left" w:pos="1080"/>
        <w:tab w:val="right" w:leader="dot" w:pos="9072"/>
      </w:tabs>
      <w:adjustRightInd/>
      <w:snapToGrid/>
      <w:ind w:left="1080" w:hanging="540"/>
    </w:pPr>
    <w:rPr>
      <w:rFonts w:cs="Arial"/>
      <w:noProof/>
      <w:kern w:val="0"/>
      <w:szCs w:val="20"/>
    </w:rPr>
  </w:style>
  <w:style w:type="paragraph" w:styleId="31">
    <w:name w:val="toc 3"/>
    <w:basedOn w:val="a1"/>
    <w:next w:val="a1"/>
    <w:autoRedefine/>
    <w:uiPriority w:val="39"/>
    <w:rsid w:val="002C01F4"/>
    <w:pPr>
      <w:tabs>
        <w:tab w:val="left" w:pos="1980"/>
        <w:tab w:val="right" w:leader="dot" w:pos="9072"/>
      </w:tabs>
      <w:adjustRightInd/>
      <w:snapToGrid/>
      <w:spacing w:line="288" w:lineRule="auto"/>
      <w:ind w:left="1979" w:hanging="902"/>
    </w:pPr>
    <w:rPr>
      <w:rFonts w:cs="Arial"/>
      <w:noProof/>
      <w:kern w:val="0"/>
      <w:szCs w:val="20"/>
    </w:rPr>
  </w:style>
  <w:style w:type="paragraph" w:styleId="41">
    <w:name w:val="toc 4"/>
    <w:basedOn w:val="a1"/>
    <w:next w:val="a1"/>
    <w:autoRedefine/>
    <w:uiPriority w:val="39"/>
    <w:rsid w:val="00663C74"/>
    <w:pPr>
      <w:adjustRightInd/>
      <w:snapToGrid/>
      <w:ind w:left="480" w:firstLine="181"/>
    </w:pPr>
    <w:rPr>
      <w:rFonts w:cs="Arial"/>
      <w:kern w:val="0"/>
      <w:szCs w:val="20"/>
    </w:rPr>
  </w:style>
  <w:style w:type="paragraph" w:styleId="a6">
    <w:name w:val="header"/>
    <w:basedOn w:val="a1"/>
    <w:next w:val="a1"/>
    <w:link w:val="a7"/>
    <w:uiPriority w:val="99"/>
    <w:rsid w:val="00B96E16"/>
    <w:pPr>
      <w:tabs>
        <w:tab w:val="center" w:pos="4536"/>
        <w:tab w:val="right" w:pos="9072"/>
      </w:tabs>
    </w:pPr>
    <w:rPr>
      <w:b/>
      <w:sz w:val="32"/>
    </w:rPr>
  </w:style>
  <w:style w:type="paragraph" w:styleId="51">
    <w:name w:val="toc 5"/>
    <w:basedOn w:val="a1"/>
    <w:next w:val="a1"/>
    <w:autoRedefine/>
    <w:uiPriority w:val="39"/>
    <w:rsid w:val="00663C74"/>
    <w:pPr>
      <w:tabs>
        <w:tab w:val="left" w:pos="1911"/>
        <w:tab w:val="right" w:leader="dot" w:pos="9396"/>
      </w:tabs>
      <w:ind w:left="1911" w:hanging="910"/>
    </w:pPr>
    <w:rPr>
      <w:noProof/>
      <w:szCs w:val="18"/>
    </w:rPr>
  </w:style>
  <w:style w:type="paragraph" w:customStyle="1" w:styleId="NormalTableau">
    <w:name w:val="Normal Tableau"/>
    <w:basedOn w:val="a1"/>
    <w:uiPriority w:val="99"/>
    <w:rsid w:val="00035B9F"/>
    <w:pPr>
      <w:widowControl w:val="0"/>
      <w:spacing w:before="60" w:after="60" w:line="240" w:lineRule="auto"/>
      <w:jc w:val="left"/>
      <w:textAlignment w:val="baseline"/>
    </w:pPr>
  </w:style>
  <w:style w:type="paragraph" w:styleId="a8">
    <w:name w:val="footer"/>
    <w:basedOn w:val="a1"/>
    <w:link w:val="a9"/>
    <w:uiPriority w:val="99"/>
    <w:rsid w:val="004959DA"/>
    <w:pPr>
      <w:tabs>
        <w:tab w:val="center" w:pos="4153"/>
        <w:tab w:val="right" w:pos="8306"/>
      </w:tabs>
    </w:pPr>
    <w:rPr>
      <w:szCs w:val="20"/>
    </w:rPr>
  </w:style>
  <w:style w:type="table" w:styleId="aa">
    <w:name w:val="Table Grid"/>
    <w:basedOn w:val="a3"/>
    <w:qFormat/>
    <w:rsid w:val="00192A03"/>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paragraph" w:styleId="ab">
    <w:name w:val="Document Map"/>
    <w:basedOn w:val="a1"/>
    <w:link w:val="ac"/>
    <w:uiPriority w:val="99"/>
    <w:rsid w:val="004959DA"/>
    <w:pPr>
      <w:shd w:val="clear" w:color="auto" w:fill="000080"/>
    </w:pPr>
  </w:style>
  <w:style w:type="character" w:styleId="ad">
    <w:name w:val="page number"/>
    <w:basedOn w:val="a2"/>
    <w:rsid w:val="00426BAB"/>
  </w:style>
  <w:style w:type="character" w:styleId="ae">
    <w:name w:val="Hyperlink"/>
    <w:basedOn w:val="a2"/>
    <w:uiPriority w:val="99"/>
    <w:rsid w:val="00BE0221"/>
    <w:rPr>
      <w:color w:val="0000FF"/>
      <w:u w:val="single"/>
    </w:rPr>
  </w:style>
  <w:style w:type="paragraph" w:styleId="af">
    <w:name w:val="table of figures"/>
    <w:basedOn w:val="a1"/>
    <w:next w:val="a1"/>
    <w:uiPriority w:val="99"/>
    <w:rsid w:val="00155A82"/>
    <w:pPr>
      <w:tabs>
        <w:tab w:val="right" w:leader="dot" w:pos="9016"/>
      </w:tabs>
      <w:spacing w:line="240" w:lineRule="auto"/>
    </w:pPr>
    <w:rPr>
      <w:noProof/>
    </w:rPr>
  </w:style>
  <w:style w:type="paragraph" w:customStyle="1" w:styleId="Feature-Item">
    <w:name w:val="Feature-Item"/>
    <w:basedOn w:val="a1"/>
    <w:uiPriority w:val="99"/>
    <w:rsid w:val="00BE22DA"/>
    <w:pPr>
      <w:numPr>
        <w:numId w:val="3"/>
      </w:numPr>
    </w:pPr>
  </w:style>
  <w:style w:type="paragraph" w:customStyle="1" w:styleId="regdescription">
    <w:name w:val="reg description"/>
    <w:basedOn w:val="a1"/>
    <w:uiPriority w:val="99"/>
    <w:rsid w:val="00FE3F66"/>
    <w:pPr>
      <w:overflowPunct w:val="0"/>
      <w:autoSpaceDE w:val="0"/>
      <w:autoSpaceDN w:val="0"/>
      <w:snapToGrid/>
      <w:spacing w:line="240" w:lineRule="exact"/>
      <w:textAlignment w:val="baseline"/>
    </w:pPr>
    <w:rPr>
      <w:rFonts w:eastAsia="PMingLiU"/>
      <w:noProof/>
      <w:kern w:val="0"/>
      <w:sz w:val="18"/>
      <w:szCs w:val="20"/>
    </w:rPr>
  </w:style>
  <w:style w:type="paragraph" w:customStyle="1" w:styleId="RegisterForm">
    <w:name w:val="Register Form"/>
    <w:uiPriority w:val="99"/>
    <w:rsid w:val="00FE3F66"/>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uiPriority w:val="99"/>
    <w:rsid w:val="00FE3F66"/>
    <w:pPr>
      <w:widowControl w:val="0"/>
    </w:pPr>
    <w:rPr>
      <w:b/>
      <w:bCs w:val="0"/>
      <w:caps/>
      <w:snapToGrid w:val="0"/>
      <w:sz w:val="16"/>
    </w:rPr>
  </w:style>
  <w:style w:type="paragraph" w:customStyle="1" w:styleId="RegDescriptionColName">
    <w:name w:val="RegDescription ColName"/>
    <w:basedOn w:val="a1"/>
    <w:uiPriority w:val="99"/>
    <w:rsid w:val="00FE3F66"/>
    <w:pPr>
      <w:adjustRightInd/>
      <w:snapToGrid/>
      <w:spacing w:line="240" w:lineRule="exact"/>
      <w:jc w:val="center"/>
    </w:pPr>
    <w:rPr>
      <w:rFonts w:eastAsia="PMingLiU"/>
      <w:b/>
      <w:bCs/>
      <w:kern w:val="0"/>
      <w:sz w:val="18"/>
    </w:rPr>
  </w:style>
  <w:style w:type="paragraph" w:customStyle="1" w:styleId="RegDescriptionCenter">
    <w:name w:val="RegDescription Center"/>
    <w:basedOn w:val="a1"/>
    <w:uiPriority w:val="99"/>
    <w:rsid w:val="00FE3F66"/>
    <w:pPr>
      <w:adjustRightInd/>
      <w:snapToGrid/>
      <w:spacing w:line="240" w:lineRule="exact"/>
      <w:jc w:val="center"/>
    </w:pPr>
    <w:rPr>
      <w:rFonts w:eastAsia="PMingLiU"/>
      <w:kern w:val="0"/>
      <w:sz w:val="18"/>
    </w:rPr>
  </w:style>
  <w:style w:type="paragraph" w:customStyle="1" w:styleId="DTVNotes">
    <w:name w:val="!DTV頁面內文Notes"/>
    <w:basedOn w:val="a1"/>
    <w:uiPriority w:val="99"/>
    <w:rsid w:val="00FE3F66"/>
    <w:pPr>
      <w:numPr>
        <w:numId w:val="2"/>
      </w:numPr>
      <w:adjustRightInd/>
      <w:snapToGrid/>
      <w:spacing w:line="240" w:lineRule="atLeast"/>
    </w:pPr>
    <w:rPr>
      <w:rFonts w:eastAsia="PMingLiU"/>
      <w:kern w:val="0"/>
    </w:rPr>
  </w:style>
  <w:style w:type="paragraph" w:customStyle="1" w:styleId="tableconfiguremiddle">
    <w:name w:val="table configure (middle)"/>
    <w:basedOn w:val="a1"/>
    <w:uiPriority w:val="99"/>
    <w:rsid w:val="00FE3F66"/>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uiPriority w:val="99"/>
    <w:rsid w:val="00FE3F66"/>
    <w:pPr>
      <w:snapToGrid/>
      <w:spacing w:before="20" w:after="20" w:line="240" w:lineRule="exact"/>
    </w:pPr>
    <w:rPr>
      <w:color w:val="0000FF"/>
    </w:rPr>
  </w:style>
  <w:style w:type="paragraph" w:customStyle="1" w:styleId="TableText">
    <w:name w:val="Table Text"/>
    <w:basedOn w:val="a1"/>
    <w:uiPriority w:val="99"/>
    <w:rsid w:val="00FE3F66"/>
    <w:pPr>
      <w:spacing w:before="40" w:after="40" w:line="240" w:lineRule="auto"/>
      <w:ind w:left="29" w:right="29"/>
      <w:jc w:val="left"/>
    </w:pPr>
    <w:rPr>
      <w:rFonts w:ascii="Times New Roman" w:eastAsia="PMingLiU" w:hAnsi="Times New Roman"/>
      <w:snapToGrid w:val="0"/>
    </w:rPr>
  </w:style>
  <w:style w:type="numbering" w:customStyle="1" w:styleId="BulletOutline">
    <w:name w:val="Bullet Outline"/>
    <w:rsid w:val="008C7E5D"/>
  </w:style>
  <w:style w:type="paragraph" w:styleId="HTML">
    <w:name w:val="HTML Preformatted"/>
    <w:basedOn w:val="a1"/>
    <w:link w:val="HTML0"/>
    <w:uiPriority w:val="99"/>
    <w:rsid w:val="00286B99"/>
    <w:rPr>
      <w:rFonts w:ascii="Courier New" w:hAnsi="Courier New" w:cs="Courier New"/>
      <w:szCs w:val="20"/>
    </w:rPr>
  </w:style>
  <w:style w:type="paragraph" w:customStyle="1" w:styleId="TableCaption">
    <w:name w:val="Table Caption"/>
    <w:basedOn w:val="a5"/>
    <w:next w:val="NormalTableau"/>
    <w:uiPriority w:val="99"/>
    <w:rsid w:val="00FE2530"/>
    <w:pPr>
      <w:keepNext/>
    </w:pPr>
  </w:style>
  <w:style w:type="paragraph" w:customStyle="1" w:styleId="FigureCaption">
    <w:name w:val="Figure Caption"/>
    <w:basedOn w:val="a5"/>
    <w:next w:val="a1"/>
    <w:uiPriority w:val="99"/>
    <w:rsid w:val="00FE2530"/>
    <w:rPr>
      <w:rFonts w:eastAsia="Arial"/>
    </w:rPr>
  </w:style>
  <w:style w:type="paragraph" w:customStyle="1" w:styleId="CodeExcerpt">
    <w:name w:val="Code Excerpt"/>
    <w:basedOn w:val="a1"/>
    <w:uiPriority w:val="99"/>
    <w:rsid w:val="00464043"/>
    <w:pPr>
      <w:ind w:left="357"/>
      <w:jc w:val="left"/>
    </w:pPr>
    <w:rPr>
      <w:rFonts w:ascii="Lucida Console" w:eastAsia="Lucida Console" w:hAnsi="Lucida Console"/>
      <w:sz w:val="16"/>
      <w:szCs w:val="20"/>
    </w:rPr>
  </w:style>
  <w:style w:type="paragraph" w:styleId="af0">
    <w:name w:val="Date"/>
    <w:basedOn w:val="a1"/>
    <w:next w:val="a1"/>
    <w:link w:val="af1"/>
    <w:uiPriority w:val="99"/>
    <w:rsid w:val="00325E8F"/>
    <w:pPr>
      <w:ind w:leftChars="2500" w:left="100"/>
    </w:pPr>
  </w:style>
  <w:style w:type="numbering" w:styleId="1111110">
    <w:name w:val="Outline List 2"/>
    <w:basedOn w:val="a4"/>
    <w:rsid w:val="008C439D"/>
  </w:style>
  <w:style w:type="character" w:styleId="af2">
    <w:name w:val="annotation reference"/>
    <w:basedOn w:val="a2"/>
    <w:uiPriority w:val="99"/>
    <w:rsid w:val="00134832"/>
    <w:rPr>
      <w:sz w:val="18"/>
      <w:szCs w:val="18"/>
    </w:rPr>
  </w:style>
  <w:style w:type="paragraph" w:styleId="af3">
    <w:name w:val="annotation text"/>
    <w:basedOn w:val="a1"/>
    <w:link w:val="af4"/>
    <w:uiPriority w:val="99"/>
    <w:rsid w:val="00134832"/>
    <w:pPr>
      <w:jc w:val="left"/>
    </w:pPr>
  </w:style>
  <w:style w:type="paragraph" w:styleId="af5">
    <w:name w:val="Balloon Text"/>
    <w:basedOn w:val="a1"/>
    <w:link w:val="af6"/>
    <w:uiPriority w:val="99"/>
    <w:rsid w:val="00134832"/>
    <w:rPr>
      <w:sz w:val="18"/>
      <w:szCs w:val="18"/>
    </w:rPr>
  </w:style>
  <w:style w:type="table" w:styleId="12">
    <w:name w:val="Table Classic 1"/>
    <w:basedOn w:val="a3"/>
    <w:rsid w:val="00247675"/>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Columns 3"/>
    <w:basedOn w:val="a3"/>
    <w:rsid w:val="00247675"/>
    <w:pPr>
      <w:adjustRightInd w:val="0"/>
      <w:snapToGrid w:val="0"/>
      <w:spacing w:line="300"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81">
    <w:name w:val="Table Grid 8"/>
    <w:basedOn w:val="a3"/>
    <w:rsid w:val="00247675"/>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Intense Quote"/>
    <w:basedOn w:val="a1"/>
    <w:next w:val="a1"/>
    <w:link w:val="af8"/>
    <w:uiPriority w:val="30"/>
    <w:qFormat/>
    <w:rsid w:val="00E42F9C"/>
    <w:pPr>
      <w:pBdr>
        <w:bottom w:val="single" w:sz="4" w:space="4" w:color="4F81BD" w:themeColor="accent1"/>
      </w:pBdr>
      <w:spacing w:before="200" w:after="280"/>
      <w:ind w:left="936" w:right="936"/>
    </w:pPr>
    <w:rPr>
      <w:b/>
      <w:bCs/>
      <w:i/>
      <w:iCs/>
      <w:color w:val="4F81BD" w:themeColor="accent1"/>
    </w:rPr>
  </w:style>
  <w:style w:type="character" w:customStyle="1" w:styleId="af8">
    <w:name w:val="明显引用 字符"/>
    <w:basedOn w:val="a2"/>
    <w:link w:val="af7"/>
    <w:uiPriority w:val="30"/>
    <w:rsid w:val="00E42F9C"/>
    <w:rPr>
      <w:rFonts w:ascii="Arial" w:eastAsia="Arial" w:hAnsi="Arial"/>
      <w:b/>
      <w:bCs/>
      <w:i/>
      <w:iCs/>
      <w:color w:val="4F81BD" w:themeColor="accent1"/>
      <w:kern w:val="2"/>
      <w:szCs w:val="24"/>
      <w:lang w:eastAsia="zh-TW"/>
    </w:rPr>
  </w:style>
  <w:style w:type="character" w:styleId="af9">
    <w:name w:val="Subtle Reference"/>
    <w:basedOn w:val="a2"/>
    <w:uiPriority w:val="31"/>
    <w:qFormat/>
    <w:rsid w:val="00E42F9C"/>
    <w:rPr>
      <w:smallCaps/>
      <w:color w:val="C0504D" w:themeColor="accent2"/>
      <w:u w:val="single"/>
    </w:rPr>
  </w:style>
  <w:style w:type="paragraph" w:styleId="afa">
    <w:name w:val="List Paragraph"/>
    <w:basedOn w:val="a1"/>
    <w:link w:val="afb"/>
    <w:uiPriority w:val="34"/>
    <w:qFormat/>
    <w:rsid w:val="00061A6F"/>
    <w:pPr>
      <w:ind w:firstLineChars="200" w:firstLine="420"/>
    </w:pPr>
  </w:style>
  <w:style w:type="character" w:customStyle="1" w:styleId="10">
    <w:name w:val="标题 1 字符"/>
    <w:aliases w:val="my标题1级 字符"/>
    <w:basedOn w:val="a2"/>
    <w:link w:val="1"/>
    <w:uiPriority w:val="9"/>
    <w:rsid w:val="00D52A29"/>
    <w:rPr>
      <w:rFonts w:cs="Arial"/>
      <w:b/>
      <w:bCs/>
      <w:color w:val="C00000"/>
      <w:kern w:val="52"/>
      <w:sz w:val="36"/>
      <w:szCs w:val="52"/>
      <w:lang w:eastAsia="zh-TW"/>
    </w:rPr>
  </w:style>
  <w:style w:type="character" w:customStyle="1" w:styleId="20">
    <w:name w:val="标题 2 字符"/>
    <w:aliases w:val="my标题2级 字符"/>
    <w:basedOn w:val="a2"/>
    <w:link w:val="2"/>
    <w:uiPriority w:val="9"/>
    <w:rsid w:val="00B83A1D"/>
    <w:rPr>
      <w:rFonts w:cs="Arial"/>
      <w:b/>
      <w:color w:val="C00000"/>
      <w:kern w:val="52"/>
      <w:sz w:val="28"/>
      <w:szCs w:val="48"/>
    </w:rPr>
  </w:style>
  <w:style w:type="character" w:customStyle="1" w:styleId="30">
    <w:name w:val="标题 3 字符"/>
    <w:aliases w:val="my标题3级 字符"/>
    <w:basedOn w:val="a2"/>
    <w:link w:val="3"/>
    <w:uiPriority w:val="9"/>
    <w:rsid w:val="00081378"/>
    <w:rPr>
      <w:rFonts w:cs="Arial"/>
      <w:b/>
      <w:bCs/>
      <w:color w:val="C00000"/>
      <w:kern w:val="52"/>
      <w:sz w:val="24"/>
    </w:rPr>
  </w:style>
  <w:style w:type="character" w:customStyle="1" w:styleId="40">
    <w:name w:val="标题 4 字符"/>
    <w:basedOn w:val="a2"/>
    <w:link w:val="4"/>
    <w:uiPriority w:val="9"/>
    <w:rsid w:val="00035477"/>
    <w:rPr>
      <w:rFonts w:cs="Arial"/>
      <w:b/>
      <w:color w:val="C00000"/>
      <w:kern w:val="52"/>
      <w:sz w:val="22"/>
      <w:szCs w:val="22"/>
    </w:rPr>
  </w:style>
  <w:style w:type="character" w:customStyle="1" w:styleId="50">
    <w:name w:val="标题 5 字符"/>
    <w:basedOn w:val="a2"/>
    <w:link w:val="5"/>
    <w:uiPriority w:val="9"/>
    <w:rsid w:val="00E00499"/>
    <w:rPr>
      <w:rFonts w:cs="Arial"/>
      <w:b/>
      <w:color w:val="C00000"/>
      <w:kern w:val="52"/>
      <w:szCs w:val="20"/>
    </w:rPr>
  </w:style>
  <w:style w:type="character" w:customStyle="1" w:styleId="60">
    <w:name w:val="标题 6 字符"/>
    <w:basedOn w:val="a2"/>
    <w:link w:val="6"/>
    <w:uiPriority w:val="9"/>
    <w:rsid w:val="00E00499"/>
    <w:rPr>
      <w:rFonts w:cs="Arial"/>
      <w:bCs/>
      <w:color w:val="C00000"/>
      <w:kern w:val="52"/>
      <w:szCs w:val="20"/>
    </w:rPr>
  </w:style>
  <w:style w:type="character" w:customStyle="1" w:styleId="70">
    <w:name w:val="标题 7 字符"/>
    <w:basedOn w:val="a2"/>
    <w:link w:val="7"/>
    <w:uiPriority w:val="99"/>
    <w:rsid w:val="00E00499"/>
    <w:rPr>
      <w:rFonts w:ascii="Arial" w:hAnsi="Arial"/>
      <w:i/>
      <w:szCs w:val="24"/>
      <w:lang w:eastAsia="zh-TW"/>
    </w:rPr>
  </w:style>
  <w:style w:type="character" w:customStyle="1" w:styleId="80">
    <w:name w:val="标题 8 字符"/>
    <w:basedOn w:val="a2"/>
    <w:link w:val="8"/>
    <w:uiPriority w:val="99"/>
    <w:rsid w:val="00E00499"/>
    <w:rPr>
      <w:rFonts w:ascii="Arial" w:hAnsi="Arial"/>
      <w:i/>
      <w:iCs/>
      <w:szCs w:val="24"/>
      <w:lang w:eastAsia="zh-TW"/>
    </w:rPr>
  </w:style>
  <w:style w:type="character" w:customStyle="1" w:styleId="90">
    <w:name w:val="标题 9 字符"/>
    <w:basedOn w:val="a2"/>
    <w:link w:val="9"/>
    <w:uiPriority w:val="99"/>
    <w:rsid w:val="00E00499"/>
    <w:rPr>
      <w:rFonts w:ascii="Arial" w:hAnsi="Arial" w:cs="Arial"/>
      <w:i/>
      <w:szCs w:val="22"/>
      <w:lang w:eastAsia="zh-TW"/>
    </w:rPr>
  </w:style>
  <w:style w:type="character" w:styleId="afc">
    <w:name w:val="FollowedHyperlink"/>
    <w:basedOn w:val="a2"/>
    <w:uiPriority w:val="99"/>
    <w:unhideWhenUsed/>
    <w:rsid w:val="00E00499"/>
    <w:rPr>
      <w:color w:val="800080" w:themeColor="followedHyperlink"/>
      <w:u w:val="single"/>
    </w:rPr>
  </w:style>
  <w:style w:type="character" w:customStyle="1" w:styleId="HTML0">
    <w:name w:val="HTML 预设格式 字符"/>
    <w:basedOn w:val="a2"/>
    <w:link w:val="HTML"/>
    <w:uiPriority w:val="99"/>
    <w:rsid w:val="00E00499"/>
    <w:rPr>
      <w:rFonts w:ascii="Courier New" w:eastAsia="Arial" w:hAnsi="Courier New" w:cs="Courier New"/>
      <w:kern w:val="2"/>
      <w:lang w:eastAsia="zh-TW"/>
    </w:rPr>
  </w:style>
  <w:style w:type="character" w:customStyle="1" w:styleId="af4">
    <w:name w:val="批注文字 字符"/>
    <w:basedOn w:val="a2"/>
    <w:link w:val="af3"/>
    <w:uiPriority w:val="99"/>
    <w:rsid w:val="00E00499"/>
    <w:rPr>
      <w:rFonts w:ascii="Arial" w:eastAsia="Arial" w:hAnsi="Arial"/>
      <w:kern w:val="2"/>
      <w:szCs w:val="24"/>
      <w:lang w:eastAsia="zh-TW"/>
    </w:rPr>
  </w:style>
  <w:style w:type="character" w:customStyle="1" w:styleId="a7">
    <w:name w:val="页眉 字符"/>
    <w:basedOn w:val="a2"/>
    <w:link w:val="a6"/>
    <w:uiPriority w:val="99"/>
    <w:rsid w:val="00E00499"/>
    <w:rPr>
      <w:rFonts w:ascii="Arial" w:eastAsia="Arial" w:hAnsi="Arial"/>
      <w:b/>
      <w:kern w:val="2"/>
      <w:sz w:val="32"/>
      <w:szCs w:val="24"/>
      <w:lang w:eastAsia="zh-TW"/>
    </w:rPr>
  </w:style>
  <w:style w:type="character" w:customStyle="1" w:styleId="a9">
    <w:name w:val="页脚 字符"/>
    <w:basedOn w:val="a2"/>
    <w:link w:val="a8"/>
    <w:uiPriority w:val="99"/>
    <w:rsid w:val="00E00499"/>
    <w:rPr>
      <w:rFonts w:ascii="Arial" w:eastAsia="Arial" w:hAnsi="Arial"/>
      <w:kern w:val="2"/>
      <w:lang w:eastAsia="zh-TW"/>
    </w:rPr>
  </w:style>
  <w:style w:type="character" w:customStyle="1" w:styleId="af1">
    <w:name w:val="日期 字符"/>
    <w:basedOn w:val="a2"/>
    <w:link w:val="af0"/>
    <w:uiPriority w:val="99"/>
    <w:rsid w:val="00E00499"/>
    <w:rPr>
      <w:rFonts w:ascii="Arial" w:eastAsia="Arial" w:hAnsi="Arial"/>
      <w:kern w:val="2"/>
      <w:szCs w:val="24"/>
      <w:lang w:eastAsia="zh-TW"/>
    </w:rPr>
  </w:style>
  <w:style w:type="character" w:customStyle="1" w:styleId="ac">
    <w:name w:val="文档结构图 字符"/>
    <w:basedOn w:val="a2"/>
    <w:link w:val="ab"/>
    <w:uiPriority w:val="99"/>
    <w:rsid w:val="00E00499"/>
    <w:rPr>
      <w:rFonts w:ascii="Arial" w:eastAsia="Arial" w:hAnsi="Arial"/>
      <w:kern w:val="2"/>
      <w:szCs w:val="24"/>
      <w:shd w:val="clear" w:color="auto" w:fill="000080"/>
      <w:lang w:eastAsia="zh-TW"/>
    </w:rPr>
  </w:style>
  <w:style w:type="character" w:customStyle="1" w:styleId="af6">
    <w:name w:val="批注框文本 字符"/>
    <w:basedOn w:val="a2"/>
    <w:link w:val="af5"/>
    <w:uiPriority w:val="99"/>
    <w:rsid w:val="00E00499"/>
    <w:rPr>
      <w:rFonts w:ascii="Arial" w:eastAsia="Arial" w:hAnsi="Arial"/>
      <w:kern w:val="2"/>
      <w:sz w:val="18"/>
      <w:szCs w:val="18"/>
      <w:lang w:eastAsia="zh-TW"/>
    </w:rPr>
  </w:style>
  <w:style w:type="paragraph" w:styleId="TOC">
    <w:name w:val="TOC Heading"/>
    <w:basedOn w:val="1"/>
    <w:next w:val="a1"/>
    <w:uiPriority w:val="39"/>
    <w:unhideWhenUsed/>
    <w:qFormat/>
    <w:rsid w:val="00FD7997"/>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autoRedefine/>
    <w:uiPriority w:val="99"/>
    <w:rsid w:val="00774FE0"/>
    <w:pPr>
      <w:numPr>
        <w:numId w:val="7"/>
      </w:numPr>
      <w:adjustRightInd/>
      <w:snapToGrid/>
      <w:ind w:right="180"/>
    </w:pPr>
    <w:rPr>
      <w:rFonts w:eastAsia="PMingLiU" w:cs="Arial"/>
      <w:color w:val="0000FF"/>
      <w:kern w:val="0"/>
      <w:sz w:val="24"/>
    </w:rPr>
  </w:style>
  <w:style w:type="paragraph" w:styleId="afd">
    <w:name w:val="Normal Indent"/>
    <w:basedOn w:val="a1"/>
    <w:uiPriority w:val="99"/>
    <w:unhideWhenUsed/>
    <w:rsid w:val="005511E9"/>
    <w:pPr>
      <w:adjustRightInd/>
      <w:snapToGrid/>
      <w:ind w:left="482"/>
      <w:jc w:val="left"/>
    </w:pPr>
    <w:rPr>
      <w:rFonts w:eastAsia="PMingLiU" w:cs="Arial"/>
      <w:kern w:val="0"/>
      <w:sz w:val="18"/>
      <w:szCs w:val="20"/>
    </w:rPr>
  </w:style>
  <w:style w:type="paragraph" w:customStyle="1" w:styleId="Indentbullet">
    <w:name w:val="Indent bullet"/>
    <w:basedOn w:val="a1"/>
    <w:autoRedefine/>
    <w:uiPriority w:val="99"/>
    <w:rsid w:val="007124D3"/>
    <w:pPr>
      <w:tabs>
        <w:tab w:val="num" w:pos="720"/>
      </w:tabs>
      <w:adjustRightInd/>
      <w:spacing w:line="240" w:lineRule="auto"/>
      <w:ind w:left="720"/>
      <w:jc w:val="left"/>
    </w:pPr>
    <w:rPr>
      <w:rFonts w:eastAsia="PMingLiU"/>
      <w:kern w:val="0"/>
      <w:sz w:val="18"/>
      <w:szCs w:val="20"/>
      <w:lang w:eastAsia="en-US"/>
    </w:rPr>
  </w:style>
  <w:style w:type="paragraph" w:styleId="afe">
    <w:name w:val="Normal (Web)"/>
    <w:basedOn w:val="a1"/>
    <w:uiPriority w:val="99"/>
    <w:unhideWhenUsed/>
    <w:rsid w:val="00CC0068"/>
    <w:pPr>
      <w:widowControl w:val="0"/>
      <w:adjustRightInd/>
      <w:snapToGrid/>
      <w:spacing w:line="240" w:lineRule="auto"/>
      <w:jc w:val="left"/>
    </w:pPr>
    <w:rPr>
      <w:rFonts w:ascii="Times New Roman" w:eastAsia="PMingLiU" w:hAnsi="Times New Roman" w:cs="Arial"/>
      <w:sz w:val="24"/>
    </w:rPr>
  </w:style>
  <w:style w:type="paragraph" w:styleId="a">
    <w:name w:val="List Number"/>
    <w:basedOn w:val="a1"/>
    <w:uiPriority w:val="99"/>
    <w:unhideWhenUsed/>
    <w:rsid w:val="00CC0068"/>
    <w:pPr>
      <w:numPr>
        <w:numId w:val="6"/>
      </w:numPr>
      <w:adjustRightInd/>
      <w:snapToGrid/>
    </w:pPr>
    <w:rPr>
      <w:rFonts w:eastAsia="PMingLiU" w:cs="Arial"/>
      <w:kern w:val="0"/>
      <w:sz w:val="18"/>
      <w:szCs w:val="20"/>
    </w:rPr>
  </w:style>
  <w:style w:type="paragraph" w:customStyle="1" w:styleId="13">
    <w:name w:val="1"/>
    <w:link w:val="Char"/>
    <w:uiPriority w:val="99"/>
    <w:rsid w:val="00585F7F"/>
    <w:rPr>
      <w:sz w:val="18"/>
      <w:szCs w:val="18"/>
    </w:rPr>
  </w:style>
  <w:style w:type="character" w:customStyle="1" w:styleId="Char">
    <w:name w:val="批注框文本 Char"/>
    <w:basedOn w:val="a2"/>
    <w:link w:val="13"/>
    <w:uiPriority w:val="99"/>
    <w:rsid w:val="00585F7F"/>
    <w:rPr>
      <w:rFonts w:ascii="Arial" w:eastAsia="Arial" w:hAnsi="Arial"/>
      <w:kern w:val="2"/>
      <w:sz w:val="18"/>
      <w:szCs w:val="18"/>
      <w:lang w:eastAsia="zh-TW"/>
    </w:rPr>
  </w:style>
  <w:style w:type="character" w:customStyle="1" w:styleId="Char0">
    <w:name w:val="页眉 Char"/>
    <w:basedOn w:val="a2"/>
    <w:uiPriority w:val="99"/>
    <w:rsid w:val="00585F7F"/>
    <w:rPr>
      <w:rFonts w:ascii="Arial" w:eastAsia="Arial" w:hAnsi="Arial"/>
      <w:b/>
      <w:kern w:val="2"/>
      <w:sz w:val="32"/>
      <w:szCs w:val="24"/>
      <w:lang w:eastAsia="zh-TW"/>
    </w:rPr>
  </w:style>
  <w:style w:type="character" w:customStyle="1" w:styleId="Char1">
    <w:name w:val="页脚 Char"/>
    <w:basedOn w:val="a2"/>
    <w:uiPriority w:val="99"/>
    <w:rsid w:val="00585F7F"/>
    <w:rPr>
      <w:rFonts w:ascii="Arial" w:eastAsia="Arial" w:hAnsi="Arial"/>
      <w:kern w:val="2"/>
      <w:lang w:eastAsia="zh-TW"/>
    </w:rPr>
  </w:style>
  <w:style w:type="character" w:customStyle="1" w:styleId="opdicttext2">
    <w:name w:val="op_dict_text2"/>
    <w:basedOn w:val="a2"/>
    <w:rsid w:val="00585F7F"/>
  </w:style>
  <w:style w:type="character" w:customStyle="1" w:styleId="Char2">
    <w:name w:val="尾注文本 Char"/>
    <w:basedOn w:val="a2"/>
    <w:rsid w:val="00585F7F"/>
    <w:rPr>
      <w:rFonts w:ascii="Arial" w:eastAsia="Arial" w:hAnsi="Arial"/>
      <w:kern w:val="2"/>
      <w:lang w:eastAsia="zh-TW"/>
    </w:rPr>
  </w:style>
  <w:style w:type="paragraph" w:styleId="aff">
    <w:name w:val="endnote text"/>
    <w:basedOn w:val="a1"/>
    <w:link w:val="aff0"/>
    <w:uiPriority w:val="99"/>
    <w:rsid w:val="00585F7F"/>
    <w:pPr>
      <w:spacing w:line="240" w:lineRule="auto"/>
    </w:pPr>
    <w:rPr>
      <w:szCs w:val="20"/>
    </w:rPr>
  </w:style>
  <w:style w:type="character" w:customStyle="1" w:styleId="aff0">
    <w:name w:val="尾注文本 字符"/>
    <w:basedOn w:val="a2"/>
    <w:link w:val="aff"/>
    <w:uiPriority w:val="99"/>
    <w:rsid w:val="00585F7F"/>
    <w:rPr>
      <w:rFonts w:ascii="Arial" w:eastAsia="Arial" w:hAnsi="Arial"/>
      <w:kern w:val="2"/>
      <w:lang w:eastAsia="zh-TW"/>
    </w:rPr>
  </w:style>
  <w:style w:type="character" w:styleId="aff1">
    <w:name w:val="endnote reference"/>
    <w:basedOn w:val="a2"/>
    <w:rsid w:val="00585F7F"/>
    <w:rPr>
      <w:vertAlign w:val="superscript"/>
    </w:rPr>
  </w:style>
  <w:style w:type="paragraph" w:styleId="aff2">
    <w:name w:val="Title"/>
    <w:basedOn w:val="a1"/>
    <w:next w:val="a1"/>
    <w:link w:val="aff3"/>
    <w:uiPriority w:val="10"/>
    <w:qFormat/>
    <w:rsid w:val="0094119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标题 字符"/>
    <w:basedOn w:val="a2"/>
    <w:link w:val="aff2"/>
    <w:uiPriority w:val="10"/>
    <w:rsid w:val="00941195"/>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rsid w:val="00941195"/>
    <w:pPr>
      <w:autoSpaceDE w:val="0"/>
      <w:autoSpaceDN w:val="0"/>
      <w:snapToGrid/>
      <w:spacing w:line="201" w:lineRule="atLeast"/>
      <w:jc w:val="left"/>
    </w:pPr>
    <w:rPr>
      <w:rFonts w:eastAsiaTheme="minorEastAsia" w:cs="Arial"/>
      <w:kern w:val="0"/>
      <w:sz w:val="24"/>
    </w:rPr>
  </w:style>
  <w:style w:type="character" w:styleId="aff4">
    <w:name w:val="Placeholder Text"/>
    <w:basedOn w:val="a2"/>
    <w:uiPriority w:val="99"/>
    <w:semiHidden/>
    <w:rsid w:val="00CC5584"/>
    <w:rPr>
      <w:color w:val="808080"/>
    </w:rPr>
  </w:style>
  <w:style w:type="paragraph" w:customStyle="1" w:styleId="Default">
    <w:name w:val="Default"/>
    <w:rsid w:val="00CC5584"/>
    <w:pPr>
      <w:autoSpaceDE w:val="0"/>
      <w:autoSpaceDN w:val="0"/>
      <w:adjustRightInd w:val="0"/>
    </w:pPr>
    <w:rPr>
      <w:rFonts w:ascii="Tahoma" w:hAnsi="Tahoma" w:cs="Tahoma"/>
      <w:color w:val="000000"/>
      <w:sz w:val="24"/>
    </w:rPr>
  </w:style>
  <w:style w:type="paragraph" w:styleId="61">
    <w:name w:val="toc 6"/>
    <w:basedOn w:val="a1"/>
    <w:next w:val="a1"/>
    <w:autoRedefine/>
    <w:uiPriority w:val="39"/>
    <w:unhideWhenUsed/>
    <w:rsid w:val="00CC5584"/>
    <w:pPr>
      <w:adjustRightInd/>
      <w:snapToGrid/>
      <w:spacing w:after="100" w:line="276" w:lineRule="auto"/>
      <w:ind w:left="1100"/>
      <w:jc w:val="left"/>
    </w:pPr>
    <w:rPr>
      <w:rFonts w:asciiTheme="minorHAnsi" w:eastAsiaTheme="minorEastAsia" w:hAnsiTheme="minorHAnsi" w:cstheme="minorBidi"/>
      <w:kern w:val="0"/>
      <w:sz w:val="22"/>
      <w:szCs w:val="22"/>
    </w:rPr>
  </w:style>
  <w:style w:type="paragraph" w:styleId="71">
    <w:name w:val="toc 7"/>
    <w:basedOn w:val="a1"/>
    <w:next w:val="a1"/>
    <w:autoRedefine/>
    <w:uiPriority w:val="39"/>
    <w:unhideWhenUsed/>
    <w:rsid w:val="00CC5584"/>
    <w:pPr>
      <w:adjustRightInd/>
      <w:snapToGrid/>
      <w:spacing w:after="100" w:line="276" w:lineRule="auto"/>
      <w:ind w:left="1320"/>
      <w:jc w:val="left"/>
    </w:pPr>
    <w:rPr>
      <w:rFonts w:asciiTheme="minorHAnsi" w:eastAsiaTheme="minorEastAsia" w:hAnsiTheme="minorHAnsi" w:cstheme="minorBidi"/>
      <w:kern w:val="0"/>
      <w:sz w:val="22"/>
      <w:szCs w:val="22"/>
    </w:rPr>
  </w:style>
  <w:style w:type="paragraph" w:styleId="82">
    <w:name w:val="toc 8"/>
    <w:basedOn w:val="a1"/>
    <w:next w:val="a1"/>
    <w:autoRedefine/>
    <w:uiPriority w:val="39"/>
    <w:unhideWhenUsed/>
    <w:rsid w:val="00CC5584"/>
    <w:pPr>
      <w:adjustRightInd/>
      <w:snapToGrid/>
      <w:spacing w:after="100" w:line="276" w:lineRule="auto"/>
      <w:ind w:left="1540"/>
      <w:jc w:val="left"/>
    </w:pPr>
    <w:rPr>
      <w:rFonts w:asciiTheme="minorHAnsi" w:eastAsiaTheme="minorEastAsia" w:hAnsiTheme="minorHAnsi" w:cstheme="minorBidi"/>
      <w:kern w:val="0"/>
      <w:sz w:val="22"/>
      <w:szCs w:val="22"/>
    </w:rPr>
  </w:style>
  <w:style w:type="paragraph" w:styleId="91">
    <w:name w:val="toc 9"/>
    <w:basedOn w:val="a1"/>
    <w:next w:val="a1"/>
    <w:autoRedefine/>
    <w:uiPriority w:val="39"/>
    <w:unhideWhenUsed/>
    <w:rsid w:val="00CC5584"/>
    <w:pPr>
      <w:adjustRightInd/>
      <w:snapToGrid/>
      <w:spacing w:after="100" w:line="276" w:lineRule="auto"/>
      <w:ind w:left="1760"/>
      <w:jc w:val="left"/>
    </w:pPr>
    <w:rPr>
      <w:rFonts w:asciiTheme="minorHAnsi" w:eastAsiaTheme="minorEastAsia" w:hAnsiTheme="minorHAnsi" w:cstheme="minorBidi"/>
      <w:kern w:val="0"/>
      <w:sz w:val="22"/>
      <w:szCs w:val="22"/>
    </w:rPr>
  </w:style>
  <w:style w:type="paragraph" w:customStyle="1" w:styleId="regdefine">
    <w:name w:val="reg_define"/>
    <w:basedOn w:val="tableconfiguremiddle"/>
    <w:uiPriority w:val="99"/>
    <w:rsid w:val="00CC5584"/>
    <w:pPr>
      <w:spacing w:before="60" w:after="60"/>
      <w:jc w:val="left"/>
    </w:pPr>
    <w:rPr>
      <w:b/>
      <w:i/>
      <w:color w:val="0000FF"/>
      <w:sz w:val="24"/>
    </w:rPr>
  </w:style>
  <w:style w:type="paragraph" w:customStyle="1" w:styleId="font5">
    <w:name w:val="font5"/>
    <w:basedOn w:val="a1"/>
    <w:uiPriority w:val="99"/>
    <w:rsid w:val="00CC5584"/>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rsid w:val="00CC5584"/>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rsid w:val="00CC5584"/>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rsid w:val="00CC5584"/>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rsid w:val="00CC5584"/>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rsid w:val="00CC5584"/>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rsid w:val="00CC5584"/>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rsid w:val="00CC5584"/>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rsid w:val="00CC5584"/>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rsid w:val="00CC5584"/>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rsid w:val="00CC5584"/>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rsid w:val="00CC5584"/>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rsid w:val="00CC5584"/>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rsid w:val="00CC5584"/>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rsid w:val="00CC5584"/>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rsid w:val="00CC5584"/>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rsid w:val="00CC5584"/>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rsid w:val="00CC5584"/>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rsid w:val="00CC5584"/>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rsid w:val="00CC5584"/>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rsid w:val="00CC5584"/>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rsid w:val="00CC5584"/>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rsid w:val="00CC5584"/>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rsid w:val="00CC5584"/>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rsid w:val="00CC5584"/>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rsid w:val="00CC5584"/>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rsid w:val="00CC5584"/>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rsid w:val="00CC5584"/>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rsid w:val="00CC5584"/>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rsid w:val="00CC5584"/>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rsid w:val="00CC5584"/>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rsid w:val="00CC5584"/>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rsid w:val="00CC5584"/>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rsid w:val="00CC5584"/>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rsid w:val="00CC5584"/>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rsid w:val="00CC5584"/>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rsid w:val="00CC5584"/>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rsid w:val="00CC5584"/>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rsid w:val="00CC5584"/>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rsid w:val="00CC5584"/>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rsid w:val="00CC5584"/>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rsid w:val="00CC5584"/>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paragraph" w:styleId="aff5">
    <w:name w:val="annotation subject"/>
    <w:basedOn w:val="af3"/>
    <w:next w:val="af3"/>
    <w:link w:val="aff6"/>
    <w:uiPriority w:val="99"/>
    <w:rsid w:val="00CC5584"/>
    <w:rPr>
      <w:b/>
      <w:bCs/>
    </w:rPr>
  </w:style>
  <w:style w:type="character" w:customStyle="1" w:styleId="aff6">
    <w:name w:val="批注主题 字符"/>
    <w:basedOn w:val="af4"/>
    <w:link w:val="aff5"/>
    <w:uiPriority w:val="99"/>
    <w:rsid w:val="00CC5584"/>
    <w:rPr>
      <w:rFonts w:ascii="Arial" w:eastAsia="Arial" w:hAnsi="Arial"/>
      <w:b/>
      <w:bCs/>
      <w:kern w:val="2"/>
      <w:szCs w:val="24"/>
      <w:lang w:eastAsia="zh-TW"/>
    </w:rPr>
  </w:style>
  <w:style w:type="character" w:customStyle="1" w:styleId="FigureLabel">
    <w:name w:val="Figure Label"/>
    <w:basedOn w:val="a2"/>
    <w:rsid w:val="00CC5584"/>
    <w:rPr>
      <w:b/>
    </w:rPr>
  </w:style>
  <w:style w:type="paragraph" w:customStyle="1" w:styleId="RegisterValueDescription">
    <w:name w:val="Register Value Description"/>
    <w:basedOn w:val="a1"/>
    <w:uiPriority w:val="99"/>
    <w:rsid w:val="00CC5584"/>
    <w:pPr>
      <w:tabs>
        <w:tab w:val="left" w:pos="1440"/>
      </w:tabs>
      <w:ind w:left="1080" w:hanging="360"/>
      <w:jc w:val="left"/>
    </w:pPr>
    <w:rPr>
      <w:rFonts w:ascii="Times New Roman" w:eastAsia="PMingLiU" w:hAnsi="Times New Roman"/>
      <w:szCs w:val="20"/>
    </w:rPr>
  </w:style>
  <w:style w:type="numbering" w:customStyle="1" w:styleId="NoList1">
    <w:name w:val="No List1"/>
    <w:next w:val="a4"/>
    <w:uiPriority w:val="99"/>
    <w:semiHidden/>
    <w:unhideWhenUsed/>
    <w:rsid w:val="00CC5584"/>
  </w:style>
  <w:style w:type="table" w:customStyle="1" w:styleId="TableGrid1">
    <w:name w:val="Table Grid1"/>
    <w:basedOn w:val="a3"/>
    <w:next w:val="aa"/>
    <w:rsid w:val="00CC5584"/>
    <w:rPr>
      <w:rFonts w:ascii="Arial"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numbering" w:customStyle="1" w:styleId="NoList2">
    <w:name w:val="No List2"/>
    <w:next w:val="a4"/>
    <w:uiPriority w:val="99"/>
    <w:semiHidden/>
    <w:unhideWhenUsed/>
    <w:rsid w:val="00CC5584"/>
  </w:style>
  <w:style w:type="table" w:customStyle="1" w:styleId="TableGrid2">
    <w:name w:val="Table Grid2"/>
    <w:basedOn w:val="a3"/>
    <w:next w:val="aa"/>
    <w:rsid w:val="00CC5584"/>
    <w:rPr>
      <w:rFonts w:ascii="Arial"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numbering" w:customStyle="1" w:styleId="NoList3">
    <w:name w:val="No List3"/>
    <w:next w:val="a4"/>
    <w:uiPriority w:val="99"/>
    <w:semiHidden/>
    <w:unhideWhenUsed/>
    <w:rsid w:val="00CC5584"/>
  </w:style>
  <w:style w:type="table" w:customStyle="1" w:styleId="TableGrid3">
    <w:name w:val="Table Grid3"/>
    <w:basedOn w:val="a3"/>
    <w:next w:val="aa"/>
    <w:rsid w:val="00CC5584"/>
    <w:rPr>
      <w:rFonts w:ascii="Arial"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next w:val="aa"/>
    <w:rsid w:val="00CC5584"/>
    <w:rPr>
      <w:rFonts w:ascii="Arial"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next w:val="aa"/>
    <w:rsid w:val="00CC5584"/>
    <w:rPr>
      <w:rFonts w:ascii="Arial"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numbering" w:customStyle="1" w:styleId="NoList4">
    <w:name w:val="No List4"/>
    <w:next w:val="a4"/>
    <w:uiPriority w:val="99"/>
    <w:semiHidden/>
    <w:unhideWhenUsed/>
    <w:rsid w:val="00CC5584"/>
  </w:style>
  <w:style w:type="table" w:customStyle="1" w:styleId="TableGrid6">
    <w:name w:val="Table Grid6"/>
    <w:basedOn w:val="a3"/>
    <w:next w:val="aa"/>
    <w:rsid w:val="00CC5584"/>
    <w:rPr>
      <w:rFonts w:ascii="Arial"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numbering" w:customStyle="1" w:styleId="NoList5">
    <w:name w:val="No List5"/>
    <w:next w:val="a4"/>
    <w:uiPriority w:val="99"/>
    <w:semiHidden/>
    <w:unhideWhenUsed/>
    <w:rsid w:val="00CC5584"/>
  </w:style>
  <w:style w:type="table" w:customStyle="1" w:styleId="TableGrid7">
    <w:name w:val="Table Grid7"/>
    <w:basedOn w:val="a3"/>
    <w:next w:val="aa"/>
    <w:rsid w:val="00CC5584"/>
    <w:rPr>
      <w:rFonts w:ascii="Arial"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next w:val="aa"/>
    <w:rsid w:val="00CC5584"/>
    <w:rPr>
      <w:rFonts w:ascii="Arial"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rsid w:val="00CC5584"/>
    <w:pPr>
      <w:numPr>
        <w:numId w:val="8"/>
      </w:numPr>
      <w:jc w:val="left"/>
    </w:pPr>
  </w:style>
  <w:style w:type="table" w:customStyle="1" w:styleId="TableGrid109">
    <w:name w:val="Table Grid109"/>
    <w:basedOn w:val="a3"/>
    <w:rsid w:val="00CC5584"/>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rsid w:val="00CC5584"/>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rsid w:val="00CC5584"/>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rsid w:val="00CC5584"/>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rsid w:val="00CC5584"/>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rsid w:val="00CC5584"/>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rsid w:val="00CC5584"/>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rsid w:val="00CC5584"/>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rsid w:val="00CC5584"/>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rsid w:val="00CC5584"/>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7">
    <w:name w:val="No Spacing"/>
    <w:link w:val="aff8"/>
    <w:uiPriority w:val="1"/>
    <w:qFormat/>
    <w:rsid w:val="00CC5584"/>
    <w:rPr>
      <w:rFonts w:ascii="Calibri" w:hAnsi="Calibri"/>
      <w:sz w:val="22"/>
      <w:szCs w:val="22"/>
      <w:lang w:eastAsia="en-US"/>
    </w:rPr>
  </w:style>
  <w:style w:type="character" w:customStyle="1" w:styleId="aff8">
    <w:name w:val="无间隔 字符"/>
    <w:basedOn w:val="a2"/>
    <w:link w:val="aff7"/>
    <w:uiPriority w:val="1"/>
    <w:rsid w:val="00CC5584"/>
    <w:rPr>
      <w:rFonts w:ascii="Calibri" w:eastAsia="宋体" w:hAnsi="Calibri"/>
      <w:sz w:val="22"/>
      <w:szCs w:val="22"/>
      <w:lang w:eastAsia="en-US"/>
    </w:rPr>
  </w:style>
  <w:style w:type="character" w:customStyle="1" w:styleId="2Char">
    <w:name w:val="标题 2 Char"/>
    <w:aliases w:val="my标题2级 Char,Heading 2 Char1"/>
    <w:basedOn w:val="a2"/>
    <w:uiPriority w:val="9"/>
    <w:rsid w:val="00EF5180"/>
    <w:rPr>
      <w:rFonts w:ascii="Arial" w:hAnsi="Arial" w:cs="Arial"/>
      <w:b/>
      <w:color w:val="006EBC"/>
      <w:kern w:val="52"/>
      <w:sz w:val="28"/>
      <w:szCs w:val="48"/>
      <w:lang w:eastAsia="zh-TW"/>
    </w:rPr>
  </w:style>
  <w:style w:type="character" w:customStyle="1" w:styleId="3Char">
    <w:name w:val="标题 3 Char"/>
    <w:aliases w:val="my标题3级 Char,Heading 3 Char1"/>
    <w:basedOn w:val="a2"/>
    <w:uiPriority w:val="9"/>
    <w:rsid w:val="00EF5180"/>
    <w:rPr>
      <w:rFonts w:ascii="Arial" w:hAnsi="Arial" w:cs="Arial"/>
      <w:b/>
      <w:bCs/>
      <w:color w:val="006EBC"/>
      <w:kern w:val="52"/>
      <w:sz w:val="24"/>
      <w:szCs w:val="24"/>
      <w:lang w:eastAsia="zh-TW"/>
    </w:rPr>
  </w:style>
  <w:style w:type="character" w:customStyle="1" w:styleId="1Char">
    <w:name w:val="标题 1 Char"/>
    <w:aliases w:val="my标题1级 Char,Heading 1 Char1"/>
    <w:basedOn w:val="a2"/>
    <w:uiPriority w:val="9"/>
    <w:rsid w:val="00EF5180"/>
    <w:rPr>
      <w:rFonts w:ascii="Arial" w:hAnsi="Arial" w:cs="Arial"/>
      <w:b/>
      <w:bCs/>
      <w:color w:val="006EBC"/>
      <w:kern w:val="52"/>
      <w:sz w:val="32"/>
      <w:szCs w:val="52"/>
      <w:lang w:val="en-US" w:eastAsia="zh-TW" w:bidi="ar-SA"/>
    </w:rPr>
  </w:style>
  <w:style w:type="character" w:customStyle="1" w:styleId="4Char">
    <w:name w:val="标题 4 Char"/>
    <w:basedOn w:val="a2"/>
    <w:uiPriority w:val="9"/>
    <w:rsid w:val="00EF5180"/>
    <w:rPr>
      <w:rFonts w:ascii="Arial" w:hAnsi="Arial" w:cs="Arial"/>
      <w:b/>
      <w:color w:val="006EBC"/>
      <w:kern w:val="52"/>
      <w:sz w:val="22"/>
      <w:szCs w:val="22"/>
      <w:lang w:eastAsia="zh-TW"/>
    </w:rPr>
  </w:style>
  <w:style w:type="character" w:customStyle="1" w:styleId="5Char">
    <w:name w:val="标题 5 Char"/>
    <w:basedOn w:val="a2"/>
    <w:uiPriority w:val="9"/>
    <w:rsid w:val="00EF5180"/>
    <w:rPr>
      <w:rFonts w:ascii="Arial" w:hAnsi="Arial" w:cs="Arial"/>
      <w:b/>
      <w:color w:val="006EBC"/>
      <w:kern w:val="52"/>
      <w:lang w:eastAsia="zh-TW"/>
    </w:rPr>
  </w:style>
  <w:style w:type="character" w:customStyle="1" w:styleId="6Char">
    <w:name w:val="标题 6 Char"/>
    <w:basedOn w:val="a2"/>
    <w:uiPriority w:val="9"/>
    <w:rsid w:val="00EF5180"/>
    <w:rPr>
      <w:rFonts w:ascii="Arial" w:hAnsi="Arial" w:cs="Arial"/>
      <w:bCs/>
      <w:color w:val="006EBC"/>
      <w:kern w:val="52"/>
      <w:lang w:eastAsia="zh-TW"/>
    </w:rPr>
  </w:style>
  <w:style w:type="numbering" w:customStyle="1" w:styleId="14">
    <w:name w:val="无列表1"/>
    <w:next w:val="a4"/>
    <w:uiPriority w:val="99"/>
    <w:semiHidden/>
    <w:unhideWhenUsed/>
    <w:rsid w:val="00EF5180"/>
  </w:style>
  <w:style w:type="table" w:customStyle="1" w:styleId="15">
    <w:name w:val="网格型1"/>
    <w:basedOn w:val="a3"/>
    <w:next w:val="aa"/>
    <w:uiPriority w:val="59"/>
    <w:rsid w:val="00EF5180"/>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next w:val="aa"/>
    <w:uiPriority w:val="59"/>
    <w:rsid w:val="00EF5180"/>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a4"/>
    <w:uiPriority w:val="99"/>
    <w:semiHidden/>
    <w:unhideWhenUsed/>
    <w:rsid w:val="00EF5180"/>
  </w:style>
  <w:style w:type="table" w:customStyle="1" w:styleId="33">
    <w:name w:val="网格型3"/>
    <w:basedOn w:val="a3"/>
    <w:next w:val="aa"/>
    <w:uiPriority w:val="59"/>
    <w:rsid w:val="00EF5180"/>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4"/>
    <w:uiPriority w:val="99"/>
    <w:semiHidden/>
    <w:unhideWhenUsed/>
    <w:rsid w:val="00EF5180"/>
  </w:style>
  <w:style w:type="table" w:customStyle="1" w:styleId="42">
    <w:name w:val="网格型4"/>
    <w:basedOn w:val="a3"/>
    <w:next w:val="aa"/>
    <w:rsid w:val="00EF5180"/>
    <w:rPr>
      <w:rFonts w:ascii="Georgia"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numbering" w:customStyle="1" w:styleId="43">
    <w:name w:val="无列表4"/>
    <w:next w:val="a4"/>
    <w:uiPriority w:val="99"/>
    <w:semiHidden/>
    <w:unhideWhenUsed/>
    <w:rsid w:val="00EF5180"/>
  </w:style>
  <w:style w:type="table" w:customStyle="1" w:styleId="52">
    <w:name w:val="网格型5"/>
    <w:basedOn w:val="a3"/>
    <w:next w:val="aa"/>
    <w:rsid w:val="00EF5180"/>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rsid w:val="00EF5180"/>
    <w:rPr>
      <w:color w:val="365F91"/>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rsid w:val="00FB4A78"/>
  </w:style>
  <w:style w:type="character" w:customStyle="1" w:styleId="fontstyle01">
    <w:name w:val="fontstyle01"/>
    <w:basedOn w:val="a2"/>
    <w:rsid w:val="00D805FC"/>
    <w:rPr>
      <w:rFonts w:ascii="Arial" w:hAnsi="Arial" w:cs="Arial" w:hint="default"/>
      <w:b w:val="0"/>
      <w:bCs w:val="0"/>
      <w:i w:val="0"/>
      <w:iCs w:val="0"/>
      <w:color w:val="000000"/>
      <w:sz w:val="18"/>
      <w:szCs w:val="18"/>
    </w:rPr>
  </w:style>
  <w:style w:type="table" w:customStyle="1" w:styleId="62">
    <w:name w:val="网格型6"/>
    <w:basedOn w:val="a3"/>
    <w:next w:val="aa"/>
    <w:rsid w:val="009C35E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Quote"/>
    <w:basedOn w:val="a1"/>
    <w:next w:val="a1"/>
    <w:link w:val="affa"/>
    <w:uiPriority w:val="29"/>
    <w:qFormat/>
    <w:rsid w:val="0058179E"/>
    <w:pPr>
      <w:spacing w:before="200" w:after="160"/>
      <w:ind w:left="864" w:right="864"/>
      <w:jc w:val="center"/>
    </w:pPr>
    <w:rPr>
      <w:i/>
      <w:iCs/>
      <w:color w:val="404040" w:themeColor="text1" w:themeTint="BF"/>
    </w:rPr>
  </w:style>
  <w:style w:type="character" w:customStyle="1" w:styleId="affa">
    <w:name w:val="引用 字符"/>
    <w:basedOn w:val="a2"/>
    <w:link w:val="aff9"/>
    <w:uiPriority w:val="29"/>
    <w:rsid w:val="0058179E"/>
    <w:rPr>
      <w:rFonts w:ascii="Arial" w:eastAsia="Arial" w:hAnsi="Arial"/>
      <w:i/>
      <w:iCs/>
      <w:color w:val="404040" w:themeColor="text1" w:themeTint="BF"/>
      <w:kern w:val="2"/>
      <w:szCs w:val="24"/>
      <w:lang w:eastAsia="zh-TW"/>
    </w:rPr>
  </w:style>
  <w:style w:type="paragraph" w:customStyle="1" w:styleId="xl88">
    <w:name w:val="xl88"/>
    <w:basedOn w:val="a1"/>
    <w:uiPriority w:val="99"/>
    <w:rsid w:val="00D323A5"/>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rPr>
  </w:style>
  <w:style w:type="paragraph" w:customStyle="1" w:styleId="xl89">
    <w:name w:val="xl89"/>
    <w:basedOn w:val="a1"/>
    <w:uiPriority w:val="99"/>
    <w:rsid w:val="00D323A5"/>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rPr>
  </w:style>
  <w:style w:type="paragraph" w:customStyle="1" w:styleId="xl90">
    <w:name w:val="xl90"/>
    <w:basedOn w:val="a1"/>
    <w:uiPriority w:val="99"/>
    <w:rsid w:val="00D323A5"/>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rPr>
  </w:style>
  <w:style w:type="paragraph" w:customStyle="1" w:styleId="xl91">
    <w:name w:val="xl91"/>
    <w:basedOn w:val="a1"/>
    <w:uiPriority w:val="99"/>
    <w:rsid w:val="00D323A5"/>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rPr>
  </w:style>
  <w:style w:type="paragraph" w:customStyle="1" w:styleId="xl92">
    <w:name w:val="xl92"/>
    <w:basedOn w:val="a1"/>
    <w:uiPriority w:val="99"/>
    <w:rsid w:val="000F2A8F"/>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rPr>
  </w:style>
  <w:style w:type="paragraph" w:customStyle="1" w:styleId="xl93">
    <w:name w:val="xl93"/>
    <w:basedOn w:val="a1"/>
    <w:uiPriority w:val="99"/>
    <w:rsid w:val="000F2A8F"/>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rPr>
  </w:style>
  <w:style w:type="character" w:styleId="affb">
    <w:name w:val="Strong"/>
    <w:basedOn w:val="a2"/>
    <w:qFormat/>
    <w:rsid w:val="00266838"/>
    <w:rPr>
      <w:b/>
      <w:bCs/>
    </w:rPr>
  </w:style>
  <w:style w:type="character" w:styleId="affc">
    <w:name w:val="Emphasis"/>
    <w:basedOn w:val="a2"/>
    <w:uiPriority w:val="20"/>
    <w:qFormat/>
    <w:rsid w:val="000C1D07"/>
    <w:rPr>
      <w:i/>
      <w:iCs/>
    </w:rPr>
  </w:style>
  <w:style w:type="character" w:customStyle="1" w:styleId="SC62536">
    <w:name w:val="SC.6.2536"/>
    <w:uiPriority w:val="99"/>
    <w:rsid w:val="00FC47CF"/>
    <w:rPr>
      <w:color w:val="000000"/>
      <w:sz w:val="20"/>
      <w:szCs w:val="20"/>
    </w:rPr>
  </w:style>
  <w:style w:type="character" w:customStyle="1" w:styleId="SC62625">
    <w:name w:val="SC.6.2625"/>
    <w:uiPriority w:val="99"/>
    <w:rsid w:val="00FC47CF"/>
    <w:rPr>
      <w:color w:val="000000"/>
      <w:sz w:val="16"/>
      <w:szCs w:val="16"/>
    </w:rPr>
  </w:style>
  <w:style w:type="paragraph" w:styleId="affd">
    <w:name w:val="Body Text"/>
    <w:basedOn w:val="a1"/>
    <w:link w:val="affe"/>
    <w:uiPriority w:val="1"/>
    <w:qFormat/>
    <w:rsid w:val="00FC47CF"/>
    <w:pPr>
      <w:widowControl w:val="0"/>
      <w:adjustRightInd/>
      <w:snapToGrid/>
      <w:spacing w:line="240" w:lineRule="auto"/>
      <w:jc w:val="left"/>
    </w:pPr>
    <w:rPr>
      <w:rFonts w:cs="Arial"/>
      <w:kern w:val="0"/>
      <w:szCs w:val="20"/>
      <w:lang w:eastAsia="en-US"/>
    </w:rPr>
  </w:style>
  <w:style w:type="character" w:customStyle="1" w:styleId="affe">
    <w:name w:val="正文文本 字符"/>
    <w:basedOn w:val="a2"/>
    <w:link w:val="affd"/>
    <w:uiPriority w:val="1"/>
    <w:rsid w:val="00FC47CF"/>
    <w:rPr>
      <w:rFonts w:ascii="Arial" w:eastAsia="Arial" w:hAnsi="Arial" w:cs="Arial"/>
      <w:lang w:eastAsia="en-US"/>
    </w:rPr>
  </w:style>
  <w:style w:type="character" w:customStyle="1" w:styleId="fontstyle11">
    <w:name w:val="fontstyle11"/>
    <w:basedOn w:val="a2"/>
    <w:rsid w:val="002349B3"/>
    <w:rPr>
      <w:rFonts w:ascii="ArialMT" w:hAnsi="ArialMT" w:hint="default"/>
      <w:b w:val="0"/>
      <w:bCs w:val="0"/>
      <w:i w:val="0"/>
      <w:iCs w:val="0"/>
      <w:color w:val="000000"/>
      <w:sz w:val="22"/>
      <w:szCs w:val="22"/>
    </w:rPr>
  </w:style>
  <w:style w:type="character" w:customStyle="1" w:styleId="fontstyle21">
    <w:name w:val="fontstyle21"/>
    <w:basedOn w:val="a2"/>
    <w:rsid w:val="00466169"/>
    <w:rPr>
      <w:rFonts w:ascii="TimesLTStd-Roman" w:hAnsi="TimesLTStd-Roman" w:hint="default"/>
      <w:b w:val="0"/>
      <w:bCs w:val="0"/>
      <w:i w:val="0"/>
      <w:iCs w:val="0"/>
      <w:color w:val="000000"/>
      <w:sz w:val="28"/>
      <w:szCs w:val="28"/>
    </w:rPr>
  </w:style>
  <w:style w:type="character" w:customStyle="1" w:styleId="tgt">
    <w:name w:val="tgt"/>
    <w:basedOn w:val="a2"/>
    <w:rsid w:val="00845B97"/>
  </w:style>
  <w:style w:type="character" w:customStyle="1" w:styleId="fontstyle31">
    <w:name w:val="fontstyle31"/>
    <w:basedOn w:val="a2"/>
    <w:rsid w:val="004360C3"/>
    <w:rPr>
      <w:rFonts w:ascii="Century Schoolbook" w:hAnsi="Century Schoolbook" w:hint="default"/>
      <w:b w:val="0"/>
      <w:bCs w:val="0"/>
      <w:i w:val="0"/>
      <w:iCs w:val="0"/>
      <w:color w:val="000000"/>
      <w:sz w:val="20"/>
      <w:szCs w:val="20"/>
    </w:rPr>
  </w:style>
  <w:style w:type="paragraph" w:customStyle="1" w:styleId="msonormal0">
    <w:name w:val="msonormal"/>
    <w:basedOn w:val="a1"/>
    <w:uiPriority w:val="99"/>
    <w:rsid w:val="000C4528"/>
    <w:pPr>
      <w:adjustRightInd/>
      <w:snapToGrid/>
      <w:spacing w:before="100" w:beforeAutospacing="1" w:after="100" w:afterAutospacing="1" w:line="240" w:lineRule="auto"/>
      <w:jc w:val="left"/>
    </w:pPr>
    <w:rPr>
      <w:rFonts w:ascii="宋体" w:hAnsi="宋体" w:cs="宋体"/>
      <w:kern w:val="0"/>
      <w:sz w:val="24"/>
    </w:rPr>
  </w:style>
  <w:style w:type="paragraph" w:customStyle="1" w:styleId="xl82">
    <w:name w:val="xl82"/>
    <w:basedOn w:val="a1"/>
    <w:uiPriority w:val="99"/>
    <w:rsid w:val="000C4528"/>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rPr>
  </w:style>
  <w:style w:type="paragraph" w:customStyle="1" w:styleId="xl83">
    <w:name w:val="xl83"/>
    <w:basedOn w:val="a1"/>
    <w:uiPriority w:val="99"/>
    <w:rsid w:val="000C4528"/>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rPr>
  </w:style>
  <w:style w:type="paragraph" w:customStyle="1" w:styleId="xl84">
    <w:name w:val="xl84"/>
    <w:basedOn w:val="a1"/>
    <w:uiPriority w:val="99"/>
    <w:rsid w:val="000C4528"/>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rPr>
  </w:style>
  <w:style w:type="paragraph" w:customStyle="1" w:styleId="xl85">
    <w:name w:val="xl85"/>
    <w:basedOn w:val="a1"/>
    <w:uiPriority w:val="99"/>
    <w:rsid w:val="000C4528"/>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rPr>
  </w:style>
  <w:style w:type="paragraph" w:customStyle="1" w:styleId="xl86">
    <w:name w:val="xl86"/>
    <w:basedOn w:val="a1"/>
    <w:uiPriority w:val="99"/>
    <w:rsid w:val="000C4528"/>
    <w:pPr>
      <w:adjustRightInd/>
      <w:snapToGrid/>
      <w:spacing w:before="100" w:beforeAutospacing="1" w:after="100" w:afterAutospacing="1" w:line="240" w:lineRule="auto"/>
      <w:jc w:val="left"/>
    </w:pPr>
    <w:rPr>
      <w:rFonts w:ascii="Arial" w:hAnsi="Arial" w:cs="Arial"/>
      <w:kern w:val="0"/>
      <w:sz w:val="24"/>
    </w:rPr>
  </w:style>
  <w:style w:type="paragraph" w:customStyle="1" w:styleId="xl87">
    <w:name w:val="xl87"/>
    <w:basedOn w:val="a1"/>
    <w:uiPriority w:val="99"/>
    <w:rsid w:val="000C4528"/>
    <w:pPr>
      <w:adjustRightInd/>
      <w:snapToGrid/>
      <w:spacing w:before="100" w:beforeAutospacing="1" w:after="100" w:afterAutospacing="1" w:line="240" w:lineRule="auto"/>
      <w:jc w:val="center"/>
    </w:pPr>
    <w:rPr>
      <w:rFonts w:ascii="Arial" w:hAnsi="Arial" w:cs="Arial"/>
      <w:kern w:val="0"/>
      <w:sz w:val="24"/>
    </w:rPr>
  </w:style>
  <w:style w:type="paragraph" w:customStyle="1" w:styleId="xl94">
    <w:name w:val="xl94"/>
    <w:basedOn w:val="a1"/>
    <w:uiPriority w:val="99"/>
    <w:rsid w:val="000C4528"/>
    <w:pPr>
      <w:adjustRightInd/>
      <w:snapToGrid/>
      <w:spacing w:before="100" w:beforeAutospacing="1" w:after="100" w:afterAutospacing="1" w:line="240" w:lineRule="auto"/>
      <w:jc w:val="left"/>
    </w:pPr>
    <w:rPr>
      <w:rFonts w:ascii="Arial" w:hAnsi="Arial" w:cs="Arial"/>
      <w:color w:val="000000"/>
      <w:kern w:val="0"/>
      <w:sz w:val="24"/>
    </w:rPr>
  </w:style>
  <w:style w:type="paragraph" w:customStyle="1" w:styleId="xl95">
    <w:name w:val="xl95"/>
    <w:basedOn w:val="a1"/>
    <w:uiPriority w:val="99"/>
    <w:rsid w:val="000C4528"/>
    <w:pPr>
      <w:adjustRightInd/>
      <w:snapToGrid/>
      <w:spacing w:before="100" w:beforeAutospacing="1" w:after="100" w:afterAutospacing="1" w:line="240" w:lineRule="auto"/>
      <w:jc w:val="left"/>
    </w:pPr>
    <w:rPr>
      <w:rFonts w:ascii="Arial" w:hAnsi="Arial" w:cs="Arial"/>
      <w:kern w:val="0"/>
      <w:sz w:val="24"/>
    </w:rPr>
  </w:style>
  <w:style w:type="paragraph" w:customStyle="1" w:styleId="xl96">
    <w:name w:val="xl96"/>
    <w:basedOn w:val="a1"/>
    <w:uiPriority w:val="99"/>
    <w:rsid w:val="000C4528"/>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rPr>
  </w:style>
  <w:style w:type="paragraph" w:customStyle="1" w:styleId="xl97">
    <w:name w:val="xl97"/>
    <w:basedOn w:val="a1"/>
    <w:uiPriority w:val="99"/>
    <w:rsid w:val="000C4528"/>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rPr>
  </w:style>
  <w:style w:type="paragraph" w:customStyle="1" w:styleId="xl98">
    <w:name w:val="xl98"/>
    <w:basedOn w:val="a1"/>
    <w:uiPriority w:val="99"/>
    <w:rsid w:val="000C4528"/>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rPr>
  </w:style>
  <w:style w:type="paragraph" w:customStyle="1" w:styleId="xl99">
    <w:name w:val="xl99"/>
    <w:basedOn w:val="a1"/>
    <w:uiPriority w:val="99"/>
    <w:rsid w:val="000C4528"/>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rPr>
  </w:style>
  <w:style w:type="paragraph" w:customStyle="1" w:styleId="xl100">
    <w:name w:val="xl100"/>
    <w:basedOn w:val="a1"/>
    <w:uiPriority w:val="99"/>
    <w:rsid w:val="000C4528"/>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rPr>
  </w:style>
  <w:style w:type="paragraph" w:customStyle="1" w:styleId="xl101">
    <w:name w:val="xl101"/>
    <w:basedOn w:val="a1"/>
    <w:uiPriority w:val="99"/>
    <w:rsid w:val="000C4528"/>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rPr>
  </w:style>
  <w:style w:type="paragraph" w:customStyle="1" w:styleId="xl102">
    <w:name w:val="xl102"/>
    <w:basedOn w:val="a1"/>
    <w:uiPriority w:val="99"/>
    <w:rsid w:val="000C4528"/>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rPr>
  </w:style>
  <w:style w:type="paragraph" w:customStyle="1" w:styleId="xl103">
    <w:name w:val="xl103"/>
    <w:basedOn w:val="a1"/>
    <w:uiPriority w:val="99"/>
    <w:rsid w:val="000C4528"/>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rPr>
  </w:style>
  <w:style w:type="paragraph" w:customStyle="1" w:styleId="xl104">
    <w:name w:val="xl104"/>
    <w:basedOn w:val="a1"/>
    <w:uiPriority w:val="99"/>
    <w:rsid w:val="000C4528"/>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rPr>
  </w:style>
  <w:style w:type="paragraph" w:customStyle="1" w:styleId="xl105">
    <w:name w:val="xl105"/>
    <w:basedOn w:val="a1"/>
    <w:uiPriority w:val="99"/>
    <w:rsid w:val="000C4528"/>
    <w:pPr>
      <w:adjustRightInd/>
      <w:snapToGrid/>
      <w:spacing w:before="100" w:beforeAutospacing="1" w:after="100" w:afterAutospacing="1" w:line="240" w:lineRule="auto"/>
      <w:jc w:val="left"/>
    </w:pPr>
    <w:rPr>
      <w:rFonts w:ascii="Arial" w:hAnsi="Arial" w:cs="Arial"/>
      <w:kern w:val="0"/>
      <w:sz w:val="24"/>
    </w:rPr>
  </w:style>
  <w:style w:type="paragraph" w:customStyle="1" w:styleId="xl106">
    <w:name w:val="xl106"/>
    <w:basedOn w:val="a1"/>
    <w:uiPriority w:val="99"/>
    <w:rsid w:val="000C4528"/>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rPr>
  </w:style>
  <w:style w:type="paragraph" w:customStyle="1" w:styleId="xl107">
    <w:name w:val="xl107"/>
    <w:basedOn w:val="a1"/>
    <w:uiPriority w:val="99"/>
    <w:rsid w:val="000C4528"/>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rPr>
  </w:style>
  <w:style w:type="paragraph" w:customStyle="1" w:styleId="xl108">
    <w:name w:val="xl108"/>
    <w:basedOn w:val="a1"/>
    <w:uiPriority w:val="99"/>
    <w:rsid w:val="000C4528"/>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rPr>
  </w:style>
  <w:style w:type="paragraph" w:customStyle="1" w:styleId="xl109">
    <w:name w:val="xl109"/>
    <w:basedOn w:val="a1"/>
    <w:uiPriority w:val="99"/>
    <w:rsid w:val="000C4528"/>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rPr>
  </w:style>
  <w:style w:type="paragraph" w:customStyle="1" w:styleId="xl110">
    <w:name w:val="xl110"/>
    <w:basedOn w:val="a1"/>
    <w:uiPriority w:val="99"/>
    <w:rsid w:val="000C4528"/>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rPr>
  </w:style>
  <w:style w:type="paragraph" w:customStyle="1" w:styleId="xl111">
    <w:name w:val="xl111"/>
    <w:basedOn w:val="a1"/>
    <w:uiPriority w:val="99"/>
    <w:rsid w:val="000C4528"/>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rPr>
  </w:style>
  <w:style w:type="paragraph" w:customStyle="1" w:styleId="xl112">
    <w:name w:val="xl112"/>
    <w:basedOn w:val="a1"/>
    <w:uiPriority w:val="99"/>
    <w:rsid w:val="000C4528"/>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rPr>
  </w:style>
  <w:style w:type="paragraph" w:customStyle="1" w:styleId="xl113">
    <w:name w:val="xl113"/>
    <w:basedOn w:val="a1"/>
    <w:uiPriority w:val="99"/>
    <w:rsid w:val="000C4528"/>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rPr>
  </w:style>
  <w:style w:type="paragraph" w:customStyle="1" w:styleId="xl114">
    <w:name w:val="xl114"/>
    <w:basedOn w:val="a1"/>
    <w:uiPriority w:val="99"/>
    <w:rsid w:val="000C4528"/>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rPr>
  </w:style>
  <w:style w:type="paragraph" w:customStyle="1" w:styleId="xl115">
    <w:name w:val="xl115"/>
    <w:basedOn w:val="a1"/>
    <w:uiPriority w:val="99"/>
    <w:rsid w:val="000C4528"/>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rPr>
  </w:style>
  <w:style w:type="paragraph" w:customStyle="1" w:styleId="xl116">
    <w:name w:val="xl116"/>
    <w:basedOn w:val="a1"/>
    <w:uiPriority w:val="99"/>
    <w:rsid w:val="000C4528"/>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rPr>
  </w:style>
  <w:style w:type="paragraph" w:customStyle="1" w:styleId="xl117">
    <w:name w:val="xl117"/>
    <w:basedOn w:val="a1"/>
    <w:uiPriority w:val="99"/>
    <w:rsid w:val="000C4528"/>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rPr>
  </w:style>
  <w:style w:type="character" w:customStyle="1" w:styleId="tlid-translation">
    <w:name w:val="tlid-translation"/>
    <w:basedOn w:val="a2"/>
    <w:rsid w:val="00AE0812"/>
  </w:style>
  <w:style w:type="character" w:customStyle="1" w:styleId="skip">
    <w:name w:val="skip"/>
    <w:basedOn w:val="a2"/>
    <w:rsid w:val="00AE0812"/>
  </w:style>
  <w:style w:type="character" w:customStyle="1" w:styleId="transsent">
    <w:name w:val="transsent"/>
    <w:basedOn w:val="a2"/>
    <w:rsid w:val="00AE0812"/>
  </w:style>
  <w:style w:type="paragraph" w:customStyle="1" w:styleId="src">
    <w:name w:val="src"/>
    <w:basedOn w:val="a1"/>
    <w:uiPriority w:val="99"/>
    <w:rsid w:val="00AE0812"/>
    <w:pPr>
      <w:adjustRightInd/>
      <w:snapToGrid/>
      <w:spacing w:before="100" w:beforeAutospacing="1" w:after="100" w:afterAutospacing="1" w:line="240" w:lineRule="auto"/>
      <w:jc w:val="left"/>
    </w:pPr>
    <w:rPr>
      <w:rFonts w:ascii="宋体" w:hAnsi="宋体" w:cs="宋体"/>
      <w:kern w:val="0"/>
      <w:sz w:val="24"/>
    </w:rPr>
  </w:style>
  <w:style w:type="character" w:customStyle="1" w:styleId="tran">
    <w:name w:val="tran"/>
    <w:basedOn w:val="a2"/>
    <w:rsid w:val="00AE0812"/>
  </w:style>
  <w:style w:type="character" w:customStyle="1" w:styleId="apple-converted-space">
    <w:name w:val="apple-converted-space"/>
    <w:basedOn w:val="a2"/>
    <w:rsid w:val="00AE0812"/>
  </w:style>
  <w:style w:type="character" w:customStyle="1" w:styleId="tgt1">
    <w:name w:val="tgt1"/>
    <w:basedOn w:val="a2"/>
    <w:rsid w:val="00AE0812"/>
  </w:style>
  <w:style w:type="paragraph" w:customStyle="1" w:styleId="tgt0">
    <w:name w:val="_tgt"/>
    <w:basedOn w:val="a1"/>
    <w:uiPriority w:val="99"/>
    <w:rsid w:val="00AE0812"/>
    <w:pPr>
      <w:adjustRightInd/>
      <w:snapToGrid/>
      <w:spacing w:before="100" w:beforeAutospacing="1" w:after="100" w:afterAutospacing="1" w:line="240" w:lineRule="auto"/>
      <w:jc w:val="left"/>
    </w:pPr>
    <w:rPr>
      <w:rFonts w:ascii="宋体" w:hAnsi="宋体" w:cs="宋体"/>
      <w:kern w:val="0"/>
      <w:sz w:val="24"/>
    </w:rPr>
  </w:style>
  <w:style w:type="character" w:customStyle="1" w:styleId="jlqj4b">
    <w:name w:val="jlqj4b"/>
    <w:basedOn w:val="a2"/>
    <w:rsid w:val="00AE0812"/>
  </w:style>
  <w:style w:type="paragraph" w:customStyle="1" w:styleId="text">
    <w:name w:val="text"/>
    <w:basedOn w:val="a1"/>
    <w:link w:val="textChar"/>
    <w:qFormat/>
    <w:rsid w:val="00C231C9"/>
    <w:pPr>
      <w:keepLines/>
      <w:spacing w:line="240" w:lineRule="auto"/>
      <w:jc w:val="left"/>
      <w:textAlignment w:val="baseline"/>
    </w:pPr>
    <w:rPr>
      <w:rFonts w:cs="Arial"/>
      <w:sz w:val="16"/>
      <w:szCs w:val="16"/>
    </w:rPr>
  </w:style>
  <w:style w:type="character" w:customStyle="1" w:styleId="textChar">
    <w:name w:val="text Char"/>
    <w:basedOn w:val="a2"/>
    <w:link w:val="text"/>
    <w:rsid w:val="00C231C9"/>
    <w:rPr>
      <w:rFonts w:ascii="Century Schoolbook" w:eastAsia="宋体" w:hAnsi="Century Schoolbook" w:cs="Arial"/>
      <w:kern w:val="2"/>
      <w:sz w:val="16"/>
      <w:szCs w:val="16"/>
    </w:rPr>
  </w:style>
  <w:style w:type="character" w:customStyle="1" w:styleId="110">
    <w:name w:val="标题 1 字符1"/>
    <w:aliases w:val="my标题1级 字符1"/>
    <w:basedOn w:val="a2"/>
    <w:uiPriority w:val="9"/>
    <w:rsid w:val="002043E2"/>
    <w:rPr>
      <w:rFonts w:ascii="Century Schoolbook" w:eastAsia="宋体" w:hAnsi="Century Schoolbook"/>
      <w:b/>
      <w:bCs/>
      <w:kern w:val="44"/>
      <w:sz w:val="44"/>
      <w:szCs w:val="44"/>
      <w:lang w:eastAsia="zh-TW"/>
    </w:rPr>
  </w:style>
  <w:style w:type="character" w:customStyle="1" w:styleId="210">
    <w:name w:val="标题 2 字符1"/>
    <w:aliases w:val="my标题2级 字符1"/>
    <w:basedOn w:val="a2"/>
    <w:uiPriority w:val="9"/>
    <w:semiHidden/>
    <w:rsid w:val="002043E2"/>
    <w:rPr>
      <w:rFonts w:asciiTheme="majorHAnsi" w:eastAsiaTheme="majorEastAsia" w:hAnsiTheme="majorHAnsi" w:cstheme="majorBidi"/>
      <w:b/>
      <w:bCs/>
      <w:kern w:val="2"/>
      <w:sz w:val="32"/>
      <w:szCs w:val="32"/>
      <w:lang w:eastAsia="zh-TW"/>
    </w:rPr>
  </w:style>
  <w:style w:type="character" w:customStyle="1" w:styleId="310">
    <w:name w:val="标题 3 字符1"/>
    <w:aliases w:val="my标题3级 字符1"/>
    <w:basedOn w:val="a2"/>
    <w:uiPriority w:val="9"/>
    <w:semiHidden/>
    <w:rsid w:val="002043E2"/>
    <w:rPr>
      <w:rFonts w:ascii="Century Schoolbook" w:eastAsia="宋体" w:hAnsi="Century Schoolbook"/>
      <w:b/>
      <w:bCs/>
      <w:kern w:val="2"/>
      <w:sz w:val="32"/>
      <w:szCs w:val="32"/>
      <w:lang w:eastAsia="zh-TW"/>
    </w:rPr>
  </w:style>
  <w:style w:type="table" w:customStyle="1" w:styleId="72">
    <w:name w:val="网格型7"/>
    <w:basedOn w:val="a3"/>
    <w:uiPriority w:val="59"/>
    <w:rsid w:val="002043E2"/>
    <w:rPr>
      <w:rFonts w:asciiTheme="minorHAnsi" w:eastAsiaTheme="minorEastAsia"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ulletOutline1">
    <w:name w:val="Bullet Outline1"/>
    <w:rsid w:val="00B33569"/>
    <w:pPr>
      <w:numPr>
        <w:numId w:val="4"/>
      </w:numPr>
    </w:pPr>
  </w:style>
  <w:style w:type="numbering" w:customStyle="1" w:styleId="1111111">
    <w:name w:val="1 / 1.1 / 1.1.11"/>
    <w:basedOn w:val="a4"/>
    <w:next w:val="1111110"/>
    <w:rsid w:val="00B33569"/>
    <w:pPr>
      <w:numPr>
        <w:numId w:val="5"/>
      </w:numPr>
    </w:pPr>
  </w:style>
  <w:style w:type="character" w:customStyle="1" w:styleId="afb">
    <w:name w:val="列出段落 字符"/>
    <w:link w:val="afa"/>
    <w:uiPriority w:val="34"/>
    <w:locked/>
    <w:rsid w:val="006C32C7"/>
    <w:rPr>
      <w:rFonts w:ascii="Century Schoolbook" w:eastAsia="宋体" w:hAnsi="Century Schoolbook"/>
      <w:kern w:val="2"/>
      <w:szCs w:val="24"/>
      <w:lang w:eastAsia="zh-TW"/>
    </w:rPr>
  </w:style>
  <w:style w:type="character" w:customStyle="1" w:styleId="y2iqfc">
    <w:name w:val="y2iqfc"/>
    <w:basedOn w:val="a2"/>
    <w:rsid w:val="007B2A28"/>
  </w:style>
  <w:style w:type="character" w:customStyle="1" w:styleId="fontstyle41">
    <w:name w:val="fontstyle41"/>
    <w:basedOn w:val="a2"/>
    <w:rsid w:val="007B2A28"/>
    <w:rPr>
      <w:rFonts w:ascii="MicrosoftYaHei-Bold" w:hAnsi="MicrosoftYaHei-Bold" w:hint="default"/>
      <w:b/>
      <w:bCs/>
      <w:i w:val="0"/>
      <w:iCs w:val="0"/>
      <w:color w:val="000000"/>
      <w:sz w:val="34"/>
      <w:szCs w:val="34"/>
    </w:rPr>
  </w:style>
  <w:style w:type="character" w:customStyle="1" w:styleId="16">
    <w:name w:val="页眉 字符1"/>
    <w:basedOn w:val="a2"/>
    <w:rsid w:val="007B2A28"/>
    <w:rPr>
      <w:rFonts w:ascii="Arial" w:eastAsia="Arial" w:hAnsi="Arial"/>
      <w:b/>
      <w:kern w:val="2"/>
      <w:sz w:val="32"/>
      <w:szCs w:val="24"/>
      <w:lang w:eastAsia="zh-TW"/>
    </w:rPr>
  </w:style>
  <w:style w:type="character" w:customStyle="1" w:styleId="17">
    <w:name w:val="页脚 字符1"/>
    <w:basedOn w:val="a2"/>
    <w:rsid w:val="007B2A28"/>
    <w:rPr>
      <w:rFonts w:ascii="Arial" w:eastAsia="Arial" w:hAnsi="Arial"/>
      <w:kern w:val="2"/>
      <w:lang w:eastAsia="zh-TW"/>
    </w:rPr>
  </w:style>
  <w:style w:type="paragraph" w:styleId="afff">
    <w:name w:val="Revision"/>
    <w:hidden/>
    <w:uiPriority w:val="99"/>
    <w:semiHidden/>
    <w:rsid w:val="006C027A"/>
    <w:rPr>
      <w:lang w:eastAsia="zh-TW"/>
    </w:rPr>
  </w:style>
  <w:style w:type="character" w:customStyle="1" w:styleId="afff0">
    <w:name w:val="表格 字符"/>
    <w:basedOn w:val="a2"/>
    <w:link w:val="afff1"/>
    <w:locked/>
    <w:rsid w:val="009B4144"/>
    <w:rPr>
      <w:rFonts w:ascii="Arial" w:eastAsia="新宋体" w:hAnsi="Arial" w:cs="宋体"/>
      <w:color w:val="000000"/>
      <w:szCs w:val="24"/>
    </w:rPr>
  </w:style>
  <w:style w:type="paragraph" w:customStyle="1" w:styleId="afff1">
    <w:name w:val="表格"/>
    <w:basedOn w:val="a1"/>
    <w:link w:val="afff0"/>
    <w:qFormat/>
    <w:rsid w:val="009B4144"/>
    <w:pPr>
      <w:adjustRightInd/>
      <w:snapToGrid/>
      <w:spacing w:line="240" w:lineRule="auto"/>
      <w:jc w:val="center"/>
    </w:pPr>
    <w:rPr>
      <w:rFonts w:ascii="Arial" w:eastAsia="新宋体" w:hAnsi="Arial" w:cs="宋体"/>
      <w:color w:val="000000"/>
      <w:kern w:val="0"/>
    </w:rPr>
  </w:style>
  <w:style w:type="table" w:customStyle="1" w:styleId="111">
    <w:name w:val="古典型 11"/>
    <w:basedOn w:val="a3"/>
    <w:next w:val="12"/>
    <w:semiHidden/>
    <w:unhideWhenUsed/>
    <w:rsid w:val="007E0E57"/>
    <w:pPr>
      <w:adjustRightInd w:val="0"/>
      <w:snapToGrid w:val="0"/>
      <w:spacing w:line="300" w:lineRule="auto"/>
      <w:jc w:val="both"/>
    </w:p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竖列型 31"/>
    <w:basedOn w:val="a3"/>
    <w:next w:val="32"/>
    <w:semiHidden/>
    <w:unhideWhenUsed/>
    <w:rsid w:val="007E0E57"/>
    <w:pPr>
      <w:adjustRightInd w:val="0"/>
      <w:snapToGrid w:val="0"/>
      <w:spacing w:line="300" w:lineRule="auto"/>
      <w:jc w:val="both"/>
    </w:pPr>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810">
    <w:name w:val="网格型 81"/>
    <w:basedOn w:val="a3"/>
    <w:next w:val="81"/>
    <w:semiHidden/>
    <w:unhideWhenUsed/>
    <w:rsid w:val="007E0E57"/>
    <w:pPr>
      <w:adjustRightInd w:val="0"/>
      <w:snapToGrid w:val="0"/>
      <w:spacing w:line="300" w:lineRule="auto"/>
      <w:jc w:val="both"/>
    </w:p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3">
    <w:name w:val="网格型8"/>
    <w:basedOn w:val="a3"/>
    <w:next w:val="aa"/>
    <w:qFormat/>
    <w:rsid w:val="007E0E57"/>
    <w:pPr>
      <w:keepLines/>
      <w:adjustRightInd w:val="0"/>
      <w:spacing w:line="360" w:lineRule="atLeast"/>
      <w:jc w:val="center"/>
    </w:pPr>
    <w:rPr>
      <w:rFonts w:ascii="Arial" w:eastAsia="Arial" w:hAnsi="Arial" w:cs="PMingLiU"/>
    </w:rPr>
    <w:tblPr>
      <w:tblInd w:w="0" w:type="nil"/>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rsid w:val="007E0E57"/>
    <w:rPr>
      <w:color w:val="365F91"/>
      <w:lang w:eastAsia="zh-TW"/>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rsid w:val="007E0E57"/>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rsid w:val="007E0E57"/>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1 / 1.1 / 1.1.111"/>
    <w:rsid w:val="007E0E57"/>
    <w:pPr>
      <w:numPr>
        <w:numId w:val="11"/>
      </w:numPr>
    </w:pPr>
  </w:style>
  <w:style w:type="numbering" w:customStyle="1" w:styleId="BulletOutline11">
    <w:name w:val="Bullet Outline11"/>
    <w:rsid w:val="007E0E57"/>
    <w:pPr>
      <w:numPr>
        <w:numId w:val="9"/>
      </w:numPr>
    </w:pPr>
  </w:style>
  <w:style w:type="table" w:customStyle="1" w:styleId="MCU">
    <w:name w:val="MCU普通表格"/>
    <w:basedOn w:val="a3"/>
    <w:uiPriority w:val="99"/>
    <w:rsid w:val="00366C15"/>
    <w:pPr>
      <w:spacing w:line="300" w:lineRule="auto"/>
    </w:pPr>
    <w:rPr>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SemiBold SemiConden" w:eastAsia="宋体" w:hAnsi="Bahnschrift SemiBold SemiConden"/>
        <w:b/>
        <w:i w:val="0"/>
        <w:sz w:val="18"/>
      </w:rPr>
      <w:tblPr/>
      <w:trPr>
        <w:tblHeader/>
      </w:trPr>
      <w:tcPr>
        <w:shd w:val="clear" w:color="auto" w:fill="09D2E7"/>
        <w:vAlign w:val="center"/>
      </w:tcPr>
    </w:tblStylePr>
  </w:style>
  <w:style w:type="table" w:customStyle="1" w:styleId="afff2">
    <w:name w:val="寄存器表格"/>
    <w:basedOn w:val="a3"/>
    <w:uiPriority w:val="99"/>
    <w:rsid w:val="00432E3B"/>
    <w:pPr>
      <w:keepNext/>
      <w:widowControl w:val="0"/>
    </w:pPr>
    <w:rPr>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3">
    <w:name w:val="寄存器说明表"/>
    <w:basedOn w:val="a3"/>
    <w:uiPriority w:val="99"/>
    <w:rsid w:val="00B51DA8"/>
    <w:rPr>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numbering" w:styleId="111111">
    <w:name w:val="Outline List 1"/>
    <w:basedOn w:val="a4"/>
    <w:semiHidden/>
    <w:unhideWhenUsed/>
    <w:rsid w:val="00AE4B49"/>
    <w:pPr>
      <w:numPr>
        <w:numId w:val="12"/>
      </w:numPr>
    </w:pPr>
  </w:style>
  <w:style w:type="character" w:styleId="HTML1">
    <w:name w:val="HTML Variable"/>
    <w:basedOn w:val="a2"/>
    <w:semiHidden/>
    <w:unhideWhenUsed/>
    <w:rsid w:val="00AE4B49"/>
    <w:rPr>
      <w:i/>
      <w:iCs/>
    </w:rPr>
  </w:style>
  <w:style w:type="table" w:customStyle="1" w:styleId="MCU1">
    <w:name w:val="MCU普通表格1"/>
    <w:basedOn w:val="a3"/>
    <w:uiPriority w:val="99"/>
    <w:rsid w:val="007A094F"/>
    <w:pPr>
      <w:spacing w:line="300" w:lineRule="auto"/>
    </w:pPr>
    <w:rPr>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character" w:customStyle="1" w:styleId="Char3">
    <w:name w:val="表格 Char"/>
    <w:rsid w:val="00E43AF5"/>
    <w:rPr>
      <w:rFonts w:ascii="黑体" w:eastAsia="黑体"/>
      <w:snapToGrid w:val="0"/>
    </w:rPr>
  </w:style>
  <w:style w:type="character" w:customStyle="1" w:styleId="sc51">
    <w:name w:val="sc51"/>
    <w:basedOn w:val="a2"/>
    <w:rsid w:val="0096584E"/>
    <w:rPr>
      <w:rFonts w:ascii="Courier New" w:hAnsi="Courier New" w:cs="Courier New" w:hint="default"/>
      <w:b/>
      <w:bCs/>
      <w:color w:val="0000FF"/>
      <w:sz w:val="20"/>
      <w:szCs w:val="20"/>
    </w:rPr>
  </w:style>
  <w:style w:type="character" w:customStyle="1" w:styleId="sc0">
    <w:name w:val="sc0"/>
    <w:basedOn w:val="a2"/>
    <w:rsid w:val="0096584E"/>
    <w:rPr>
      <w:rFonts w:ascii="Courier New" w:hAnsi="Courier New" w:cs="Courier New" w:hint="default"/>
      <w:color w:val="000000"/>
      <w:sz w:val="20"/>
      <w:szCs w:val="20"/>
    </w:rPr>
  </w:style>
  <w:style w:type="character" w:customStyle="1" w:styleId="sc161">
    <w:name w:val="sc161"/>
    <w:basedOn w:val="a2"/>
    <w:rsid w:val="0096584E"/>
    <w:rPr>
      <w:rFonts w:ascii="Courier New" w:hAnsi="Courier New" w:cs="Courier New" w:hint="default"/>
      <w:color w:val="8000FF"/>
      <w:sz w:val="20"/>
      <w:szCs w:val="20"/>
    </w:rPr>
  </w:style>
  <w:style w:type="character" w:customStyle="1" w:styleId="sc101">
    <w:name w:val="sc101"/>
    <w:basedOn w:val="a2"/>
    <w:rsid w:val="0096584E"/>
    <w:rPr>
      <w:rFonts w:ascii="Courier New" w:hAnsi="Courier New" w:cs="Courier New" w:hint="default"/>
      <w:b/>
      <w:bCs/>
      <w:color w:val="000080"/>
      <w:sz w:val="20"/>
      <w:szCs w:val="20"/>
    </w:rPr>
  </w:style>
  <w:style w:type="character" w:customStyle="1" w:styleId="sc11">
    <w:name w:val="sc11"/>
    <w:basedOn w:val="a2"/>
    <w:rsid w:val="0096584E"/>
    <w:rPr>
      <w:rFonts w:ascii="Courier New" w:hAnsi="Courier New" w:cs="Courier New" w:hint="default"/>
      <w:color w:val="000000"/>
      <w:sz w:val="20"/>
      <w:szCs w:val="20"/>
    </w:rPr>
  </w:style>
  <w:style w:type="character" w:customStyle="1" w:styleId="sc41">
    <w:name w:val="sc41"/>
    <w:basedOn w:val="a2"/>
    <w:rsid w:val="00811C1B"/>
    <w:rPr>
      <w:rFonts w:ascii="Courier New" w:hAnsi="Courier New" w:cs="Courier New" w:hint="default"/>
      <w:color w:val="FF8000"/>
      <w:sz w:val="20"/>
      <w:szCs w:val="20"/>
    </w:rPr>
  </w:style>
  <w:style w:type="character" w:customStyle="1" w:styleId="sc31">
    <w:name w:val="sc31"/>
    <w:basedOn w:val="a2"/>
    <w:rsid w:val="00A42851"/>
    <w:rPr>
      <w:rFonts w:ascii="Courier New" w:hAnsi="Courier New" w:cs="Courier New" w:hint="default"/>
      <w:color w:val="008080"/>
      <w:sz w:val="20"/>
      <w:szCs w:val="20"/>
    </w:rPr>
  </w:style>
  <w:style w:type="character" w:customStyle="1" w:styleId="sc181">
    <w:name w:val="sc181"/>
    <w:basedOn w:val="a2"/>
    <w:rsid w:val="00A42851"/>
    <w:rPr>
      <w:rFonts w:ascii="Courier New" w:hAnsi="Courier New" w:cs="Courier New" w:hint="default"/>
      <w:color w:val="008080"/>
      <w:sz w:val="20"/>
      <w:szCs w:val="20"/>
    </w:rPr>
  </w:style>
  <w:style w:type="paragraph" w:customStyle="1" w:styleId="TableParagraph">
    <w:name w:val="Table Paragraph"/>
    <w:basedOn w:val="a1"/>
    <w:uiPriority w:val="1"/>
    <w:qFormat/>
    <w:rsid w:val="00D7282C"/>
    <w:pPr>
      <w:widowControl w:val="0"/>
      <w:autoSpaceDE w:val="0"/>
      <w:autoSpaceDN w:val="0"/>
      <w:adjustRightInd/>
      <w:snapToGrid/>
      <w:spacing w:before="30" w:line="240" w:lineRule="auto"/>
      <w:ind w:left="50"/>
      <w:jc w:val="left"/>
    </w:pPr>
    <w:rPr>
      <w:rFonts w:ascii="Arial" w:eastAsia="Arial" w:hAnsi="Arial" w:cs="Arial"/>
      <w:kern w:val="0"/>
      <w:sz w:val="22"/>
      <w:szCs w:val="22"/>
      <w:lang w:eastAsia="en-US"/>
    </w:rPr>
  </w:style>
  <w:style w:type="character" w:customStyle="1" w:styleId="sc12">
    <w:name w:val="sc12"/>
    <w:basedOn w:val="a2"/>
    <w:rsid w:val="00C14DBF"/>
    <w:rPr>
      <w:rFonts w:ascii="Courier New" w:hAnsi="Courier New" w:cs="Courier New" w:hint="default"/>
      <w:color w:val="008000"/>
      <w:sz w:val="20"/>
      <w:szCs w:val="20"/>
    </w:rPr>
  </w:style>
  <w:style w:type="character" w:customStyle="1" w:styleId="sc61">
    <w:name w:val="sc61"/>
    <w:basedOn w:val="a2"/>
    <w:rsid w:val="00C14DBF"/>
    <w:rPr>
      <w:rFonts w:ascii="Courier New" w:hAnsi="Courier New" w:cs="Courier New" w:hint="default"/>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5585">
      <w:bodyDiv w:val="1"/>
      <w:marLeft w:val="0"/>
      <w:marRight w:val="0"/>
      <w:marTop w:val="0"/>
      <w:marBottom w:val="0"/>
      <w:divBdr>
        <w:top w:val="none" w:sz="0" w:space="0" w:color="auto"/>
        <w:left w:val="none" w:sz="0" w:space="0" w:color="auto"/>
        <w:bottom w:val="none" w:sz="0" w:space="0" w:color="auto"/>
        <w:right w:val="none" w:sz="0" w:space="0" w:color="auto"/>
      </w:divBdr>
    </w:div>
    <w:div w:id="8532851">
      <w:bodyDiv w:val="1"/>
      <w:marLeft w:val="0"/>
      <w:marRight w:val="0"/>
      <w:marTop w:val="0"/>
      <w:marBottom w:val="0"/>
      <w:divBdr>
        <w:top w:val="none" w:sz="0" w:space="0" w:color="auto"/>
        <w:left w:val="none" w:sz="0" w:space="0" w:color="auto"/>
        <w:bottom w:val="none" w:sz="0" w:space="0" w:color="auto"/>
        <w:right w:val="none" w:sz="0" w:space="0" w:color="auto"/>
      </w:divBdr>
    </w:div>
    <w:div w:id="12000741">
      <w:bodyDiv w:val="1"/>
      <w:marLeft w:val="0"/>
      <w:marRight w:val="0"/>
      <w:marTop w:val="0"/>
      <w:marBottom w:val="0"/>
      <w:divBdr>
        <w:top w:val="none" w:sz="0" w:space="0" w:color="auto"/>
        <w:left w:val="none" w:sz="0" w:space="0" w:color="auto"/>
        <w:bottom w:val="none" w:sz="0" w:space="0" w:color="auto"/>
        <w:right w:val="none" w:sz="0" w:space="0" w:color="auto"/>
      </w:divBdr>
    </w:div>
    <w:div w:id="15541388">
      <w:bodyDiv w:val="1"/>
      <w:marLeft w:val="0"/>
      <w:marRight w:val="0"/>
      <w:marTop w:val="0"/>
      <w:marBottom w:val="0"/>
      <w:divBdr>
        <w:top w:val="none" w:sz="0" w:space="0" w:color="auto"/>
        <w:left w:val="none" w:sz="0" w:space="0" w:color="auto"/>
        <w:bottom w:val="none" w:sz="0" w:space="0" w:color="auto"/>
        <w:right w:val="none" w:sz="0" w:space="0" w:color="auto"/>
      </w:divBdr>
    </w:div>
    <w:div w:id="22757358">
      <w:bodyDiv w:val="1"/>
      <w:marLeft w:val="0"/>
      <w:marRight w:val="0"/>
      <w:marTop w:val="0"/>
      <w:marBottom w:val="0"/>
      <w:divBdr>
        <w:top w:val="none" w:sz="0" w:space="0" w:color="auto"/>
        <w:left w:val="none" w:sz="0" w:space="0" w:color="auto"/>
        <w:bottom w:val="none" w:sz="0" w:space="0" w:color="auto"/>
        <w:right w:val="none" w:sz="0" w:space="0" w:color="auto"/>
      </w:divBdr>
    </w:div>
    <w:div w:id="32537025">
      <w:bodyDiv w:val="1"/>
      <w:marLeft w:val="0"/>
      <w:marRight w:val="0"/>
      <w:marTop w:val="0"/>
      <w:marBottom w:val="0"/>
      <w:divBdr>
        <w:top w:val="none" w:sz="0" w:space="0" w:color="auto"/>
        <w:left w:val="none" w:sz="0" w:space="0" w:color="auto"/>
        <w:bottom w:val="none" w:sz="0" w:space="0" w:color="auto"/>
        <w:right w:val="none" w:sz="0" w:space="0" w:color="auto"/>
      </w:divBdr>
    </w:div>
    <w:div w:id="43870913">
      <w:bodyDiv w:val="1"/>
      <w:marLeft w:val="0"/>
      <w:marRight w:val="0"/>
      <w:marTop w:val="0"/>
      <w:marBottom w:val="0"/>
      <w:divBdr>
        <w:top w:val="none" w:sz="0" w:space="0" w:color="auto"/>
        <w:left w:val="none" w:sz="0" w:space="0" w:color="auto"/>
        <w:bottom w:val="none" w:sz="0" w:space="0" w:color="auto"/>
        <w:right w:val="none" w:sz="0" w:space="0" w:color="auto"/>
      </w:divBdr>
    </w:div>
    <w:div w:id="48310589">
      <w:bodyDiv w:val="1"/>
      <w:marLeft w:val="0"/>
      <w:marRight w:val="0"/>
      <w:marTop w:val="0"/>
      <w:marBottom w:val="0"/>
      <w:divBdr>
        <w:top w:val="none" w:sz="0" w:space="0" w:color="auto"/>
        <w:left w:val="none" w:sz="0" w:space="0" w:color="auto"/>
        <w:bottom w:val="none" w:sz="0" w:space="0" w:color="auto"/>
        <w:right w:val="none" w:sz="0" w:space="0" w:color="auto"/>
      </w:divBdr>
      <w:divsChild>
        <w:div w:id="587227179">
          <w:marLeft w:val="0"/>
          <w:marRight w:val="0"/>
          <w:marTop w:val="0"/>
          <w:marBottom w:val="0"/>
          <w:divBdr>
            <w:top w:val="none" w:sz="0" w:space="0" w:color="auto"/>
            <w:left w:val="none" w:sz="0" w:space="0" w:color="auto"/>
            <w:bottom w:val="none" w:sz="0" w:space="0" w:color="auto"/>
            <w:right w:val="none" w:sz="0" w:space="0" w:color="auto"/>
          </w:divBdr>
        </w:div>
      </w:divsChild>
    </w:div>
    <w:div w:id="53628762">
      <w:bodyDiv w:val="1"/>
      <w:marLeft w:val="0"/>
      <w:marRight w:val="0"/>
      <w:marTop w:val="0"/>
      <w:marBottom w:val="0"/>
      <w:divBdr>
        <w:top w:val="none" w:sz="0" w:space="0" w:color="auto"/>
        <w:left w:val="none" w:sz="0" w:space="0" w:color="auto"/>
        <w:bottom w:val="none" w:sz="0" w:space="0" w:color="auto"/>
        <w:right w:val="none" w:sz="0" w:space="0" w:color="auto"/>
      </w:divBdr>
    </w:div>
    <w:div w:id="66614124">
      <w:bodyDiv w:val="1"/>
      <w:marLeft w:val="0"/>
      <w:marRight w:val="0"/>
      <w:marTop w:val="0"/>
      <w:marBottom w:val="0"/>
      <w:divBdr>
        <w:top w:val="none" w:sz="0" w:space="0" w:color="auto"/>
        <w:left w:val="none" w:sz="0" w:space="0" w:color="auto"/>
        <w:bottom w:val="none" w:sz="0" w:space="0" w:color="auto"/>
        <w:right w:val="none" w:sz="0" w:space="0" w:color="auto"/>
      </w:divBdr>
    </w:div>
    <w:div w:id="81530894">
      <w:bodyDiv w:val="1"/>
      <w:marLeft w:val="0"/>
      <w:marRight w:val="0"/>
      <w:marTop w:val="0"/>
      <w:marBottom w:val="0"/>
      <w:divBdr>
        <w:top w:val="none" w:sz="0" w:space="0" w:color="auto"/>
        <w:left w:val="none" w:sz="0" w:space="0" w:color="auto"/>
        <w:bottom w:val="none" w:sz="0" w:space="0" w:color="auto"/>
        <w:right w:val="none" w:sz="0" w:space="0" w:color="auto"/>
      </w:divBdr>
    </w:div>
    <w:div w:id="87771736">
      <w:bodyDiv w:val="1"/>
      <w:marLeft w:val="0"/>
      <w:marRight w:val="0"/>
      <w:marTop w:val="0"/>
      <w:marBottom w:val="0"/>
      <w:divBdr>
        <w:top w:val="none" w:sz="0" w:space="0" w:color="auto"/>
        <w:left w:val="none" w:sz="0" w:space="0" w:color="auto"/>
        <w:bottom w:val="none" w:sz="0" w:space="0" w:color="auto"/>
        <w:right w:val="none" w:sz="0" w:space="0" w:color="auto"/>
      </w:divBdr>
    </w:div>
    <w:div w:id="95828917">
      <w:bodyDiv w:val="1"/>
      <w:marLeft w:val="0"/>
      <w:marRight w:val="0"/>
      <w:marTop w:val="0"/>
      <w:marBottom w:val="0"/>
      <w:divBdr>
        <w:top w:val="none" w:sz="0" w:space="0" w:color="auto"/>
        <w:left w:val="none" w:sz="0" w:space="0" w:color="auto"/>
        <w:bottom w:val="none" w:sz="0" w:space="0" w:color="auto"/>
        <w:right w:val="none" w:sz="0" w:space="0" w:color="auto"/>
      </w:divBdr>
    </w:div>
    <w:div w:id="107820691">
      <w:bodyDiv w:val="1"/>
      <w:marLeft w:val="0"/>
      <w:marRight w:val="0"/>
      <w:marTop w:val="0"/>
      <w:marBottom w:val="0"/>
      <w:divBdr>
        <w:top w:val="none" w:sz="0" w:space="0" w:color="auto"/>
        <w:left w:val="none" w:sz="0" w:space="0" w:color="auto"/>
        <w:bottom w:val="none" w:sz="0" w:space="0" w:color="auto"/>
        <w:right w:val="none" w:sz="0" w:space="0" w:color="auto"/>
      </w:divBdr>
    </w:div>
    <w:div w:id="135102284">
      <w:bodyDiv w:val="1"/>
      <w:marLeft w:val="0"/>
      <w:marRight w:val="0"/>
      <w:marTop w:val="0"/>
      <w:marBottom w:val="0"/>
      <w:divBdr>
        <w:top w:val="none" w:sz="0" w:space="0" w:color="auto"/>
        <w:left w:val="none" w:sz="0" w:space="0" w:color="auto"/>
        <w:bottom w:val="none" w:sz="0" w:space="0" w:color="auto"/>
        <w:right w:val="none" w:sz="0" w:space="0" w:color="auto"/>
      </w:divBdr>
    </w:div>
    <w:div w:id="145436283">
      <w:bodyDiv w:val="1"/>
      <w:marLeft w:val="0"/>
      <w:marRight w:val="0"/>
      <w:marTop w:val="0"/>
      <w:marBottom w:val="0"/>
      <w:divBdr>
        <w:top w:val="none" w:sz="0" w:space="0" w:color="auto"/>
        <w:left w:val="none" w:sz="0" w:space="0" w:color="auto"/>
        <w:bottom w:val="none" w:sz="0" w:space="0" w:color="auto"/>
        <w:right w:val="none" w:sz="0" w:space="0" w:color="auto"/>
      </w:divBdr>
      <w:divsChild>
        <w:div w:id="1310866523">
          <w:marLeft w:val="0"/>
          <w:marRight w:val="0"/>
          <w:marTop w:val="0"/>
          <w:marBottom w:val="0"/>
          <w:divBdr>
            <w:top w:val="none" w:sz="0" w:space="0" w:color="auto"/>
            <w:left w:val="none" w:sz="0" w:space="0" w:color="auto"/>
            <w:bottom w:val="none" w:sz="0" w:space="0" w:color="auto"/>
            <w:right w:val="none" w:sz="0" w:space="0" w:color="auto"/>
          </w:divBdr>
        </w:div>
      </w:divsChild>
    </w:div>
    <w:div w:id="159663559">
      <w:bodyDiv w:val="1"/>
      <w:marLeft w:val="0"/>
      <w:marRight w:val="0"/>
      <w:marTop w:val="0"/>
      <w:marBottom w:val="0"/>
      <w:divBdr>
        <w:top w:val="none" w:sz="0" w:space="0" w:color="auto"/>
        <w:left w:val="none" w:sz="0" w:space="0" w:color="auto"/>
        <w:bottom w:val="none" w:sz="0" w:space="0" w:color="auto"/>
        <w:right w:val="none" w:sz="0" w:space="0" w:color="auto"/>
      </w:divBdr>
    </w:div>
    <w:div w:id="160432635">
      <w:bodyDiv w:val="1"/>
      <w:marLeft w:val="0"/>
      <w:marRight w:val="0"/>
      <w:marTop w:val="0"/>
      <w:marBottom w:val="0"/>
      <w:divBdr>
        <w:top w:val="none" w:sz="0" w:space="0" w:color="auto"/>
        <w:left w:val="none" w:sz="0" w:space="0" w:color="auto"/>
        <w:bottom w:val="none" w:sz="0" w:space="0" w:color="auto"/>
        <w:right w:val="none" w:sz="0" w:space="0" w:color="auto"/>
      </w:divBdr>
    </w:div>
    <w:div w:id="173228336">
      <w:bodyDiv w:val="1"/>
      <w:marLeft w:val="0"/>
      <w:marRight w:val="0"/>
      <w:marTop w:val="0"/>
      <w:marBottom w:val="0"/>
      <w:divBdr>
        <w:top w:val="none" w:sz="0" w:space="0" w:color="auto"/>
        <w:left w:val="none" w:sz="0" w:space="0" w:color="auto"/>
        <w:bottom w:val="none" w:sz="0" w:space="0" w:color="auto"/>
        <w:right w:val="none" w:sz="0" w:space="0" w:color="auto"/>
      </w:divBdr>
    </w:div>
    <w:div w:id="175192570">
      <w:bodyDiv w:val="1"/>
      <w:marLeft w:val="0"/>
      <w:marRight w:val="0"/>
      <w:marTop w:val="0"/>
      <w:marBottom w:val="0"/>
      <w:divBdr>
        <w:top w:val="none" w:sz="0" w:space="0" w:color="auto"/>
        <w:left w:val="none" w:sz="0" w:space="0" w:color="auto"/>
        <w:bottom w:val="none" w:sz="0" w:space="0" w:color="auto"/>
        <w:right w:val="none" w:sz="0" w:space="0" w:color="auto"/>
      </w:divBdr>
    </w:div>
    <w:div w:id="178853863">
      <w:bodyDiv w:val="1"/>
      <w:marLeft w:val="0"/>
      <w:marRight w:val="0"/>
      <w:marTop w:val="0"/>
      <w:marBottom w:val="0"/>
      <w:divBdr>
        <w:top w:val="none" w:sz="0" w:space="0" w:color="auto"/>
        <w:left w:val="none" w:sz="0" w:space="0" w:color="auto"/>
        <w:bottom w:val="none" w:sz="0" w:space="0" w:color="auto"/>
        <w:right w:val="none" w:sz="0" w:space="0" w:color="auto"/>
      </w:divBdr>
      <w:divsChild>
        <w:div w:id="1225138772">
          <w:marLeft w:val="0"/>
          <w:marRight w:val="0"/>
          <w:marTop w:val="0"/>
          <w:marBottom w:val="0"/>
          <w:divBdr>
            <w:top w:val="none" w:sz="0" w:space="0" w:color="auto"/>
            <w:left w:val="none" w:sz="0" w:space="0" w:color="auto"/>
            <w:bottom w:val="none" w:sz="0" w:space="0" w:color="auto"/>
            <w:right w:val="none" w:sz="0" w:space="0" w:color="auto"/>
          </w:divBdr>
        </w:div>
      </w:divsChild>
    </w:div>
    <w:div w:id="181629882">
      <w:bodyDiv w:val="1"/>
      <w:marLeft w:val="0"/>
      <w:marRight w:val="0"/>
      <w:marTop w:val="0"/>
      <w:marBottom w:val="0"/>
      <w:divBdr>
        <w:top w:val="none" w:sz="0" w:space="0" w:color="auto"/>
        <w:left w:val="none" w:sz="0" w:space="0" w:color="auto"/>
        <w:bottom w:val="none" w:sz="0" w:space="0" w:color="auto"/>
        <w:right w:val="none" w:sz="0" w:space="0" w:color="auto"/>
      </w:divBdr>
    </w:div>
    <w:div w:id="187985540">
      <w:bodyDiv w:val="1"/>
      <w:marLeft w:val="0"/>
      <w:marRight w:val="0"/>
      <w:marTop w:val="0"/>
      <w:marBottom w:val="0"/>
      <w:divBdr>
        <w:top w:val="none" w:sz="0" w:space="0" w:color="auto"/>
        <w:left w:val="none" w:sz="0" w:space="0" w:color="auto"/>
        <w:bottom w:val="none" w:sz="0" w:space="0" w:color="auto"/>
        <w:right w:val="none" w:sz="0" w:space="0" w:color="auto"/>
      </w:divBdr>
    </w:div>
    <w:div w:id="188766769">
      <w:bodyDiv w:val="1"/>
      <w:marLeft w:val="0"/>
      <w:marRight w:val="0"/>
      <w:marTop w:val="0"/>
      <w:marBottom w:val="0"/>
      <w:divBdr>
        <w:top w:val="none" w:sz="0" w:space="0" w:color="auto"/>
        <w:left w:val="none" w:sz="0" w:space="0" w:color="auto"/>
        <w:bottom w:val="none" w:sz="0" w:space="0" w:color="auto"/>
        <w:right w:val="none" w:sz="0" w:space="0" w:color="auto"/>
      </w:divBdr>
    </w:div>
    <w:div w:id="191112981">
      <w:bodyDiv w:val="1"/>
      <w:marLeft w:val="0"/>
      <w:marRight w:val="0"/>
      <w:marTop w:val="0"/>
      <w:marBottom w:val="0"/>
      <w:divBdr>
        <w:top w:val="none" w:sz="0" w:space="0" w:color="auto"/>
        <w:left w:val="none" w:sz="0" w:space="0" w:color="auto"/>
        <w:bottom w:val="none" w:sz="0" w:space="0" w:color="auto"/>
        <w:right w:val="none" w:sz="0" w:space="0" w:color="auto"/>
      </w:divBdr>
    </w:div>
    <w:div w:id="208340846">
      <w:bodyDiv w:val="1"/>
      <w:marLeft w:val="0"/>
      <w:marRight w:val="0"/>
      <w:marTop w:val="0"/>
      <w:marBottom w:val="0"/>
      <w:divBdr>
        <w:top w:val="none" w:sz="0" w:space="0" w:color="auto"/>
        <w:left w:val="none" w:sz="0" w:space="0" w:color="auto"/>
        <w:bottom w:val="none" w:sz="0" w:space="0" w:color="auto"/>
        <w:right w:val="none" w:sz="0" w:space="0" w:color="auto"/>
      </w:divBdr>
      <w:divsChild>
        <w:div w:id="915937155">
          <w:marLeft w:val="0"/>
          <w:marRight w:val="0"/>
          <w:marTop w:val="0"/>
          <w:marBottom w:val="0"/>
          <w:divBdr>
            <w:top w:val="none" w:sz="0" w:space="0" w:color="auto"/>
            <w:left w:val="none" w:sz="0" w:space="0" w:color="auto"/>
            <w:bottom w:val="none" w:sz="0" w:space="0" w:color="auto"/>
            <w:right w:val="none" w:sz="0" w:space="0" w:color="auto"/>
          </w:divBdr>
        </w:div>
      </w:divsChild>
    </w:div>
    <w:div w:id="218714653">
      <w:bodyDiv w:val="1"/>
      <w:marLeft w:val="0"/>
      <w:marRight w:val="0"/>
      <w:marTop w:val="0"/>
      <w:marBottom w:val="0"/>
      <w:divBdr>
        <w:top w:val="none" w:sz="0" w:space="0" w:color="auto"/>
        <w:left w:val="none" w:sz="0" w:space="0" w:color="auto"/>
        <w:bottom w:val="none" w:sz="0" w:space="0" w:color="auto"/>
        <w:right w:val="none" w:sz="0" w:space="0" w:color="auto"/>
      </w:divBdr>
    </w:div>
    <w:div w:id="233777862">
      <w:bodyDiv w:val="1"/>
      <w:marLeft w:val="0"/>
      <w:marRight w:val="0"/>
      <w:marTop w:val="0"/>
      <w:marBottom w:val="0"/>
      <w:divBdr>
        <w:top w:val="none" w:sz="0" w:space="0" w:color="auto"/>
        <w:left w:val="none" w:sz="0" w:space="0" w:color="auto"/>
        <w:bottom w:val="none" w:sz="0" w:space="0" w:color="auto"/>
        <w:right w:val="none" w:sz="0" w:space="0" w:color="auto"/>
      </w:divBdr>
    </w:div>
    <w:div w:id="237399762">
      <w:bodyDiv w:val="1"/>
      <w:marLeft w:val="0"/>
      <w:marRight w:val="0"/>
      <w:marTop w:val="0"/>
      <w:marBottom w:val="0"/>
      <w:divBdr>
        <w:top w:val="none" w:sz="0" w:space="0" w:color="auto"/>
        <w:left w:val="none" w:sz="0" w:space="0" w:color="auto"/>
        <w:bottom w:val="none" w:sz="0" w:space="0" w:color="auto"/>
        <w:right w:val="none" w:sz="0" w:space="0" w:color="auto"/>
      </w:divBdr>
    </w:div>
    <w:div w:id="243539406">
      <w:bodyDiv w:val="1"/>
      <w:marLeft w:val="0"/>
      <w:marRight w:val="0"/>
      <w:marTop w:val="0"/>
      <w:marBottom w:val="0"/>
      <w:divBdr>
        <w:top w:val="none" w:sz="0" w:space="0" w:color="auto"/>
        <w:left w:val="none" w:sz="0" w:space="0" w:color="auto"/>
        <w:bottom w:val="none" w:sz="0" w:space="0" w:color="auto"/>
        <w:right w:val="none" w:sz="0" w:space="0" w:color="auto"/>
      </w:divBdr>
    </w:div>
    <w:div w:id="246430481">
      <w:bodyDiv w:val="1"/>
      <w:marLeft w:val="0"/>
      <w:marRight w:val="0"/>
      <w:marTop w:val="0"/>
      <w:marBottom w:val="0"/>
      <w:divBdr>
        <w:top w:val="none" w:sz="0" w:space="0" w:color="auto"/>
        <w:left w:val="none" w:sz="0" w:space="0" w:color="auto"/>
        <w:bottom w:val="none" w:sz="0" w:space="0" w:color="auto"/>
        <w:right w:val="none" w:sz="0" w:space="0" w:color="auto"/>
      </w:divBdr>
      <w:divsChild>
        <w:div w:id="1556240287">
          <w:marLeft w:val="0"/>
          <w:marRight w:val="0"/>
          <w:marTop w:val="0"/>
          <w:marBottom w:val="0"/>
          <w:divBdr>
            <w:top w:val="none" w:sz="0" w:space="0" w:color="auto"/>
            <w:left w:val="none" w:sz="0" w:space="0" w:color="auto"/>
            <w:bottom w:val="none" w:sz="0" w:space="0" w:color="auto"/>
            <w:right w:val="none" w:sz="0" w:space="0" w:color="auto"/>
          </w:divBdr>
        </w:div>
      </w:divsChild>
    </w:div>
    <w:div w:id="263419946">
      <w:bodyDiv w:val="1"/>
      <w:marLeft w:val="0"/>
      <w:marRight w:val="0"/>
      <w:marTop w:val="0"/>
      <w:marBottom w:val="0"/>
      <w:divBdr>
        <w:top w:val="none" w:sz="0" w:space="0" w:color="auto"/>
        <w:left w:val="none" w:sz="0" w:space="0" w:color="auto"/>
        <w:bottom w:val="none" w:sz="0" w:space="0" w:color="auto"/>
        <w:right w:val="none" w:sz="0" w:space="0" w:color="auto"/>
      </w:divBdr>
    </w:div>
    <w:div w:id="285621862">
      <w:bodyDiv w:val="1"/>
      <w:marLeft w:val="0"/>
      <w:marRight w:val="0"/>
      <w:marTop w:val="0"/>
      <w:marBottom w:val="0"/>
      <w:divBdr>
        <w:top w:val="none" w:sz="0" w:space="0" w:color="auto"/>
        <w:left w:val="none" w:sz="0" w:space="0" w:color="auto"/>
        <w:bottom w:val="none" w:sz="0" w:space="0" w:color="auto"/>
        <w:right w:val="none" w:sz="0" w:space="0" w:color="auto"/>
      </w:divBdr>
    </w:div>
    <w:div w:id="287862395">
      <w:bodyDiv w:val="1"/>
      <w:marLeft w:val="0"/>
      <w:marRight w:val="0"/>
      <w:marTop w:val="0"/>
      <w:marBottom w:val="0"/>
      <w:divBdr>
        <w:top w:val="none" w:sz="0" w:space="0" w:color="auto"/>
        <w:left w:val="none" w:sz="0" w:space="0" w:color="auto"/>
        <w:bottom w:val="none" w:sz="0" w:space="0" w:color="auto"/>
        <w:right w:val="none" w:sz="0" w:space="0" w:color="auto"/>
      </w:divBdr>
      <w:divsChild>
        <w:div w:id="1176110978">
          <w:marLeft w:val="0"/>
          <w:marRight w:val="0"/>
          <w:marTop w:val="0"/>
          <w:marBottom w:val="0"/>
          <w:divBdr>
            <w:top w:val="none" w:sz="0" w:space="0" w:color="auto"/>
            <w:left w:val="none" w:sz="0" w:space="0" w:color="auto"/>
            <w:bottom w:val="none" w:sz="0" w:space="0" w:color="auto"/>
            <w:right w:val="none" w:sz="0" w:space="0" w:color="auto"/>
          </w:divBdr>
        </w:div>
      </w:divsChild>
    </w:div>
    <w:div w:id="289214356">
      <w:bodyDiv w:val="1"/>
      <w:marLeft w:val="0"/>
      <w:marRight w:val="0"/>
      <w:marTop w:val="0"/>
      <w:marBottom w:val="0"/>
      <w:divBdr>
        <w:top w:val="none" w:sz="0" w:space="0" w:color="auto"/>
        <w:left w:val="none" w:sz="0" w:space="0" w:color="auto"/>
        <w:bottom w:val="none" w:sz="0" w:space="0" w:color="auto"/>
        <w:right w:val="none" w:sz="0" w:space="0" w:color="auto"/>
      </w:divBdr>
    </w:div>
    <w:div w:id="290138148">
      <w:bodyDiv w:val="1"/>
      <w:marLeft w:val="0"/>
      <w:marRight w:val="0"/>
      <w:marTop w:val="0"/>
      <w:marBottom w:val="0"/>
      <w:divBdr>
        <w:top w:val="none" w:sz="0" w:space="0" w:color="auto"/>
        <w:left w:val="none" w:sz="0" w:space="0" w:color="auto"/>
        <w:bottom w:val="none" w:sz="0" w:space="0" w:color="auto"/>
        <w:right w:val="none" w:sz="0" w:space="0" w:color="auto"/>
      </w:divBdr>
    </w:div>
    <w:div w:id="295183927">
      <w:bodyDiv w:val="1"/>
      <w:marLeft w:val="0"/>
      <w:marRight w:val="0"/>
      <w:marTop w:val="0"/>
      <w:marBottom w:val="0"/>
      <w:divBdr>
        <w:top w:val="none" w:sz="0" w:space="0" w:color="auto"/>
        <w:left w:val="none" w:sz="0" w:space="0" w:color="auto"/>
        <w:bottom w:val="none" w:sz="0" w:space="0" w:color="auto"/>
        <w:right w:val="none" w:sz="0" w:space="0" w:color="auto"/>
      </w:divBdr>
    </w:div>
    <w:div w:id="297687617">
      <w:bodyDiv w:val="1"/>
      <w:marLeft w:val="0"/>
      <w:marRight w:val="0"/>
      <w:marTop w:val="0"/>
      <w:marBottom w:val="0"/>
      <w:divBdr>
        <w:top w:val="none" w:sz="0" w:space="0" w:color="auto"/>
        <w:left w:val="none" w:sz="0" w:space="0" w:color="auto"/>
        <w:bottom w:val="none" w:sz="0" w:space="0" w:color="auto"/>
        <w:right w:val="none" w:sz="0" w:space="0" w:color="auto"/>
      </w:divBdr>
    </w:div>
    <w:div w:id="299187359">
      <w:bodyDiv w:val="1"/>
      <w:marLeft w:val="0"/>
      <w:marRight w:val="0"/>
      <w:marTop w:val="0"/>
      <w:marBottom w:val="0"/>
      <w:divBdr>
        <w:top w:val="none" w:sz="0" w:space="0" w:color="auto"/>
        <w:left w:val="none" w:sz="0" w:space="0" w:color="auto"/>
        <w:bottom w:val="none" w:sz="0" w:space="0" w:color="auto"/>
        <w:right w:val="none" w:sz="0" w:space="0" w:color="auto"/>
      </w:divBdr>
    </w:div>
    <w:div w:id="300304382">
      <w:bodyDiv w:val="1"/>
      <w:marLeft w:val="0"/>
      <w:marRight w:val="0"/>
      <w:marTop w:val="0"/>
      <w:marBottom w:val="0"/>
      <w:divBdr>
        <w:top w:val="none" w:sz="0" w:space="0" w:color="auto"/>
        <w:left w:val="none" w:sz="0" w:space="0" w:color="auto"/>
        <w:bottom w:val="none" w:sz="0" w:space="0" w:color="auto"/>
        <w:right w:val="none" w:sz="0" w:space="0" w:color="auto"/>
      </w:divBdr>
    </w:div>
    <w:div w:id="302199415">
      <w:bodyDiv w:val="1"/>
      <w:marLeft w:val="0"/>
      <w:marRight w:val="0"/>
      <w:marTop w:val="0"/>
      <w:marBottom w:val="0"/>
      <w:divBdr>
        <w:top w:val="none" w:sz="0" w:space="0" w:color="auto"/>
        <w:left w:val="none" w:sz="0" w:space="0" w:color="auto"/>
        <w:bottom w:val="none" w:sz="0" w:space="0" w:color="auto"/>
        <w:right w:val="none" w:sz="0" w:space="0" w:color="auto"/>
      </w:divBdr>
    </w:div>
    <w:div w:id="307243756">
      <w:bodyDiv w:val="1"/>
      <w:marLeft w:val="0"/>
      <w:marRight w:val="0"/>
      <w:marTop w:val="0"/>
      <w:marBottom w:val="0"/>
      <w:divBdr>
        <w:top w:val="none" w:sz="0" w:space="0" w:color="auto"/>
        <w:left w:val="none" w:sz="0" w:space="0" w:color="auto"/>
        <w:bottom w:val="none" w:sz="0" w:space="0" w:color="auto"/>
        <w:right w:val="none" w:sz="0" w:space="0" w:color="auto"/>
      </w:divBdr>
    </w:div>
    <w:div w:id="331225969">
      <w:bodyDiv w:val="1"/>
      <w:marLeft w:val="0"/>
      <w:marRight w:val="0"/>
      <w:marTop w:val="0"/>
      <w:marBottom w:val="0"/>
      <w:divBdr>
        <w:top w:val="none" w:sz="0" w:space="0" w:color="auto"/>
        <w:left w:val="none" w:sz="0" w:space="0" w:color="auto"/>
        <w:bottom w:val="none" w:sz="0" w:space="0" w:color="auto"/>
        <w:right w:val="none" w:sz="0" w:space="0" w:color="auto"/>
      </w:divBdr>
    </w:div>
    <w:div w:id="334236404">
      <w:bodyDiv w:val="1"/>
      <w:marLeft w:val="0"/>
      <w:marRight w:val="0"/>
      <w:marTop w:val="0"/>
      <w:marBottom w:val="0"/>
      <w:divBdr>
        <w:top w:val="none" w:sz="0" w:space="0" w:color="auto"/>
        <w:left w:val="none" w:sz="0" w:space="0" w:color="auto"/>
        <w:bottom w:val="none" w:sz="0" w:space="0" w:color="auto"/>
        <w:right w:val="none" w:sz="0" w:space="0" w:color="auto"/>
      </w:divBdr>
    </w:div>
    <w:div w:id="334572731">
      <w:bodyDiv w:val="1"/>
      <w:marLeft w:val="0"/>
      <w:marRight w:val="0"/>
      <w:marTop w:val="0"/>
      <w:marBottom w:val="0"/>
      <w:divBdr>
        <w:top w:val="none" w:sz="0" w:space="0" w:color="auto"/>
        <w:left w:val="none" w:sz="0" w:space="0" w:color="auto"/>
        <w:bottom w:val="none" w:sz="0" w:space="0" w:color="auto"/>
        <w:right w:val="none" w:sz="0" w:space="0" w:color="auto"/>
      </w:divBdr>
    </w:div>
    <w:div w:id="366759291">
      <w:bodyDiv w:val="1"/>
      <w:marLeft w:val="0"/>
      <w:marRight w:val="0"/>
      <w:marTop w:val="0"/>
      <w:marBottom w:val="0"/>
      <w:divBdr>
        <w:top w:val="none" w:sz="0" w:space="0" w:color="auto"/>
        <w:left w:val="none" w:sz="0" w:space="0" w:color="auto"/>
        <w:bottom w:val="none" w:sz="0" w:space="0" w:color="auto"/>
        <w:right w:val="none" w:sz="0" w:space="0" w:color="auto"/>
      </w:divBdr>
    </w:div>
    <w:div w:id="374432068">
      <w:bodyDiv w:val="1"/>
      <w:marLeft w:val="0"/>
      <w:marRight w:val="0"/>
      <w:marTop w:val="0"/>
      <w:marBottom w:val="0"/>
      <w:divBdr>
        <w:top w:val="none" w:sz="0" w:space="0" w:color="auto"/>
        <w:left w:val="none" w:sz="0" w:space="0" w:color="auto"/>
        <w:bottom w:val="none" w:sz="0" w:space="0" w:color="auto"/>
        <w:right w:val="none" w:sz="0" w:space="0" w:color="auto"/>
      </w:divBdr>
    </w:div>
    <w:div w:id="379214217">
      <w:bodyDiv w:val="1"/>
      <w:marLeft w:val="0"/>
      <w:marRight w:val="0"/>
      <w:marTop w:val="0"/>
      <w:marBottom w:val="0"/>
      <w:divBdr>
        <w:top w:val="none" w:sz="0" w:space="0" w:color="auto"/>
        <w:left w:val="none" w:sz="0" w:space="0" w:color="auto"/>
        <w:bottom w:val="none" w:sz="0" w:space="0" w:color="auto"/>
        <w:right w:val="none" w:sz="0" w:space="0" w:color="auto"/>
      </w:divBdr>
    </w:div>
    <w:div w:id="387649306">
      <w:bodyDiv w:val="1"/>
      <w:marLeft w:val="0"/>
      <w:marRight w:val="0"/>
      <w:marTop w:val="0"/>
      <w:marBottom w:val="0"/>
      <w:divBdr>
        <w:top w:val="none" w:sz="0" w:space="0" w:color="auto"/>
        <w:left w:val="none" w:sz="0" w:space="0" w:color="auto"/>
        <w:bottom w:val="none" w:sz="0" w:space="0" w:color="auto"/>
        <w:right w:val="none" w:sz="0" w:space="0" w:color="auto"/>
      </w:divBdr>
    </w:div>
    <w:div w:id="394276803">
      <w:bodyDiv w:val="1"/>
      <w:marLeft w:val="0"/>
      <w:marRight w:val="0"/>
      <w:marTop w:val="0"/>
      <w:marBottom w:val="0"/>
      <w:divBdr>
        <w:top w:val="none" w:sz="0" w:space="0" w:color="auto"/>
        <w:left w:val="none" w:sz="0" w:space="0" w:color="auto"/>
        <w:bottom w:val="none" w:sz="0" w:space="0" w:color="auto"/>
        <w:right w:val="none" w:sz="0" w:space="0" w:color="auto"/>
      </w:divBdr>
    </w:div>
    <w:div w:id="398283750">
      <w:bodyDiv w:val="1"/>
      <w:marLeft w:val="0"/>
      <w:marRight w:val="0"/>
      <w:marTop w:val="0"/>
      <w:marBottom w:val="0"/>
      <w:divBdr>
        <w:top w:val="none" w:sz="0" w:space="0" w:color="auto"/>
        <w:left w:val="none" w:sz="0" w:space="0" w:color="auto"/>
        <w:bottom w:val="none" w:sz="0" w:space="0" w:color="auto"/>
        <w:right w:val="none" w:sz="0" w:space="0" w:color="auto"/>
      </w:divBdr>
    </w:div>
    <w:div w:id="430661863">
      <w:bodyDiv w:val="1"/>
      <w:marLeft w:val="0"/>
      <w:marRight w:val="0"/>
      <w:marTop w:val="0"/>
      <w:marBottom w:val="0"/>
      <w:divBdr>
        <w:top w:val="none" w:sz="0" w:space="0" w:color="auto"/>
        <w:left w:val="none" w:sz="0" w:space="0" w:color="auto"/>
        <w:bottom w:val="none" w:sz="0" w:space="0" w:color="auto"/>
        <w:right w:val="none" w:sz="0" w:space="0" w:color="auto"/>
      </w:divBdr>
      <w:divsChild>
        <w:div w:id="1033574853">
          <w:marLeft w:val="0"/>
          <w:marRight w:val="0"/>
          <w:marTop w:val="0"/>
          <w:marBottom w:val="0"/>
          <w:divBdr>
            <w:top w:val="none" w:sz="0" w:space="0" w:color="auto"/>
            <w:left w:val="none" w:sz="0" w:space="0" w:color="auto"/>
            <w:bottom w:val="none" w:sz="0" w:space="0" w:color="auto"/>
            <w:right w:val="none" w:sz="0" w:space="0" w:color="auto"/>
          </w:divBdr>
        </w:div>
      </w:divsChild>
    </w:div>
    <w:div w:id="452753126">
      <w:bodyDiv w:val="1"/>
      <w:marLeft w:val="0"/>
      <w:marRight w:val="0"/>
      <w:marTop w:val="0"/>
      <w:marBottom w:val="0"/>
      <w:divBdr>
        <w:top w:val="none" w:sz="0" w:space="0" w:color="auto"/>
        <w:left w:val="none" w:sz="0" w:space="0" w:color="auto"/>
        <w:bottom w:val="none" w:sz="0" w:space="0" w:color="auto"/>
        <w:right w:val="none" w:sz="0" w:space="0" w:color="auto"/>
      </w:divBdr>
      <w:divsChild>
        <w:div w:id="50276102">
          <w:marLeft w:val="0"/>
          <w:marRight w:val="0"/>
          <w:marTop w:val="0"/>
          <w:marBottom w:val="0"/>
          <w:divBdr>
            <w:top w:val="none" w:sz="0" w:space="0" w:color="auto"/>
            <w:left w:val="none" w:sz="0" w:space="0" w:color="auto"/>
            <w:bottom w:val="none" w:sz="0" w:space="0" w:color="auto"/>
            <w:right w:val="none" w:sz="0" w:space="0" w:color="auto"/>
          </w:divBdr>
        </w:div>
      </w:divsChild>
    </w:div>
    <w:div w:id="458299073">
      <w:bodyDiv w:val="1"/>
      <w:marLeft w:val="0"/>
      <w:marRight w:val="0"/>
      <w:marTop w:val="0"/>
      <w:marBottom w:val="0"/>
      <w:divBdr>
        <w:top w:val="none" w:sz="0" w:space="0" w:color="auto"/>
        <w:left w:val="none" w:sz="0" w:space="0" w:color="auto"/>
        <w:bottom w:val="none" w:sz="0" w:space="0" w:color="auto"/>
        <w:right w:val="none" w:sz="0" w:space="0" w:color="auto"/>
      </w:divBdr>
    </w:div>
    <w:div w:id="459108453">
      <w:bodyDiv w:val="1"/>
      <w:marLeft w:val="0"/>
      <w:marRight w:val="0"/>
      <w:marTop w:val="0"/>
      <w:marBottom w:val="0"/>
      <w:divBdr>
        <w:top w:val="none" w:sz="0" w:space="0" w:color="auto"/>
        <w:left w:val="none" w:sz="0" w:space="0" w:color="auto"/>
        <w:bottom w:val="none" w:sz="0" w:space="0" w:color="auto"/>
        <w:right w:val="none" w:sz="0" w:space="0" w:color="auto"/>
      </w:divBdr>
    </w:div>
    <w:div w:id="477109362">
      <w:bodyDiv w:val="1"/>
      <w:marLeft w:val="0"/>
      <w:marRight w:val="0"/>
      <w:marTop w:val="0"/>
      <w:marBottom w:val="0"/>
      <w:divBdr>
        <w:top w:val="none" w:sz="0" w:space="0" w:color="auto"/>
        <w:left w:val="none" w:sz="0" w:space="0" w:color="auto"/>
        <w:bottom w:val="none" w:sz="0" w:space="0" w:color="auto"/>
        <w:right w:val="none" w:sz="0" w:space="0" w:color="auto"/>
      </w:divBdr>
    </w:div>
    <w:div w:id="479811656">
      <w:bodyDiv w:val="1"/>
      <w:marLeft w:val="0"/>
      <w:marRight w:val="0"/>
      <w:marTop w:val="0"/>
      <w:marBottom w:val="0"/>
      <w:divBdr>
        <w:top w:val="none" w:sz="0" w:space="0" w:color="auto"/>
        <w:left w:val="none" w:sz="0" w:space="0" w:color="auto"/>
        <w:bottom w:val="none" w:sz="0" w:space="0" w:color="auto"/>
        <w:right w:val="none" w:sz="0" w:space="0" w:color="auto"/>
      </w:divBdr>
    </w:div>
    <w:div w:id="482355363">
      <w:bodyDiv w:val="1"/>
      <w:marLeft w:val="0"/>
      <w:marRight w:val="0"/>
      <w:marTop w:val="0"/>
      <w:marBottom w:val="0"/>
      <w:divBdr>
        <w:top w:val="none" w:sz="0" w:space="0" w:color="auto"/>
        <w:left w:val="none" w:sz="0" w:space="0" w:color="auto"/>
        <w:bottom w:val="none" w:sz="0" w:space="0" w:color="auto"/>
        <w:right w:val="none" w:sz="0" w:space="0" w:color="auto"/>
      </w:divBdr>
    </w:div>
    <w:div w:id="496308604">
      <w:bodyDiv w:val="1"/>
      <w:marLeft w:val="0"/>
      <w:marRight w:val="0"/>
      <w:marTop w:val="0"/>
      <w:marBottom w:val="0"/>
      <w:divBdr>
        <w:top w:val="none" w:sz="0" w:space="0" w:color="auto"/>
        <w:left w:val="none" w:sz="0" w:space="0" w:color="auto"/>
        <w:bottom w:val="none" w:sz="0" w:space="0" w:color="auto"/>
        <w:right w:val="none" w:sz="0" w:space="0" w:color="auto"/>
      </w:divBdr>
    </w:div>
    <w:div w:id="497843130">
      <w:bodyDiv w:val="1"/>
      <w:marLeft w:val="0"/>
      <w:marRight w:val="0"/>
      <w:marTop w:val="0"/>
      <w:marBottom w:val="0"/>
      <w:divBdr>
        <w:top w:val="none" w:sz="0" w:space="0" w:color="auto"/>
        <w:left w:val="none" w:sz="0" w:space="0" w:color="auto"/>
        <w:bottom w:val="none" w:sz="0" w:space="0" w:color="auto"/>
        <w:right w:val="none" w:sz="0" w:space="0" w:color="auto"/>
      </w:divBdr>
    </w:div>
    <w:div w:id="499587060">
      <w:bodyDiv w:val="1"/>
      <w:marLeft w:val="0"/>
      <w:marRight w:val="0"/>
      <w:marTop w:val="0"/>
      <w:marBottom w:val="0"/>
      <w:divBdr>
        <w:top w:val="none" w:sz="0" w:space="0" w:color="auto"/>
        <w:left w:val="none" w:sz="0" w:space="0" w:color="auto"/>
        <w:bottom w:val="none" w:sz="0" w:space="0" w:color="auto"/>
        <w:right w:val="none" w:sz="0" w:space="0" w:color="auto"/>
      </w:divBdr>
    </w:div>
    <w:div w:id="502404693">
      <w:bodyDiv w:val="1"/>
      <w:marLeft w:val="0"/>
      <w:marRight w:val="0"/>
      <w:marTop w:val="0"/>
      <w:marBottom w:val="0"/>
      <w:divBdr>
        <w:top w:val="none" w:sz="0" w:space="0" w:color="auto"/>
        <w:left w:val="none" w:sz="0" w:space="0" w:color="auto"/>
        <w:bottom w:val="none" w:sz="0" w:space="0" w:color="auto"/>
        <w:right w:val="none" w:sz="0" w:space="0" w:color="auto"/>
      </w:divBdr>
    </w:div>
    <w:div w:id="503208677">
      <w:bodyDiv w:val="1"/>
      <w:marLeft w:val="0"/>
      <w:marRight w:val="0"/>
      <w:marTop w:val="0"/>
      <w:marBottom w:val="0"/>
      <w:divBdr>
        <w:top w:val="none" w:sz="0" w:space="0" w:color="auto"/>
        <w:left w:val="none" w:sz="0" w:space="0" w:color="auto"/>
        <w:bottom w:val="none" w:sz="0" w:space="0" w:color="auto"/>
        <w:right w:val="none" w:sz="0" w:space="0" w:color="auto"/>
      </w:divBdr>
    </w:div>
    <w:div w:id="507911629">
      <w:bodyDiv w:val="1"/>
      <w:marLeft w:val="0"/>
      <w:marRight w:val="0"/>
      <w:marTop w:val="0"/>
      <w:marBottom w:val="0"/>
      <w:divBdr>
        <w:top w:val="none" w:sz="0" w:space="0" w:color="auto"/>
        <w:left w:val="none" w:sz="0" w:space="0" w:color="auto"/>
        <w:bottom w:val="none" w:sz="0" w:space="0" w:color="auto"/>
        <w:right w:val="none" w:sz="0" w:space="0" w:color="auto"/>
      </w:divBdr>
    </w:div>
    <w:div w:id="516120777">
      <w:bodyDiv w:val="1"/>
      <w:marLeft w:val="0"/>
      <w:marRight w:val="0"/>
      <w:marTop w:val="0"/>
      <w:marBottom w:val="0"/>
      <w:divBdr>
        <w:top w:val="none" w:sz="0" w:space="0" w:color="auto"/>
        <w:left w:val="none" w:sz="0" w:space="0" w:color="auto"/>
        <w:bottom w:val="none" w:sz="0" w:space="0" w:color="auto"/>
        <w:right w:val="none" w:sz="0" w:space="0" w:color="auto"/>
      </w:divBdr>
    </w:div>
    <w:div w:id="527525503">
      <w:bodyDiv w:val="1"/>
      <w:marLeft w:val="0"/>
      <w:marRight w:val="0"/>
      <w:marTop w:val="0"/>
      <w:marBottom w:val="0"/>
      <w:divBdr>
        <w:top w:val="none" w:sz="0" w:space="0" w:color="auto"/>
        <w:left w:val="none" w:sz="0" w:space="0" w:color="auto"/>
        <w:bottom w:val="none" w:sz="0" w:space="0" w:color="auto"/>
        <w:right w:val="none" w:sz="0" w:space="0" w:color="auto"/>
      </w:divBdr>
    </w:div>
    <w:div w:id="537664424">
      <w:bodyDiv w:val="1"/>
      <w:marLeft w:val="0"/>
      <w:marRight w:val="0"/>
      <w:marTop w:val="0"/>
      <w:marBottom w:val="0"/>
      <w:divBdr>
        <w:top w:val="none" w:sz="0" w:space="0" w:color="auto"/>
        <w:left w:val="none" w:sz="0" w:space="0" w:color="auto"/>
        <w:bottom w:val="none" w:sz="0" w:space="0" w:color="auto"/>
        <w:right w:val="none" w:sz="0" w:space="0" w:color="auto"/>
      </w:divBdr>
    </w:div>
    <w:div w:id="548080272">
      <w:bodyDiv w:val="1"/>
      <w:marLeft w:val="0"/>
      <w:marRight w:val="0"/>
      <w:marTop w:val="0"/>
      <w:marBottom w:val="0"/>
      <w:divBdr>
        <w:top w:val="none" w:sz="0" w:space="0" w:color="auto"/>
        <w:left w:val="none" w:sz="0" w:space="0" w:color="auto"/>
        <w:bottom w:val="none" w:sz="0" w:space="0" w:color="auto"/>
        <w:right w:val="none" w:sz="0" w:space="0" w:color="auto"/>
      </w:divBdr>
    </w:div>
    <w:div w:id="552617971">
      <w:bodyDiv w:val="1"/>
      <w:marLeft w:val="0"/>
      <w:marRight w:val="0"/>
      <w:marTop w:val="0"/>
      <w:marBottom w:val="0"/>
      <w:divBdr>
        <w:top w:val="none" w:sz="0" w:space="0" w:color="auto"/>
        <w:left w:val="none" w:sz="0" w:space="0" w:color="auto"/>
        <w:bottom w:val="none" w:sz="0" w:space="0" w:color="auto"/>
        <w:right w:val="none" w:sz="0" w:space="0" w:color="auto"/>
      </w:divBdr>
    </w:div>
    <w:div w:id="560949100">
      <w:bodyDiv w:val="1"/>
      <w:marLeft w:val="0"/>
      <w:marRight w:val="0"/>
      <w:marTop w:val="0"/>
      <w:marBottom w:val="0"/>
      <w:divBdr>
        <w:top w:val="none" w:sz="0" w:space="0" w:color="auto"/>
        <w:left w:val="none" w:sz="0" w:space="0" w:color="auto"/>
        <w:bottom w:val="none" w:sz="0" w:space="0" w:color="auto"/>
        <w:right w:val="none" w:sz="0" w:space="0" w:color="auto"/>
      </w:divBdr>
    </w:div>
    <w:div w:id="570114899">
      <w:bodyDiv w:val="1"/>
      <w:marLeft w:val="0"/>
      <w:marRight w:val="0"/>
      <w:marTop w:val="0"/>
      <w:marBottom w:val="0"/>
      <w:divBdr>
        <w:top w:val="none" w:sz="0" w:space="0" w:color="auto"/>
        <w:left w:val="none" w:sz="0" w:space="0" w:color="auto"/>
        <w:bottom w:val="none" w:sz="0" w:space="0" w:color="auto"/>
        <w:right w:val="none" w:sz="0" w:space="0" w:color="auto"/>
      </w:divBdr>
    </w:div>
    <w:div w:id="573859399">
      <w:bodyDiv w:val="1"/>
      <w:marLeft w:val="0"/>
      <w:marRight w:val="0"/>
      <w:marTop w:val="0"/>
      <w:marBottom w:val="0"/>
      <w:divBdr>
        <w:top w:val="none" w:sz="0" w:space="0" w:color="auto"/>
        <w:left w:val="none" w:sz="0" w:space="0" w:color="auto"/>
        <w:bottom w:val="none" w:sz="0" w:space="0" w:color="auto"/>
        <w:right w:val="none" w:sz="0" w:space="0" w:color="auto"/>
      </w:divBdr>
    </w:div>
    <w:div w:id="594751930">
      <w:bodyDiv w:val="1"/>
      <w:marLeft w:val="0"/>
      <w:marRight w:val="0"/>
      <w:marTop w:val="0"/>
      <w:marBottom w:val="0"/>
      <w:divBdr>
        <w:top w:val="none" w:sz="0" w:space="0" w:color="auto"/>
        <w:left w:val="none" w:sz="0" w:space="0" w:color="auto"/>
        <w:bottom w:val="none" w:sz="0" w:space="0" w:color="auto"/>
        <w:right w:val="none" w:sz="0" w:space="0" w:color="auto"/>
      </w:divBdr>
    </w:div>
    <w:div w:id="618874003">
      <w:bodyDiv w:val="1"/>
      <w:marLeft w:val="0"/>
      <w:marRight w:val="0"/>
      <w:marTop w:val="0"/>
      <w:marBottom w:val="0"/>
      <w:divBdr>
        <w:top w:val="none" w:sz="0" w:space="0" w:color="auto"/>
        <w:left w:val="none" w:sz="0" w:space="0" w:color="auto"/>
        <w:bottom w:val="none" w:sz="0" w:space="0" w:color="auto"/>
        <w:right w:val="none" w:sz="0" w:space="0" w:color="auto"/>
      </w:divBdr>
    </w:div>
    <w:div w:id="619844622">
      <w:bodyDiv w:val="1"/>
      <w:marLeft w:val="0"/>
      <w:marRight w:val="0"/>
      <w:marTop w:val="0"/>
      <w:marBottom w:val="0"/>
      <w:divBdr>
        <w:top w:val="none" w:sz="0" w:space="0" w:color="auto"/>
        <w:left w:val="none" w:sz="0" w:space="0" w:color="auto"/>
        <w:bottom w:val="none" w:sz="0" w:space="0" w:color="auto"/>
        <w:right w:val="none" w:sz="0" w:space="0" w:color="auto"/>
      </w:divBdr>
    </w:div>
    <w:div w:id="631406346">
      <w:bodyDiv w:val="1"/>
      <w:marLeft w:val="0"/>
      <w:marRight w:val="0"/>
      <w:marTop w:val="0"/>
      <w:marBottom w:val="0"/>
      <w:divBdr>
        <w:top w:val="none" w:sz="0" w:space="0" w:color="auto"/>
        <w:left w:val="none" w:sz="0" w:space="0" w:color="auto"/>
        <w:bottom w:val="none" w:sz="0" w:space="0" w:color="auto"/>
        <w:right w:val="none" w:sz="0" w:space="0" w:color="auto"/>
      </w:divBdr>
    </w:div>
    <w:div w:id="640159888">
      <w:bodyDiv w:val="1"/>
      <w:marLeft w:val="0"/>
      <w:marRight w:val="0"/>
      <w:marTop w:val="0"/>
      <w:marBottom w:val="0"/>
      <w:divBdr>
        <w:top w:val="none" w:sz="0" w:space="0" w:color="auto"/>
        <w:left w:val="none" w:sz="0" w:space="0" w:color="auto"/>
        <w:bottom w:val="none" w:sz="0" w:space="0" w:color="auto"/>
        <w:right w:val="none" w:sz="0" w:space="0" w:color="auto"/>
      </w:divBdr>
    </w:div>
    <w:div w:id="642272907">
      <w:bodyDiv w:val="1"/>
      <w:marLeft w:val="0"/>
      <w:marRight w:val="0"/>
      <w:marTop w:val="0"/>
      <w:marBottom w:val="0"/>
      <w:divBdr>
        <w:top w:val="none" w:sz="0" w:space="0" w:color="auto"/>
        <w:left w:val="none" w:sz="0" w:space="0" w:color="auto"/>
        <w:bottom w:val="none" w:sz="0" w:space="0" w:color="auto"/>
        <w:right w:val="none" w:sz="0" w:space="0" w:color="auto"/>
      </w:divBdr>
    </w:div>
    <w:div w:id="655114864">
      <w:bodyDiv w:val="1"/>
      <w:marLeft w:val="0"/>
      <w:marRight w:val="0"/>
      <w:marTop w:val="0"/>
      <w:marBottom w:val="0"/>
      <w:divBdr>
        <w:top w:val="none" w:sz="0" w:space="0" w:color="auto"/>
        <w:left w:val="none" w:sz="0" w:space="0" w:color="auto"/>
        <w:bottom w:val="none" w:sz="0" w:space="0" w:color="auto"/>
        <w:right w:val="none" w:sz="0" w:space="0" w:color="auto"/>
      </w:divBdr>
    </w:div>
    <w:div w:id="665015075">
      <w:bodyDiv w:val="1"/>
      <w:marLeft w:val="0"/>
      <w:marRight w:val="0"/>
      <w:marTop w:val="0"/>
      <w:marBottom w:val="0"/>
      <w:divBdr>
        <w:top w:val="none" w:sz="0" w:space="0" w:color="auto"/>
        <w:left w:val="none" w:sz="0" w:space="0" w:color="auto"/>
        <w:bottom w:val="none" w:sz="0" w:space="0" w:color="auto"/>
        <w:right w:val="none" w:sz="0" w:space="0" w:color="auto"/>
      </w:divBdr>
    </w:div>
    <w:div w:id="665091885">
      <w:bodyDiv w:val="1"/>
      <w:marLeft w:val="0"/>
      <w:marRight w:val="0"/>
      <w:marTop w:val="0"/>
      <w:marBottom w:val="0"/>
      <w:divBdr>
        <w:top w:val="none" w:sz="0" w:space="0" w:color="auto"/>
        <w:left w:val="none" w:sz="0" w:space="0" w:color="auto"/>
        <w:bottom w:val="none" w:sz="0" w:space="0" w:color="auto"/>
        <w:right w:val="none" w:sz="0" w:space="0" w:color="auto"/>
      </w:divBdr>
    </w:div>
    <w:div w:id="708724288">
      <w:bodyDiv w:val="1"/>
      <w:marLeft w:val="0"/>
      <w:marRight w:val="0"/>
      <w:marTop w:val="0"/>
      <w:marBottom w:val="0"/>
      <w:divBdr>
        <w:top w:val="none" w:sz="0" w:space="0" w:color="auto"/>
        <w:left w:val="none" w:sz="0" w:space="0" w:color="auto"/>
        <w:bottom w:val="none" w:sz="0" w:space="0" w:color="auto"/>
        <w:right w:val="none" w:sz="0" w:space="0" w:color="auto"/>
      </w:divBdr>
    </w:div>
    <w:div w:id="713971197">
      <w:bodyDiv w:val="1"/>
      <w:marLeft w:val="0"/>
      <w:marRight w:val="0"/>
      <w:marTop w:val="0"/>
      <w:marBottom w:val="0"/>
      <w:divBdr>
        <w:top w:val="none" w:sz="0" w:space="0" w:color="auto"/>
        <w:left w:val="none" w:sz="0" w:space="0" w:color="auto"/>
        <w:bottom w:val="none" w:sz="0" w:space="0" w:color="auto"/>
        <w:right w:val="none" w:sz="0" w:space="0" w:color="auto"/>
      </w:divBdr>
    </w:div>
    <w:div w:id="722674280">
      <w:bodyDiv w:val="1"/>
      <w:marLeft w:val="0"/>
      <w:marRight w:val="0"/>
      <w:marTop w:val="0"/>
      <w:marBottom w:val="0"/>
      <w:divBdr>
        <w:top w:val="none" w:sz="0" w:space="0" w:color="auto"/>
        <w:left w:val="none" w:sz="0" w:space="0" w:color="auto"/>
        <w:bottom w:val="none" w:sz="0" w:space="0" w:color="auto"/>
        <w:right w:val="none" w:sz="0" w:space="0" w:color="auto"/>
      </w:divBdr>
    </w:div>
    <w:div w:id="738940535">
      <w:bodyDiv w:val="1"/>
      <w:marLeft w:val="0"/>
      <w:marRight w:val="0"/>
      <w:marTop w:val="0"/>
      <w:marBottom w:val="0"/>
      <w:divBdr>
        <w:top w:val="none" w:sz="0" w:space="0" w:color="auto"/>
        <w:left w:val="none" w:sz="0" w:space="0" w:color="auto"/>
        <w:bottom w:val="none" w:sz="0" w:space="0" w:color="auto"/>
        <w:right w:val="none" w:sz="0" w:space="0" w:color="auto"/>
      </w:divBdr>
      <w:divsChild>
        <w:div w:id="820318243">
          <w:marLeft w:val="0"/>
          <w:marRight w:val="0"/>
          <w:marTop w:val="0"/>
          <w:marBottom w:val="0"/>
          <w:divBdr>
            <w:top w:val="none" w:sz="0" w:space="0" w:color="auto"/>
            <w:left w:val="none" w:sz="0" w:space="0" w:color="auto"/>
            <w:bottom w:val="none" w:sz="0" w:space="0" w:color="auto"/>
            <w:right w:val="none" w:sz="0" w:space="0" w:color="auto"/>
          </w:divBdr>
        </w:div>
      </w:divsChild>
    </w:div>
    <w:div w:id="747962507">
      <w:bodyDiv w:val="1"/>
      <w:marLeft w:val="0"/>
      <w:marRight w:val="0"/>
      <w:marTop w:val="0"/>
      <w:marBottom w:val="0"/>
      <w:divBdr>
        <w:top w:val="none" w:sz="0" w:space="0" w:color="auto"/>
        <w:left w:val="none" w:sz="0" w:space="0" w:color="auto"/>
        <w:bottom w:val="none" w:sz="0" w:space="0" w:color="auto"/>
        <w:right w:val="none" w:sz="0" w:space="0" w:color="auto"/>
      </w:divBdr>
    </w:div>
    <w:div w:id="750276528">
      <w:bodyDiv w:val="1"/>
      <w:marLeft w:val="0"/>
      <w:marRight w:val="0"/>
      <w:marTop w:val="0"/>
      <w:marBottom w:val="0"/>
      <w:divBdr>
        <w:top w:val="none" w:sz="0" w:space="0" w:color="auto"/>
        <w:left w:val="none" w:sz="0" w:space="0" w:color="auto"/>
        <w:bottom w:val="none" w:sz="0" w:space="0" w:color="auto"/>
        <w:right w:val="none" w:sz="0" w:space="0" w:color="auto"/>
      </w:divBdr>
    </w:div>
    <w:div w:id="753937404">
      <w:bodyDiv w:val="1"/>
      <w:marLeft w:val="0"/>
      <w:marRight w:val="0"/>
      <w:marTop w:val="0"/>
      <w:marBottom w:val="0"/>
      <w:divBdr>
        <w:top w:val="none" w:sz="0" w:space="0" w:color="auto"/>
        <w:left w:val="none" w:sz="0" w:space="0" w:color="auto"/>
        <w:bottom w:val="none" w:sz="0" w:space="0" w:color="auto"/>
        <w:right w:val="none" w:sz="0" w:space="0" w:color="auto"/>
      </w:divBdr>
    </w:div>
    <w:div w:id="761337521">
      <w:bodyDiv w:val="1"/>
      <w:marLeft w:val="0"/>
      <w:marRight w:val="0"/>
      <w:marTop w:val="0"/>
      <w:marBottom w:val="0"/>
      <w:divBdr>
        <w:top w:val="none" w:sz="0" w:space="0" w:color="auto"/>
        <w:left w:val="none" w:sz="0" w:space="0" w:color="auto"/>
        <w:bottom w:val="none" w:sz="0" w:space="0" w:color="auto"/>
        <w:right w:val="none" w:sz="0" w:space="0" w:color="auto"/>
      </w:divBdr>
    </w:div>
    <w:div w:id="762339027">
      <w:bodyDiv w:val="1"/>
      <w:marLeft w:val="0"/>
      <w:marRight w:val="0"/>
      <w:marTop w:val="0"/>
      <w:marBottom w:val="0"/>
      <w:divBdr>
        <w:top w:val="none" w:sz="0" w:space="0" w:color="auto"/>
        <w:left w:val="none" w:sz="0" w:space="0" w:color="auto"/>
        <w:bottom w:val="none" w:sz="0" w:space="0" w:color="auto"/>
        <w:right w:val="none" w:sz="0" w:space="0" w:color="auto"/>
      </w:divBdr>
    </w:div>
    <w:div w:id="776221271">
      <w:bodyDiv w:val="1"/>
      <w:marLeft w:val="0"/>
      <w:marRight w:val="0"/>
      <w:marTop w:val="0"/>
      <w:marBottom w:val="0"/>
      <w:divBdr>
        <w:top w:val="none" w:sz="0" w:space="0" w:color="auto"/>
        <w:left w:val="none" w:sz="0" w:space="0" w:color="auto"/>
        <w:bottom w:val="none" w:sz="0" w:space="0" w:color="auto"/>
        <w:right w:val="none" w:sz="0" w:space="0" w:color="auto"/>
      </w:divBdr>
    </w:div>
    <w:div w:id="784885916">
      <w:bodyDiv w:val="1"/>
      <w:marLeft w:val="0"/>
      <w:marRight w:val="0"/>
      <w:marTop w:val="0"/>
      <w:marBottom w:val="0"/>
      <w:divBdr>
        <w:top w:val="none" w:sz="0" w:space="0" w:color="auto"/>
        <w:left w:val="none" w:sz="0" w:space="0" w:color="auto"/>
        <w:bottom w:val="none" w:sz="0" w:space="0" w:color="auto"/>
        <w:right w:val="none" w:sz="0" w:space="0" w:color="auto"/>
      </w:divBdr>
    </w:div>
    <w:div w:id="791366747">
      <w:bodyDiv w:val="1"/>
      <w:marLeft w:val="0"/>
      <w:marRight w:val="0"/>
      <w:marTop w:val="0"/>
      <w:marBottom w:val="0"/>
      <w:divBdr>
        <w:top w:val="none" w:sz="0" w:space="0" w:color="auto"/>
        <w:left w:val="none" w:sz="0" w:space="0" w:color="auto"/>
        <w:bottom w:val="none" w:sz="0" w:space="0" w:color="auto"/>
        <w:right w:val="none" w:sz="0" w:space="0" w:color="auto"/>
      </w:divBdr>
    </w:div>
    <w:div w:id="796336881">
      <w:bodyDiv w:val="1"/>
      <w:marLeft w:val="0"/>
      <w:marRight w:val="0"/>
      <w:marTop w:val="0"/>
      <w:marBottom w:val="0"/>
      <w:divBdr>
        <w:top w:val="none" w:sz="0" w:space="0" w:color="auto"/>
        <w:left w:val="none" w:sz="0" w:space="0" w:color="auto"/>
        <w:bottom w:val="none" w:sz="0" w:space="0" w:color="auto"/>
        <w:right w:val="none" w:sz="0" w:space="0" w:color="auto"/>
      </w:divBdr>
    </w:div>
    <w:div w:id="796800403">
      <w:bodyDiv w:val="1"/>
      <w:marLeft w:val="0"/>
      <w:marRight w:val="0"/>
      <w:marTop w:val="0"/>
      <w:marBottom w:val="0"/>
      <w:divBdr>
        <w:top w:val="none" w:sz="0" w:space="0" w:color="auto"/>
        <w:left w:val="none" w:sz="0" w:space="0" w:color="auto"/>
        <w:bottom w:val="none" w:sz="0" w:space="0" w:color="auto"/>
        <w:right w:val="none" w:sz="0" w:space="0" w:color="auto"/>
      </w:divBdr>
    </w:div>
    <w:div w:id="818038046">
      <w:bodyDiv w:val="1"/>
      <w:marLeft w:val="0"/>
      <w:marRight w:val="0"/>
      <w:marTop w:val="0"/>
      <w:marBottom w:val="0"/>
      <w:divBdr>
        <w:top w:val="none" w:sz="0" w:space="0" w:color="auto"/>
        <w:left w:val="none" w:sz="0" w:space="0" w:color="auto"/>
        <w:bottom w:val="none" w:sz="0" w:space="0" w:color="auto"/>
        <w:right w:val="none" w:sz="0" w:space="0" w:color="auto"/>
      </w:divBdr>
    </w:div>
    <w:div w:id="819418983">
      <w:bodyDiv w:val="1"/>
      <w:marLeft w:val="0"/>
      <w:marRight w:val="0"/>
      <w:marTop w:val="0"/>
      <w:marBottom w:val="0"/>
      <w:divBdr>
        <w:top w:val="none" w:sz="0" w:space="0" w:color="auto"/>
        <w:left w:val="none" w:sz="0" w:space="0" w:color="auto"/>
        <w:bottom w:val="none" w:sz="0" w:space="0" w:color="auto"/>
        <w:right w:val="none" w:sz="0" w:space="0" w:color="auto"/>
      </w:divBdr>
    </w:div>
    <w:div w:id="820197063">
      <w:bodyDiv w:val="1"/>
      <w:marLeft w:val="0"/>
      <w:marRight w:val="0"/>
      <w:marTop w:val="0"/>
      <w:marBottom w:val="0"/>
      <w:divBdr>
        <w:top w:val="none" w:sz="0" w:space="0" w:color="auto"/>
        <w:left w:val="none" w:sz="0" w:space="0" w:color="auto"/>
        <w:bottom w:val="none" w:sz="0" w:space="0" w:color="auto"/>
        <w:right w:val="none" w:sz="0" w:space="0" w:color="auto"/>
      </w:divBdr>
    </w:div>
    <w:div w:id="852573156">
      <w:bodyDiv w:val="1"/>
      <w:marLeft w:val="0"/>
      <w:marRight w:val="0"/>
      <w:marTop w:val="0"/>
      <w:marBottom w:val="0"/>
      <w:divBdr>
        <w:top w:val="none" w:sz="0" w:space="0" w:color="auto"/>
        <w:left w:val="none" w:sz="0" w:space="0" w:color="auto"/>
        <w:bottom w:val="none" w:sz="0" w:space="0" w:color="auto"/>
        <w:right w:val="none" w:sz="0" w:space="0" w:color="auto"/>
      </w:divBdr>
    </w:div>
    <w:div w:id="856621484">
      <w:bodyDiv w:val="1"/>
      <w:marLeft w:val="0"/>
      <w:marRight w:val="0"/>
      <w:marTop w:val="0"/>
      <w:marBottom w:val="0"/>
      <w:divBdr>
        <w:top w:val="none" w:sz="0" w:space="0" w:color="auto"/>
        <w:left w:val="none" w:sz="0" w:space="0" w:color="auto"/>
        <w:bottom w:val="none" w:sz="0" w:space="0" w:color="auto"/>
        <w:right w:val="none" w:sz="0" w:space="0" w:color="auto"/>
      </w:divBdr>
      <w:divsChild>
        <w:div w:id="1525745769">
          <w:marLeft w:val="0"/>
          <w:marRight w:val="0"/>
          <w:marTop w:val="0"/>
          <w:marBottom w:val="0"/>
          <w:divBdr>
            <w:top w:val="none" w:sz="0" w:space="0" w:color="auto"/>
            <w:left w:val="none" w:sz="0" w:space="0" w:color="auto"/>
            <w:bottom w:val="none" w:sz="0" w:space="0" w:color="auto"/>
            <w:right w:val="none" w:sz="0" w:space="0" w:color="auto"/>
          </w:divBdr>
        </w:div>
      </w:divsChild>
    </w:div>
    <w:div w:id="857086285">
      <w:bodyDiv w:val="1"/>
      <w:marLeft w:val="0"/>
      <w:marRight w:val="0"/>
      <w:marTop w:val="0"/>
      <w:marBottom w:val="0"/>
      <w:divBdr>
        <w:top w:val="none" w:sz="0" w:space="0" w:color="auto"/>
        <w:left w:val="none" w:sz="0" w:space="0" w:color="auto"/>
        <w:bottom w:val="none" w:sz="0" w:space="0" w:color="auto"/>
        <w:right w:val="none" w:sz="0" w:space="0" w:color="auto"/>
      </w:divBdr>
    </w:div>
    <w:div w:id="861674349">
      <w:bodyDiv w:val="1"/>
      <w:marLeft w:val="0"/>
      <w:marRight w:val="0"/>
      <w:marTop w:val="0"/>
      <w:marBottom w:val="0"/>
      <w:divBdr>
        <w:top w:val="none" w:sz="0" w:space="0" w:color="auto"/>
        <w:left w:val="none" w:sz="0" w:space="0" w:color="auto"/>
        <w:bottom w:val="none" w:sz="0" w:space="0" w:color="auto"/>
        <w:right w:val="none" w:sz="0" w:space="0" w:color="auto"/>
      </w:divBdr>
    </w:div>
    <w:div w:id="868759543">
      <w:bodyDiv w:val="1"/>
      <w:marLeft w:val="0"/>
      <w:marRight w:val="0"/>
      <w:marTop w:val="0"/>
      <w:marBottom w:val="0"/>
      <w:divBdr>
        <w:top w:val="none" w:sz="0" w:space="0" w:color="auto"/>
        <w:left w:val="none" w:sz="0" w:space="0" w:color="auto"/>
        <w:bottom w:val="none" w:sz="0" w:space="0" w:color="auto"/>
        <w:right w:val="none" w:sz="0" w:space="0" w:color="auto"/>
      </w:divBdr>
    </w:div>
    <w:div w:id="868878744">
      <w:bodyDiv w:val="1"/>
      <w:marLeft w:val="0"/>
      <w:marRight w:val="0"/>
      <w:marTop w:val="0"/>
      <w:marBottom w:val="0"/>
      <w:divBdr>
        <w:top w:val="none" w:sz="0" w:space="0" w:color="auto"/>
        <w:left w:val="none" w:sz="0" w:space="0" w:color="auto"/>
        <w:bottom w:val="none" w:sz="0" w:space="0" w:color="auto"/>
        <w:right w:val="none" w:sz="0" w:space="0" w:color="auto"/>
      </w:divBdr>
      <w:divsChild>
        <w:div w:id="1892302580">
          <w:marLeft w:val="0"/>
          <w:marRight w:val="0"/>
          <w:marTop w:val="0"/>
          <w:marBottom w:val="0"/>
          <w:divBdr>
            <w:top w:val="none" w:sz="0" w:space="0" w:color="auto"/>
            <w:left w:val="none" w:sz="0" w:space="0" w:color="auto"/>
            <w:bottom w:val="none" w:sz="0" w:space="0" w:color="auto"/>
            <w:right w:val="none" w:sz="0" w:space="0" w:color="auto"/>
          </w:divBdr>
          <w:divsChild>
            <w:div w:id="32274577">
              <w:marLeft w:val="0"/>
              <w:marRight w:val="0"/>
              <w:marTop w:val="0"/>
              <w:marBottom w:val="0"/>
              <w:divBdr>
                <w:top w:val="none" w:sz="0" w:space="0" w:color="auto"/>
                <w:left w:val="none" w:sz="0" w:space="0" w:color="auto"/>
                <w:bottom w:val="none" w:sz="0" w:space="0" w:color="auto"/>
                <w:right w:val="none" w:sz="0" w:space="0" w:color="auto"/>
              </w:divBdr>
              <w:divsChild>
                <w:div w:id="775440466">
                  <w:marLeft w:val="0"/>
                  <w:marRight w:val="0"/>
                  <w:marTop w:val="0"/>
                  <w:marBottom w:val="0"/>
                  <w:divBdr>
                    <w:top w:val="none" w:sz="0" w:space="0" w:color="auto"/>
                    <w:left w:val="none" w:sz="0" w:space="0" w:color="auto"/>
                    <w:bottom w:val="none" w:sz="0" w:space="0" w:color="auto"/>
                    <w:right w:val="none" w:sz="0" w:space="0" w:color="auto"/>
                  </w:divBdr>
                  <w:divsChild>
                    <w:div w:id="724181926">
                      <w:marLeft w:val="0"/>
                      <w:marRight w:val="0"/>
                      <w:marTop w:val="0"/>
                      <w:marBottom w:val="0"/>
                      <w:divBdr>
                        <w:top w:val="none" w:sz="0" w:space="0" w:color="auto"/>
                        <w:left w:val="none" w:sz="0" w:space="0" w:color="auto"/>
                        <w:bottom w:val="none" w:sz="0" w:space="0" w:color="auto"/>
                        <w:right w:val="none" w:sz="0" w:space="0" w:color="auto"/>
                      </w:divBdr>
                      <w:divsChild>
                        <w:div w:id="1150908132">
                          <w:marLeft w:val="0"/>
                          <w:marRight w:val="0"/>
                          <w:marTop w:val="0"/>
                          <w:marBottom w:val="0"/>
                          <w:divBdr>
                            <w:top w:val="none" w:sz="0" w:space="0" w:color="auto"/>
                            <w:left w:val="none" w:sz="0" w:space="0" w:color="auto"/>
                            <w:bottom w:val="none" w:sz="0" w:space="0" w:color="auto"/>
                            <w:right w:val="none" w:sz="0" w:space="0" w:color="auto"/>
                          </w:divBdr>
                          <w:divsChild>
                            <w:div w:id="472986409">
                              <w:marLeft w:val="0"/>
                              <w:marRight w:val="0"/>
                              <w:marTop w:val="0"/>
                              <w:marBottom w:val="0"/>
                              <w:divBdr>
                                <w:top w:val="none" w:sz="0" w:space="0" w:color="auto"/>
                                <w:left w:val="none" w:sz="0" w:space="0" w:color="auto"/>
                                <w:bottom w:val="none" w:sz="0" w:space="0" w:color="auto"/>
                                <w:right w:val="none" w:sz="0" w:space="0" w:color="auto"/>
                              </w:divBdr>
                              <w:divsChild>
                                <w:div w:id="481582264">
                                  <w:marLeft w:val="0"/>
                                  <w:marRight w:val="0"/>
                                  <w:marTop w:val="0"/>
                                  <w:marBottom w:val="0"/>
                                  <w:divBdr>
                                    <w:top w:val="single" w:sz="4" w:space="0" w:color="FADEC4"/>
                                    <w:left w:val="single" w:sz="4" w:space="0" w:color="FADEC4"/>
                                    <w:bottom w:val="single" w:sz="4" w:space="0" w:color="FADEC4"/>
                                    <w:right w:val="single" w:sz="4" w:space="0" w:color="FADEC4"/>
                                  </w:divBdr>
                                  <w:divsChild>
                                    <w:div w:id="1701472738">
                                      <w:marLeft w:val="0"/>
                                      <w:marRight w:val="0"/>
                                      <w:marTop w:val="0"/>
                                      <w:marBottom w:val="0"/>
                                      <w:divBdr>
                                        <w:top w:val="none" w:sz="0" w:space="0" w:color="auto"/>
                                        <w:left w:val="none" w:sz="0" w:space="0" w:color="auto"/>
                                        <w:bottom w:val="none" w:sz="0" w:space="0" w:color="auto"/>
                                        <w:right w:val="none" w:sz="0" w:space="0" w:color="auto"/>
                                      </w:divBdr>
                                      <w:divsChild>
                                        <w:div w:id="71670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3467596">
      <w:bodyDiv w:val="1"/>
      <w:marLeft w:val="0"/>
      <w:marRight w:val="0"/>
      <w:marTop w:val="0"/>
      <w:marBottom w:val="0"/>
      <w:divBdr>
        <w:top w:val="none" w:sz="0" w:space="0" w:color="auto"/>
        <w:left w:val="none" w:sz="0" w:space="0" w:color="auto"/>
        <w:bottom w:val="none" w:sz="0" w:space="0" w:color="auto"/>
        <w:right w:val="none" w:sz="0" w:space="0" w:color="auto"/>
      </w:divBdr>
    </w:div>
    <w:div w:id="878515267">
      <w:bodyDiv w:val="1"/>
      <w:marLeft w:val="0"/>
      <w:marRight w:val="0"/>
      <w:marTop w:val="0"/>
      <w:marBottom w:val="0"/>
      <w:divBdr>
        <w:top w:val="none" w:sz="0" w:space="0" w:color="auto"/>
        <w:left w:val="none" w:sz="0" w:space="0" w:color="auto"/>
        <w:bottom w:val="none" w:sz="0" w:space="0" w:color="auto"/>
        <w:right w:val="none" w:sz="0" w:space="0" w:color="auto"/>
      </w:divBdr>
    </w:div>
    <w:div w:id="890766727">
      <w:bodyDiv w:val="1"/>
      <w:marLeft w:val="0"/>
      <w:marRight w:val="0"/>
      <w:marTop w:val="0"/>
      <w:marBottom w:val="0"/>
      <w:divBdr>
        <w:top w:val="none" w:sz="0" w:space="0" w:color="auto"/>
        <w:left w:val="none" w:sz="0" w:space="0" w:color="auto"/>
        <w:bottom w:val="none" w:sz="0" w:space="0" w:color="auto"/>
        <w:right w:val="none" w:sz="0" w:space="0" w:color="auto"/>
      </w:divBdr>
    </w:div>
    <w:div w:id="896403028">
      <w:bodyDiv w:val="1"/>
      <w:marLeft w:val="0"/>
      <w:marRight w:val="0"/>
      <w:marTop w:val="0"/>
      <w:marBottom w:val="0"/>
      <w:divBdr>
        <w:top w:val="none" w:sz="0" w:space="0" w:color="auto"/>
        <w:left w:val="none" w:sz="0" w:space="0" w:color="auto"/>
        <w:bottom w:val="none" w:sz="0" w:space="0" w:color="auto"/>
        <w:right w:val="none" w:sz="0" w:space="0" w:color="auto"/>
      </w:divBdr>
    </w:div>
    <w:div w:id="902837888">
      <w:bodyDiv w:val="1"/>
      <w:marLeft w:val="0"/>
      <w:marRight w:val="0"/>
      <w:marTop w:val="0"/>
      <w:marBottom w:val="0"/>
      <w:divBdr>
        <w:top w:val="none" w:sz="0" w:space="0" w:color="auto"/>
        <w:left w:val="none" w:sz="0" w:space="0" w:color="auto"/>
        <w:bottom w:val="none" w:sz="0" w:space="0" w:color="auto"/>
        <w:right w:val="none" w:sz="0" w:space="0" w:color="auto"/>
      </w:divBdr>
    </w:div>
    <w:div w:id="904072884">
      <w:bodyDiv w:val="1"/>
      <w:marLeft w:val="0"/>
      <w:marRight w:val="0"/>
      <w:marTop w:val="0"/>
      <w:marBottom w:val="0"/>
      <w:divBdr>
        <w:top w:val="none" w:sz="0" w:space="0" w:color="auto"/>
        <w:left w:val="none" w:sz="0" w:space="0" w:color="auto"/>
        <w:bottom w:val="none" w:sz="0" w:space="0" w:color="auto"/>
        <w:right w:val="none" w:sz="0" w:space="0" w:color="auto"/>
      </w:divBdr>
      <w:divsChild>
        <w:div w:id="693962514">
          <w:marLeft w:val="0"/>
          <w:marRight w:val="0"/>
          <w:marTop w:val="0"/>
          <w:marBottom w:val="0"/>
          <w:divBdr>
            <w:top w:val="none" w:sz="0" w:space="0" w:color="auto"/>
            <w:left w:val="none" w:sz="0" w:space="0" w:color="auto"/>
            <w:bottom w:val="none" w:sz="0" w:space="0" w:color="auto"/>
            <w:right w:val="none" w:sz="0" w:space="0" w:color="auto"/>
          </w:divBdr>
        </w:div>
      </w:divsChild>
    </w:div>
    <w:div w:id="910584253">
      <w:bodyDiv w:val="1"/>
      <w:marLeft w:val="0"/>
      <w:marRight w:val="0"/>
      <w:marTop w:val="0"/>
      <w:marBottom w:val="0"/>
      <w:divBdr>
        <w:top w:val="none" w:sz="0" w:space="0" w:color="auto"/>
        <w:left w:val="none" w:sz="0" w:space="0" w:color="auto"/>
        <w:bottom w:val="none" w:sz="0" w:space="0" w:color="auto"/>
        <w:right w:val="none" w:sz="0" w:space="0" w:color="auto"/>
      </w:divBdr>
    </w:div>
    <w:div w:id="922907568">
      <w:bodyDiv w:val="1"/>
      <w:marLeft w:val="0"/>
      <w:marRight w:val="0"/>
      <w:marTop w:val="0"/>
      <w:marBottom w:val="0"/>
      <w:divBdr>
        <w:top w:val="none" w:sz="0" w:space="0" w:color="auto"/>
        <w:left w:val="none" w:sz="0" w:space="0" w:color="auto"/>
        <w:bottom w:val="none" w:sz="0" w:space="0" w:color="auto"/>
        <w:right w:val="none" w:sz="0" w:space="0" w:color="auto"/>
      </w:divBdr>
    </w:div>
    <w:div w:id="924806937">
      <w:bodyDiv w:val="1"/>
      <w:marLeft w:val="0"/>
      <w:marRight w:val="0"/>
      <w:marTop w:val="0"/>
      <w:marBottom w:val="0"/>
      <w:divBdr>
        <w:top w:val="none" w:sz="0" w:space="0" w:color="auto"/>
        <w:left w:val="none" w:sz="0" w:space="0" w:color="auto"/>
        <w:bottom w:val="none" w:sz="0" w:space="0" w:color="auto"/>
        <w:right w:val="none" w:sz="0" w:space="0" w:color="auto"/>
      </w:divBdr>
    </w:div>
    <w:div w:id="927739594">
      <w:bodyDiv w:val="1"/>
      <w:marLeft w:val="0"/>
      <w:marRight w:val="0"/>
      <w:marTop w:val="0"/>
      <w:marBottom w:val="0"/>
      <w:divBdr>
        <w:top w:val="none" w:sz="0" w:space="0" w:color="auto"/>
        <w:left w:val="none" w:sz="0" w:space="0" w:color="auto"/>
        <w:bottom w:val="none" w:sz="0" w:space="0" w:color="auto"/>
        <w:right w:val="none" w:sz="0" w:space="0" w:color="auto"/>
      </w:divBdr>
    </w:div>
    <w:div w:id="932275894">
      <w:bodyDiv w:val="1"/>
      <w:marLeft w:val="0"/>
      <w:marRight w:val="0"/>
      <w:marTop w:val="0"/>
      <w:marBottom w:val="0"/>
      <w:divBdr>
        <w:top w:val="none" w:sz="0" w:space="0" w:color="auto"/>
        <w:left w:val="none" w:sz="0" w:space="0" w:color="auto"/>
        <w:bottom w:val="none" w:sz="0" w:space="0" w:color="auto"/>
        <w:right w:val="none" w:sz="0" w:space="0" w:color="auto"/>
      </w:divBdr>
    </w:div>
    <w:div w:id="934242176">
      <w:bodyDiv w:val="1"/>
      <w:marLeft w:val="0"/>
      <w:marRight w:val="0"/>
      <w:marTop w:val="0"/>
      <w:marBottom w:val="0"/>
      <w:divBdr>
        <w:top w:val="none" w:sz="0" w:space="0" w:color="auto"/>
        <w:left w:val="none" w:sz="0" w:space="0" w:color="auto"/>
        <w:bottom w:val="none" w:sz="0" w:space="0" w:color="auto"/>
        <w:right w:val="none" w:sz="0" w:space="0" w:color="auto"/>
      </w:divBdr>
    </w:div>
    <w:div w:id="934821589">
      <w:bodyDiv w:val="1"/>
      <w:marLeft w:val="0"/>
      <w:marRight w:val="0"/>
      <w:marTop w:val="0"/>
      <w:marBottom w:val="0"/>
      <w:divBdr>
        <w:top w:val="none" w:sz="0" w:space="0" w:color="auto"/>
        <w:left w:val="none" w:sz="0" w:space="0" w:color="auto"/>
        <w:bottom w:val="none" w:sz="0" w:space="0" w:color="auto"/>
        <w:right w:val="none" w:sz="0" w:space="0" w:color="auto"/>
      </w:divBdr>
    </w:div>
    <w:div w:id="951866815">
      <w:bodyDiv w:val="1"/>
      <w:marLeft w:val="0"/>
      <w:marRight w:val="0"/>
      <w:marTop w:val="0"/>
      <w:marBottom w:val="0"/>
      <w:divBdr>
        <w:top w:val="none" w:sz="0" w:space="0" w:color="auto"/>
        <w:left w:val="none" w:sz="0" w:space="0" w:color="auto"/>
        <w:bottom w:val="none" w:sz="0" w:space="0" w:color="auto"/>
        <w:right w:val="none" w:sz="0" w:space="0" w:color="auto"/>
      </w:divBdr>
      <w:divsChild>
        <w:div w:id="1249119838">
          <w:marLeft w:val="0"/>
          <w:marRight w:val="0"/>
          <w:marTop w:val="0"/>
          <w:marBottom w:val="0"/>
          <w:divBdr>
            <w:top w:val="none" w:sz="0" w:space="0" w:color="auto"/>
            <w:left w:val="none" w:sz="0" w:space="0" w:color="auto"/>
            <w:bottom w:val="none" w:sz="0" w:space="0" w:color="auto"/>
            <w:right w:val="none" w:sz="0" w:space="0" w:color="auto"/>
          </w:divBdr>
        </w:div>
      </w:divsChild>
    </w:div>
    <w:div w:id="969627006">
      <w:bodyDiv w:val="1"/>
      <w:marLeft w:val="0"/>
      <w:marRight w:val="0"/>
      <w:marTop w:val="0"/>
      <w:marBottom w:val="0"/>
      <w:divBdr>
        <w:top w:val="none" w:sz="0" w:space="0" w:color="auto"/>
        <w:left w:val="none" w:sz="0" w:space="0" w:color="auto"/>
        <w:bottom w:val="none" w:sz="0" w:space="0" w:color="auto"/>
        <w:right w:val="none" w:sz="0" w:space="0" w:color="auto"/>
      </w:divBdr>
    </w:div>
    <w:div w:id="969632821">
      <w:bodyDiv w:val="1"/>
      <w:marLeft w:val="0"/>
      <w:marRight w:val="0"/>
      <w:marTop w:val="0"/>
      <w:marBottom w:val="0"/>
      <w:divBdr>
        <w:top w:val="none" w:sz="0" w:space="0" w:color="auto"/>
        <w:left w:val="none" w:sz="0" w:space="0" w:color="auto"/>
        <w:bottom w:val="none" w:sz="0" w:space="0" w:color="auto"/>
        <w:right w:val="none" w:sz="0" w:space="0" w:color="auto"/>
      </w:divBdr>
    </w:div>
    <w:div w:id="973369741">
      <w:bodyDiv w:val="1"/>
      <w:marLeft w:val="0"/>
      <w:marRight w:val="0"/>
      <w:marTop w:val="0"/>
      <w:marBottom w:val="0"/>
      <w:divBdr>
        <w:top w:val="none" w:sz="0" w:space="0" w:color="auto"/>
        <w:left w:val="none" w:sz="0" w:space="0" w:color="auto"/>
        <w:bottom w:val="none" w:sz="0" w:space="0" w:color="auto"/>
        <w:right w:val="none" w:sz="0" w:space="0" w:color="auto"/>
      </w:divBdr>
    </w:div>
    <w:div w:id="979773580">
      <w:bodyDiv w:val="1"/>
      <w:marLeft w:val="0"/>
      <w:marRight w:val="0"/>
      <w:marTop w:val="0"/>
      <w:marBottom w:val="0"/>
      <w:divBdr>
        <w:top w:val="none" w:sz="0" w:space="0" w:color="auto"/>
        <w:left w:val="none" w:sz="0" w:space="0" w:color="auto"/>
        <w:bottom w:val="none" w:sz="0" w:space="0" w:color="auto"/>
        <w:right w:val="none" w:sz="0" w:space="0" w:color="auto"/>
      </w:divBdr>
    </w:div>
    <w:div w:id="981425762">
      <w:bodyDiv w:val="1"/>
      <w:marLeft w:val="0"/>
      <w:marRight w:val="0"/>
      <w:marTop w:val="0"/>
      <w:marBottom w:val="0"/>
      <w:divBdr>
        <w:top w:val="none" w:sz="0" w:space="0" w:color="auto"/>
        <w:left w:val="none" w:sz="0" w:space="0" w:color="auto"/>
        <w:bottom w:val="none" w:sz="0" w:space="0" w:color="auto"/>
        <w:right w:val="none" w:sz="0" w:space="0" w:color="auto"/>
      </w:divBdr>
    </w:div>
    <w:div w:id="1001159301">
      <w:bodyDiv w:val="1"/>
      <w:marLeft w:val="0"/>
      <w:marRight w:val="0"/>
      <w:marTop w:val="0"/>
      <w:marBottom w:val="0"/>
      <w:divBdr>
        <w:top w:val="none" w:sz="0" w:space="0" w:color="auto"/>
        <w:left w:val="none" w:sz="0" w:space="0" w:color="auto"/>
        <w:bottom w:val="none" w:sz="0" w:space="0" w:color="auto"/>
        <w:right w:val="none" w:sz="0" w:space="0" w:color="auto"/>
      </w:divBdr>
    </w:div>
    <w:div w:id="1012604706">
      <w:bodyDiv w:val="1"/>
      <w:marLeft w:val="0"/>
      <w:marRight w:val="0"/>
      <w:marTop w:val="0"/>
      <w:marBottom w:val="0"/>
      <w:divBdr>
        <w:top w:val="none" w:sz="0" w:space="0" w:color="auto"/>
        <w:left w:val="none" w:sz="0" w:space="0" w:color="auto"/>
        <w:bottom w:val="none" w:sz="0" w:space="0" w:color="auto"/>
        <w:right w:val="none" w:sz="0" w:space="0" w:color="auto"/>
      </w:divBdr>
    </w:div>
    <w:div w:id="1014844635">
      <w:bodyDiv w:val="1"/>
      <w:marLeft w:val="0"/>
      <w:marRight w:val="0"/>
      <w:marTop w:val="0"/>
      <w:marBottom w:val="0"/>
      <w:divBdr>
        <w:top w:val="none" w:sz="0" w:space="0" w:color="auto"/>
        <w:left w:val="none" w:sz="0" w:space="0" w:color="auto"/>
        <w:bottom w:val="none" w:sz="0" w:space="0" w:color="auto"/>
        <w:right w:val="none" w:sz="0" w:space="0" w:color="auto"/>
      </w:divBdr>
    </w:div>
    <w:div w:id="1021592972">
      <w:bodyDiv w:val="1"/>
      <w:marLeft w:val="0"/>
      <w:marRight w:val="0"/>
      <w:marTop w:val="0"/>
      <w:marBottom w:val="0"/>
      <w:divBdr>
        <w:top w:val="none" w:sz="0" w:space="0" w:color="auto"/>
        <w:left w:val="none" w:sz="0" w:space="0" w:color="auto"/>
        <w:bottom w:val="none" w:sz="0" w:space="0" w:color="auto"/>
        <w:right w:val="none" w:sz="0" w:space="0" w:color="auto"/>
      </w:divBdr>
    </w:div>
    <w:div w:id="1027559026">
      <w:bodyDiv w:val="1"/>
      <w:marLeft w:val="0"/>
      <w:marRight w:val="0"/>
      <w:marTop w:val="0"/>
      <w:marBottom w:val="0"/>
      <w:divBdr>
        <w:top w:val="none" w:sz="0" w:space="0" w:color="auto"/>
        <w:left w:val="none" w:sz="0" w:space="0" w:color="auto"/>
        <w:bottom w:val="none" w:sz="0" w:space="0" w:color="auto"/>
        <w:right w:val="none" w:sz="0" w:space="0" w:color="auto"/>
      </w:divBdr>
    </w:div>
    <w:div w:id="1028333094">
      <w:bodyDiv w:val="1"/>
      <w:marLeft w:val="0"/>
      <w:marRight w:val="0"/>
      <w:marTop w:val="0"/>
      <w:marBottom w:val="0"/>
      <w:divBdr>
        <w:top w:val="none" w:sz="0" w:space="0" w:color="auto"/>
        <w:left w:val="none" w:sz="0" w:space="0" w:color="auto"/>
        <w:bottom w:val="none" w:sz="0" w:space="0" w:color="auto"/>
        <w:right w:val="none" w:sz="0" w:space="0" w:color="auto"/>
      </w:divBdr>
      <w:divsChild>
        <w:div w:id="434634904">
          <w:marLeft w:val="0"/>
          <w:marRight w:val="0"/>
          <w:marTop w:val="0"/>
          <w:marBottom w:val="0"/>
          <w:divBdr>
            <w:top w:val="none" w:sz="0" w:space="0" w:color="auto"/>
            <w:left w:val="none" w:sz="0" w:space="0" w:color="auto"/>
            <w:bottom w:val="none" w:sz="0" w:space="0" w:color="auto"/>
            <w:right w:val="none" w:sz="0" w:space="0" w:color="auto"/>
          </w:divBdr>
        </w:div>
      </w:divsChild>
    </w:div>
    <w:div w:id="1032654173">
      <w:bodyDiv w:val="1"/>
      <w:marLeft w:val="0"/>
      <w:marRight w:val="0"/>
      <w:marTop w:val="0"/>
      <w:marBottom w:val="0"/>
      <w:divBdr>
        <w:top w:val="none" w:sz="0" w:space="0" w:color="auto"/>
        <w:left w:val="none" w:sz="0" w:space="0" w:color="auto"/>
        <w:bottom w:val="none" w:sz="0" w:space="0" w:color="auto"/>
        <w:right w:val="none" w:sz="0" w:space="0" w:color="auto"/>
      </w:divBdr>
    </w:div>
    <w:div w:id="1039669119">
      <w:bodyDiv w:val="1"/>
      <w:marLeft w:val="0"/>
      <w:marRight w:val="0"/>
      <w:marTop w:val="0"/>
      <w:marBottom w:val="0"/>
      <w:divBdr>
        <w:top w:val="none" w:sz="0" w:space="0" w:color="auto"/>
        <w:left w:val="none" w:sz="0" w:space="0" w:color="auto"/>
        <w:bottom w:val="none" w:sz="0" w:space="0" w:color="auto"/>
        <w:right w:val="none" w:sz="0" w:space="0" w:color="auto"/>
      </w:divBdr>
    </w:div>
    <w:div w:id="1053967547">
      <w:bodyDiv w:val="1"/>
      <w:marLeft w:val="0"/>
      <w:marRight w:val="0"/>
      <w:marTop w:val="0"/>
      <w:marBottom w:val="0"/>
      <w:divBdr>
        <w:top w:val="none" w:sz="0" w:space="0" w:color="auto"/>
        <w:left w:val="none" w:sz="0" w:space="0" w:color="auto"/>
        <w:bottom w:val="none" w:sz="0" w:space="0" w:color="auto"/>
        <w:right w:val="none" w:sz="0" w:space="0" w:color="auto"/>
      </w:divBdr>
    </w:div>
    <w:div w:id="1064790926">
      <w:bodyDiv w:val="1"/>
      <w:marLeft w:val="0"/>
      <w:marRight w:val="0"/>
      <w:marTop w:val="0"/>
      <w:marBottom w:val="0"/>
      <w:divBdr>
        <w:top w:val="none" w:sz="0" w:space="0" w:color="auto"/>
        <w:left w:val="none" w:sz="0" w:space="0" w:color="auto"/>
        <w:bottom w:val="none" w:sz="0" w:space="0" w:color="auto"/>
        <w:right w:val="none" w:sz="0" w:space="0" w:color="auto"/>
      </w:divBdr>
    </w:div>
    <w:div w:id="1070271160">
      <w:bodyDiv w:val="1"/>
      <w:marLeft w:val="0"/>
      <w:marRight w:val="0"/>
      <w:marTop w:val="0"/>
      <w:marBottom w:val="0"/>
      <w:divBdr>
        <w:top w:val="none" w:sz="0" w:space="0" w:color="auto"/>
        <w:left w:val="none" w:sz="0" w:space="0" w:color="auto"/>
        <w:bottom w:val="none" w:sz="0" w:space="0" w:color="auto"/>
        <w:right w:val="none" w:sz="0" w:space="0" w:color="auto"/>
      </w:divBdr>
    </w:div>
    <w:div w:id="1071998003">
      <w:bodyDiv w:val="1"/>
      <w:marLeft w:val="0"/>
      <w:marRight w:val="0"/>
      <w:marTop w:val="0"/>
      <w:marBottom w:val="0"/>
      <w:divBdr>
        <w:top w:val="none" w:sz="0" w:space="0" w:color="auto"/>
        <w:left w:val="none" w:sz="0" w:space="0" w:color="auto"/>
        <w:bottom w:val="none" w:sz="0" w:space="0" w:color="auto"/>
        <w:right w:val="none" w:sz="0" w:space="0" w:color="auto"/>
      </w:divBdr>
    </w:div>
    <w:div w:id="1073163277">
      <w:bodyDiv w:val="1"/>
      <w:marLeft w:val="0"/>
      <w:marRight w:val="0"/>
      <w:marTop w:val="0"/>
      <w:marBottom w:val="0"/>
      <w:divBdr>
        <w:top w:val="none" w:sz="0" w:space="0" w:color="auto"/>
        <w:left w:val="none" w:sz="0" w:space="0" w:color="auto"/>
        <w:bottom w:val="none" w:sz="0" w:space="0" w:color="auto"/>
        <w:right w:val="none" w:sz="0" w:space="0" w:color="auto"/>
      </w:divBdr>
    </w:div>
    <w:div w:id="1100298707">
      <w:bodyDiv w:val="1"/>
      <w:marLeft w:val="0"/>
      <w:marRight w:val="0"/>
      <w:marTop w:val="0"/>
      <w:marBottom w:val="0"/>
      <w:divBdr>
        <w:top w:val="none" w:sz="0" w:space="0" w:color="auto"/>
        <w:left w:val="none" w:sz="0" w:space="0" w:color="auto"/>
        <w:bottom w:val="none" w:sz="0" w:space="0" w:color="auto"/>
        <w:right w:val="none" w:sz="0" w:space="0" w:color="auto"/>
      </w:divBdr>
    </w:div>
    <w:div w:id="1102141840">
      <w:bodyDiv w:val="1"/>
      <w:marLeft w:val="0"/>
      <w:marRight w:val="0"/>
      <w:marTop w:val="0"/>
      <w:marBottom w:val="0"/>
      <w:divBdr>
        <w:top w:val="none" w:sz="0" w:space="0" w:color="auto"/>
        <w:left w:val="none" w:sz="0" w:space="0" w:color="auto"/>
        <w:bottom w:val="none" w:sz="0" w:space="0" w:color="auto"/>
        <w:right w:val="none" w:sz="0" w:space="0" w:color="auto"/>
      </w:divBdr>
    </w:div>
    <w:div w:id="1118373052">
      <w:bodyDiv w:val="1"/>
      <w:marLeft w:val="0"/>
      <w:marRight w:val="0"/>
      <w:marTop w:val="0"/>
      <w:marBottom w:val="0"/>
      <w:divBdr>
        <w:top w:val="none" w:sz="0" w:space="0" w:color="auto"/>
        <w:left w:val="none" w:sz="0" w:space="0" w:color="auto"/>
        <w:bottom w:val="none" w:sz="0" w:space="0" w:color="auto"/>
        <w:right w:val="none" w:sz="0" w:space="0" w:color="auto"/>
      </w:divBdr>
    </w:div>
    <w:div w:id="1136994790">
      <w:bodyDiv w:val="1"/>
      <w:marLeft w:val="0"/>
      <w:marRight w:val="0"/>
      <w:marTop w:val="0"/>
      <w:marBottom w:val="0"/>
      <w:divBdr>
        <w:top w:val="none" w:sz="0" w:space="0" w:color="auto"/>
        <w:left w:val="none" w:sz="0" w:space="0" w:color="auto"/>
        <w:bottom w:val="none" w:sz="0" w:space="0" w:color="auto"/>
        <w:right w:val="none" w:sz="0" w:space="0" w:color="auto"/>
      </w:divBdr>
    </w:div>
    <w:div w:id="1141849143">
      <w:bodyDiv w:val="1"/>
      <w:marLeft w:val="0"/>
      <w:marRight w:val="0"/>
      <w:marTop w:val="0"/>
      <w:marBottom w:val="0"/>
      <w:divBdr>
        <w:top w:val="none" w:sz="0" w:space="0" w:color="auto"/>
        <w:left w:val="none" w:sz="0" w:space="0" w:color="auto"/>
        <w:bottom w:val="none" w:sz="0" w:space="0" w:color="auto"/>
        <w:right w:val="none" w:sz="0" w:space="0" w:color="auto"/>
      </w:divBdr>
      <w:divsChild>
        <w:div w:id="545796788">
          <w:marLeft w:val="0"/>
          <w:marRight w:val="0"/>
          <w:marTop w:val="0"/>
          <w:marBottom w:val="0"/>
          <w:divBdr>
            <w:top w:val="none" w:sz="0" w:space="0" w:color="auto"/>
            <w:left w:val="none" w:sz="0" w:space="0" w:color="auto"/>
            <w:bottom w:val="none" w:sz="0" w:space="0" w:color="auto"/>
            <w:right w:val="none" w:sz="0" w:space="0" w:color="auto"/>
          </w:divBdr>
        </w:div>
      </w:divsChild>
    </w:div>
    <w:div w:id="1150098304">
      <w:bodyDiv w:val="1"/>
      <w:marLeft w:val="0"/>
      <w:marRight w:val="0"/>
      <w:marTop w:val="0"/>
      <w:marBottom w:val="0"/>
      <w:divBdr>
        <w:top w:val="none" w:sz="0" w:space="0" w:color="auto"/>
        <w:left w:val="none" w:sz="0" w:space="0" w:color="auto"/>
        <w:bottom w:val="none" w:sz="0" w:space="0" w:color="auto"/>
        <w:right w:val="none" w:sz="0" w:space="0" w:color="auto"/>
      </w:divBdr>
    </w:div>
    <w:div w:id="1152529117">
      <w:bodyDiv w:val="1"/>
      <w:marLeft w:val="0"/>
      <w:marRight w:val="0"/>
      <w:marTop w:val="0"/>
      <w:marBottom w:val="0"/>
      <w:divBdr>
        <w:top w:val="none" w:sz="0" w:space="0" w:color="auto"/>
        <w:left w:val="none" w:sz="0" w:space="0" w:color="auto"/>
        <w:bottom w:val="none" w:sz="0" w:space="0" w:color="auto"/>
        <w:right w:val="none" w:sz="0" w:space="0" w:color="auto"/>
      </w:divBdr>
    </w:div>
    <w:div w:id="1161969354">
      <w:bodyDiv w:val="1"/>
      <w:marLeft w:val="0"/>
      <w:marRight w:val="0"/>
      <w:marTop w:val="0"/>
      <w:marBottom w:val="0"/>
      <w:divBdr>
        <w:top w:val="none" w:sz="0" w:space="0" w:color="auto"/>
        <w:left w:val="none" w:sz="0" w:space="0" w:color="auto"/>
        <w:bottom w:val="none" w:sz="0" w:space="0" w:color="auto"/>
        <w:right w:val="none" w:sz="0" w:space="0" w:color="auto"/>
      </w:divBdr>
    </w:div>
    <w:div w:id="1163814273">
      <w:bodyDiv w:val="1"/>
      <w:marLeft w:val="0"/>
      <w:marRight w:val="0"/>
      <w:marTop w:val="0"/>
      <w:marBottom w:val="0"/>
      <w:divBdr>
        <w:top w:val="none" w:sz="0" w:space="0" w:color="auto"/>
        <w:left w:val="none" w:sz="0" w:space="0" w:color="auto"/>
        <w:bottom w:val="none" w:sz="0" w:space="0" w:color="auto"/>
        <w:right w:val="none" w:sz="0" w:space="0" w:color="auto"/>
      </w:divBdr>
    </w:div>
    <w:div w:id="1167208510">
      <w:bodyDiv w:val="1"/>
      <w:marLeft w:val="0"/>
      <w:marRight w:val="0"/>
      <w:marTop w:val="0"/>
      <w:marBottom w:val="0"/>
      <w:divBdr>
        <w:top w:val="none" w:sz="0" w:space="0" w:color="auto"/>
        <w:left w:val="none" w:sz="0" w:space="0" w:color="auto"/>
        <w:bottom w:val="none" w:sz="0" w:space="0" w:color="auto"/>
        <w:right w:val="none" w:sz="0" w:space="0" w:color="auto"/>
      </w:divBdr>
    </w:div>
    <w:div w:id="1176455803">
      <w:bodyDiv w:val="1"/>
      <w:marLeft w:val="0"/>
      <w:marRight w:val="0"/>
      <w:marTop w:val="0"/>
      <w:marBottom w:val="0"/>
      <w:divBdr>
        <w:top w:val="none" w:sz="0" w:space="0" w:color="auto"/>
        <w:left w:val="none" w:sz="0" w:space="0" w:color="auto"/>
        <w:bottom w:val="none" w:sz="0" w:space="0" w:color="auto"/>
        <w:right w:val="none" w:sz="0" w:space="0" w:color="auto"/>
      </w:divBdr>
    </w:div>
    <w:div w:id="1176730936">
      <w:bodyDiv w:val="1"/>
      <w:marLeft w:val="0"/>
      <w:marRight w:val="0"/>
      <w:marTop w:val="0"/>
      <w:marBottom w:val="0"/>
      <w:divBdr>
        <w:top w:val="none" w:sz="0" w:space="0" w:color="auto"/>
        <w:left w:val="none" w:sz="0" w:space="0" w:color="auto"/>
        <w:bottom w:val="none" w:sz="0" w:space="0" w:color="auto"/>
        <w:right w:val="none" w:sz="0" w:space="0" w:color="auto"/>
      </w:divBdr>
    </w:div>
    <w:div w:id="1178160174">
      <w:bodyDiv w:val="1"/>
      <w:marLeft w:val="0"/>
      <w:marRight w:val="0"/>
      <w:marTop w:val="0"/>
      <w:marBottom w:val="0"/>
      <w:divBdr>
        <w:top w:val="none" w:sz="0" w:space="0" w:color="auto"/>
        <w:left w:val="none" w:sz="0" w:space="0" w:color="auto"/>
        <w:bottom w:val="none" w:sz="0" w:space="0" w:color="auto"/>
        <w:right w:val="none" w:sz="0" w:space="0" w:color="auto"/>
      </w:divBdr>
    </w:div>
    <w:div w:id="1183671532">
      <w:bodyDiv w:val="1"/>
      <w:marLeft w:val="0"/>
      <w:marRight w:val="0"/>
      <w:marTop w:val="0"/>
      <w:marBottom w:val="0"/>
      <w:divBdr>
        <w:top w:val="none" w:sz="0" w:space="0" w:color="auto"/>
        <w:left w:val="none" w:sz="0" w:space="0" w:color="auto"/>
        <w:bottom w:val="none" w:sz="0" w:space="0" w:color="auto"/>
        <w:right w:val="none" w:sz="0" w:space="0" w:color="auto"/>
      </w:divBdr>
      <w:divsChild>
        <w:div w:id="273171266">
          <w:marLeft w:val="0"/>
          <w:marRight w:val="0"/>
          <w:marTop w:val="0"/>
          <w:marBottom w:val="0"/>
          <w:divBdr>
            <w:top w:val="none" w:sz="0" w:space="0" w:color="auto"/>
            <w:left w:val="none" w:sz="0" w:space="0" w:color="auto"/>
            <w:bottom w:val="none" w:sz="0" w:space="0" w:color="auto"/>
            <w:right w:val="none" w:sz="0" w:space="0" w:color="auto"/>
          </w:divBdr>
        </w:div>
      </w:divsChild>
    </w:div>
    <w:div w:id="1199048502">
      <w:bodyDiv w:val="1"/>
      <w:marLeft w:val="0"/>
      <w:marRight w:val="0"/>
      <w:marTop w:val="0"/>
      <w:marBottom w:val="0"/>
      <w:divBdr>
        <w:top w:val="none" w:sz="0" w:space="0" w:color="auto"/>
        <w:left w:val="none" w:sz="0" w:space="0" w:color="auto"/>
        <w:bottom w:val="none" w:sz="0" w:space="0" w:color="auto"/>
        <w:right w:val="none" w:sz="0" w:space="0" w:color="auto"/>
      </w:divBdr>
    </w:div>
    <w:div w:id="1206672168">
      <w:bodyDiv w:val="1"/>
      <w:marLeft w:val="0"/>
      <w:marRight w:val="0"/>
      <w:marTop w:val="0"/>
      <w:marBottom w:val="0"/>
      <w:divBdr>
        <w:top w:val="none" w:sz="0" w:space="0" w:color="auto"/>
        <w:left w:val="none" w:sz="0" w:space="0" w:color="auto"/>
        <w:bottom w:val="none" w:sz="0" w:space="0" w:color="auto"/>
        <w:right w:val="none" w:sz="0" w:space="0" w:color="auto"/>
      </w:divBdr>
    </w:div>
    <w:div w:id="1209227115">
      <w:bodyDiv w:val="1"/>
      <w:marLeft w:val="0"/>
      <w:marRight w:val="0"/>
      <w:marTop w:val="0"/>
      <w:marBottom w:val="0"/>
      <w:divBdr>
        <w:top w:val="none" w:sz="0" w:space="0" w:color="auto"/>
        <w:left w:val="none" w:sz="0" w:space="0" w:color="auto"/>
        <w:bottom w:val="none" w:sz="0" w:space="0" w:color="auto"/>
        <w:right w:val="none" w:sz="0" w:space="0" w:color="auto"/>
      </w:divBdr>
    </w:div>
    <w:div w:id="1210533699">
      <w:bodyDiv w:val="1"/>
      <w:marLeft w:val="0"/>
      <w:marRight w:val="0"/>
      <w:marTop w:val="0"/>
      <w:marBottom w:val="0"/>
      <w:divBdr>
        <w:top w:val="none" w:sz="0" w:space="0" w:color="auto"/>
        <w:left w:val="none" w:sz="0" w:space="0" w:color="auto"/>
        <w:bottom w:val="none" w:sz="0" w:space="0" w:color="auto"/>
        <w:right w:val="none" w:sz="0" w:space="0" w:color="auto"/>
      </w:divBdr>
    </w:div>
    <w:div w:id="1211265868">
      <w:bodyDiv w:val="1"/>
      <w:marLeft w:val="0"/>
      <w:marRight w:val="0"/>
      <w:marTop w:val="0"/>
      <w:marBottom w:val="0"/>
      <w:divBdr>
        <w:top w:val="none" w:sz="0" w:space="0" w:color="auto"/>
        <w:left w:val="none" w:sz="0" w:space="0" w:color="auto"/>
        <w:bottom w:val="none" w:sz="0" w:space="0" w:color="auto"/>
        <w:right w:val="none" w:sz="0" w:space="0" w:color="auto"/>
      </w:divBdr>
    </w:div>
    <w:div w:id="1214931026">
      <w:bodyDiv w:val="1"/>
      <w:marLeft w:val="0"/>
      <w:marRight w:val="0"/>
      <w:marTop w:val="0"/>
      <w:marBottom w:val="0"/>
      <w:divBdr>
        <w:top w:val="none" w:sz="0" w:space="0" w:color="auto"/>
        <w:left w:val="none" w:sz="0" w:space="0" w:color="auto"/>
        <w:bottom w:val="none" w:sz="0" w:space="0" w:color="auto"/>
        <w:right w:val="none" w:sz="0" w:space="0" w:color="auto"/>
      </w:divBdr>
    </w:div>
    <w:div w:id="1215776792">
      <w:bodyDiv w:val="1"/>
      <w:marLeft w:val="0"/>
      <w:marRight w:val="0"/>
      <w:marTop w:val="0"/>
      <w:marBottom w:val="0"/>
      <w:divBdr>
        <w:top w:val="none" w:sz="0" w:space="0" w:color="auto"/>
        <w:left w:val="none" w:sz="0" w:space="0" w:color="auto"/>
        <w:bottom w:val="none" w:sz="0" w:space="0" w:color="auto"/>
        <w:right w:val="none" w:sz="0" w:space="0" w:color="auto"/>
      </w:divBdr>
    </w:div>
    <w:div w:id="1217162719">
      <w:bodyDiv w:val="1"/>
      <w:marLeft w:val="0"/>
      <w:marRight w:val="0"/>
      <w:marTop w:val="0"/>
      <w:marBottom w:val="0"/>
      <w:divBdr>
        <w:top w:val="none" w:sz="0" w:space="0" w:color="auto"/>
        <w:left w:val="none" w:sz="0" w:space="0" w:color="auto"/>
        <w:bottom w:val="none" w:sz="0" w:space="0" w:color="auto"/>
        <w:right w:val="none" w:sz="0" w:space="0" w:color="auto"/>
      </w:divBdr>
      <w:divsChild>
        <w:div w:id="1492603318">
          <w:marLeft w:val="0"/>
          <w:marRight w:val="0"/>
          <w:marTop w:val="0"/>
          <w:marBottom w:val="0"/>
          <w:divBdr>
            <w:top w:val="none" w:sz="0" w:space="0" w:color="auto"/>
            <w:left w:val="none" w:sz="0" w:space="0" w:color="auto"/>
            <w:bottom w:val="none" w:sz="0" w:space="0" w:color="auto"/>
            <w:right w:val="none" w:sz="0" w:space="0" w:color="auto"/>
          </w:divBdr>
        </w:div>
      </w:divsChild>
    </w:div>
    <w:div w:id="1221359850">
      <w:bodyDiv w:val="1"/>
      <w:marLeft w:val="0"/>
      <w:marRight w:val="0"/>
      <w:marTop w:val="0"/>
      <w:marBottom w:val="0"/>
      <w:divBdr>
        <w:top w:val="none" w:sz="0" w:space="0" w:color="auto"/>
        <w:left w:val="none" w:sz="0" w:space="0" w:color="auto"/>
        <w:bottom w:val="none" w:sz="0" w:space="0" w:color="auto"/>
        <w:right w:val="none" w:sz="0" w:space="0" w:color="auto"/>
      </w:divBdr>
    </w:div>
    <w:div w:id="1227885191">
      <w:bodyDiv w:val="1"/>
      <w:marLeft w:val="0"/>
      <w:marRight w:val="0"/>
      <w:marTop w:val="0"/>
      <w:marBottom w:val="0"/>
      <w:divBdr>
        <w:top w:val="none" w:sz="0" w:space="0" w:color="auto"/>
        <w:left w:val="none" w:sz="0" w:space="0" w:color="auto"/>
        <w:bottom w:val="none" w:sz="0" w:space="0" w:color="auto"/>
        <w:right w:val="none" w:sz="0" w:space="0" w:color="auto"/>
      </w:divBdr>
    </w:div>
    <w:div w:id="1232086154">
      <w:bodyDiv w:val="1"/>
      <w:marLeft w:val="0"/>
      <w:marRight w:val="0"/>
      <w:marTop w:val="0"/>
      <w:marBottom w:val="0"/>
      <w:divBdr>
        <w:top w:val="none" w:sz="0" w:space="0" w:color="auto"/>
        <w:left w:val="none" w:sz="0" w:space="0" w:color="auto"/>
        <w:bottom w:val="none" w:sz="0" w:space="0" w:color="auto"/>
        <w:right w:val="none" w:sz="0" w:space="0" w:color="auto"/>
      </w:divBdr>
    </w:div>
    <w:div w:id="1238587801">
      <w:bodyDiv w:val="1"/>
      <w:marLeft w:val="0"/>
      <w:marRight w:val="0"/>
      <w:marTop w:val="0"/>
      <w:marBottom w:val="0"/>
      <w:divBdr>
        <w:top w:val="none" w:sz="0" w:space="0" w:color="auto"/>
        <w:left w:val="none" w:sz="0" w:space="0" w:color="auto"/>
        <w:bottom w:val="none" w:sz="0" w:space="0" w:color="auto"/>
        <w:right w:val="none" w:sz="0" w:space="0" w:color="auto"/>
      </w:divBdr>
    </w:div>
    <w:div w:id="1249189219">
      <w:bodyDiv w:val="1"/>
      <w:marLeft w:val="0"/>
      <w:marRight w:val="0"/>
      <w:marTop w:val="0"/>
      <w:marBottom w:val="0"/>
      <w:divBdr>
        <w:top w:val="none" w:sz="0" w:space="0" w:color="auto"/>
        <w:left w:val="none" w:sz="0" w:space="0" w:color="auto"/>
        <w:bottom w:val="none" w:sz="0" w:space="0" w:color="auto"/>
        <w:right w:val="none" w:sz="0" w:space="0" w:color="auto"/>
      </w:divBdr>
    </w:div>
    <w:div w:id="1249776823">
      <w:bodyDiv w:val="1"/>
      <w:marLeft w:val="0"/>
      <w:marRight w:val="0"/>
      <w:marTop w:val="0"/>
      <w:marBottom w:val="0"/>
      <w:divBdr>
        <w:top w:val="none" w:sz="0" w:space="0" w:color="auto"/>
        <w:left w:val="none" w:sz="0" w:space="0" w:color="auto"/>
        <w:bottom w:val="none" w:sz="0" w:space="0" w:color="auto"/>
        <w:right w:val="none" w:sz="0" w:space="0" w:color="auto"/>
      </w:divBdr>
    </w:div>
    <w:div w:id="1256131204">
      <w:bodyDiv w:val="1"/>
      <w:marLeft w:val="0"/>
      <w:marRight w:val="0"/>
      <w:marTop w:val="0"/>
      <w:marBottom w:val="0"/>
      <w:divBdr>
        <w:top w:val="none" w:sz="0" w:space="0" w:color="auto"/>
        <w:left w:val="none" w:sz="0" w:space="0" w:color="auto"/>
        <w:bottom w:val="none" w:sz="0" w:space="0" w:color="auto"/>
        <w:right w:val="none" w:sz="0" w:space="0" w:color="auto"/>
      </w:divBdr>
    </w:div>
    <w:div w:id="1257597690">
      <w:bodyDiv w:val="1"/>
      <w:marLeft w:val="0"/>
      <w:marRight w:val="0"/>
      <w:marTop w:val="0"/>
      <w:marBottom w:val="0"/>
      <w:divBdr>
        <w:top w:val="none" w:sz="0" w:space="0" w:color="auto"/>
        <w:left w:val="none" w:sz="0" w:space="0" w:color="auto"/>
        <w:bottom w:val="none" w:sz="0" w:space="0" w:color="auto"/>
        <w:right w:val="none" w:sz="0" w:space="0" w:color="auto"/>
      </w:divBdr>
    </w:div>
    <w:div w:id="1265650087">
      <w:bodyDiv w:val="1"/>
      <w:marLeft w:val="0"/>
      <w:marRight w:val="0"/>
      <w:marTop w:val="0"/>
      <w:marBottom w:val="0"/>
      <w:divBdr>
        <w:top w:val="none" w:sz="0" w:space="0" w:color="auto"/>
        <w:left w:val="none" w:sz="0" w:space="0" w:color="auto"/>
        <w:bottom w:val="none" w:sz="0" w:space="0" w:color="auto"/>
        <w:right w:val="none" w:sz="0" w:space="0" w:color="auto"/>
      </w:divBdr>
    </w:div>
    <w:div w:id="1266111717">
      <w:bodyDiv w:val="1"/>
      <w:marLeft w:val="0"/>
      <w:marRight w:val="0"/>
      <w:marTop w:val="0"/>
      <w:marBottom w:val="0"/>
      <w:divBdr>
        <w:top w:val="none" w:sz="0" w:space="0" w:color="auto"/>
        <w:left w:val="none" w:sz="0" w:space="0" w:color="auto"/>
        <w:bottom w:val="none" w:sz="0" w:space="0" w:color="auto"/>
        <w:right w:val="none" w:sz="0" w:space="0" w:color="auto"/>
      </w:divBdr>
    </w:div>
    <w:div w:id="1268997768">
      <w:bodyDiv w:val="1"/>
      <w:marLeft w:val="0"/>
      <w:marRight w:val="0"/>
      <w:marTop w:val="0"/>
      <w:marBottom w:val="0"/>
      <w:divBdr>
        <w:top w:val="none" w:sz="0" w:space="0" w:color="auto"/>
        <w:left w:val="none" w:sz="0" w:space="0" w:color="auto"/>
        <w:bottom w:val="none" w:sz="0" w:space="0" w:color="auto"/>
        <w:right w:val="none" w:sz="0" w:space="0" w:color="auto"/>
      </w:divBdr>
    </w:div>
    <w:div w:id="1270626809">
      <w:bodyDiv w:val="1"/>
      <w:marLeft w:val="0"/>
      <w:marRight w:val="0"/>
      <w:marTop w:val="0"/>
      <w:marBottom w:val="0"/>
      <w:divBdr>
        <w:top w:val="none" w:sz="0" w:space="0" w:color="auto"/>
        <w:left w:val="none" w:sz="0" w:space="0" w:color="auto"/>
        <w:bottom w:val="none" w:sz="0" w:space="0" w:color="auto"/>
        <w:right w:val="none" w:sz="0" w:space="0" w:color="auto"/>
      </w:divBdr>
    </w:div>
    <w:div w:id="1279986495">
      <w:bodyDiv w:val="1"/>
      <w:marLeft w:val="0"/>
      <w:marRight w:val="0"/>
      <w:marTop w:val="0"/>
      <w:marBottom w:val="0"/>
      <w:divBdr>
        <w:top w:val="none" w:sz="0" w:space="0" w:color="auto"/>
        <w:left w:val="none" w:sz="0" w:space="0" w:color="auto"/>
        <w:bottom w:val="none" w:sz="0" w:space="0" w:color="auto"/>
        <w:right w:val="none" w:sz="0" w:space="0" w:color="auto"/>
      </w:divBdr>
    </w:div>
    <w:div w:id="1279987125">
      <w:bodyDiv w:val="1"/>
      <w:marLeft w:val="0"/>
      <w:marRight w:val="0"/>
      <w:marTop w:val="0"/>
      <w:marBottom w:val="0"/>
      <w:divBdr>
        <w:top w:val="none" w:sz="0" w:space="0" w:color="auto"/>
        <w:left w:val="none" w:sz="0" w:space="0" w:color="auto"/>
        <w:bottom w:val="none" w:sz="0" w:space="0" w:color="auto"/>
        <w:right w:val="none" w:sz="0" w:space="0" w:color="auto"/>
      </w:divBdr>
    </w:div>
    <w:div w:id="1283223462">
      <w:bodyDiv w:val="1"/>
      <w:marLeft w:val="300"/>
      <w:marRight w:val="300"/>
      <w:marTop w:val="0"/>
      <w:marBottom w:val="0"/>
      <w:divBdr>
        <w:top w:val="none" w:sz="0" w:space="0" w:color="auto"/>
        <w:left w:val="none" w:sz="0" w:space="0" w:color="auto"/>
        <w:bottom w:val="none" w:sz="0" w:space="0" w:color="auto"/>
        <w:right w:val="none" w:sz="0" w:space="0" w:color="auto"/>
      </w:divBdr>
    </w:div>
    <w:div w:id="1288048336">
      <w:bodyDiv w:val="1"/>
      <w:marLeft w:val="0"/>
      <w:marRight w:val="0"/>
      <w:marTop w:val="0"/>
      <w:marBottom w:val="0"/>
      <w:divBdr>
        <w:top w:val="none" w:sz="0" w:space="0" w:color="auto"/>
        <w:left w:val="none" w:sz="0" w:space="0" w:color="auto"/>
        <w:bottom w:val="none" w:sz="0" w:space="0" w:color="auto"/>
        <w:right w:val="none" w:sz="0" w:space="0" w:color="auto"/>
      </w:divBdr>
    </w:div>
    <w:div w:id="1289891559">
      <w:bodyDiv w:val="1"/>
      <w:marLeft w:val="0"/>
      <w:marRight w:val="0"/>
      <w:marTop w:val="0"/>
      <w:marBottom w:val="0"/>
      <w:divBdr>
        <w:top w:val="none" w:sz="0" w:space="0" w:color="auto"/>
        <w:left w:val="none" w:sz="0" w:space="0" w:color="auto"/>
        <w:bottom w:val="none" w:sz="0" w:space="0" w:color="auto"/>
        <w:right w:val="none" w:sz="0" w:space="0" w:color="auto"/>
      </w:divBdr>
    </w:div>
    <w:div w:id="1292789696">
      <w:bodyDiv w:val="1"/>
      <w:marLeft w:val="0"/>
      <w:marRight w:val="0"/>
      <w:marTop w:val="0"/>
      <w:marBottom w:val="0"/>
      <w:divBdr>
        <w:top w:val="none" w:sz="0" w:space="0" w:color="auto"/>
        <w:left w:val="none" w:sz="0" w:space="0" w:color="auto"/>
        <w:bottom w:val="none" w:sz="0" w:space="0" w:color="auto"/>
        <w:right w:val="none" w:sz="0" w:space="0" w:color="auto"/>
      </w:divBdr>
    </w:div>
    <w:div w:id="1299870874">
      <w:bodyDiv w:val="1"/>
      <w:marLeft w:val="0"/>
      <w:marRight w:val="0"/>
      <w:marTop w:val="0"/>
      <w:marBottom w:val="0"/>
      <w:divBdr>
        <w:top w:val="none" w:sz="0" w:space="0" w:color="auto"/>
        <w:left w:val="none" w:sz="0" w:space="0" w:color="auto"/>
        <w:bottom w:val="none" w:sz="0" w:space="0" w:color="auto"/>
        <w:right w:val="none" w:sz="0" w:space="0" w:color="auto"/>
      </w:divBdr>
    </w:div>
    <w:div w:id="1302418864">
      <w:bodyDiv w:val="1"/>
      <w:marLeft w:val="0"/>
      <w:marRight w:val="0"/>
      <w:marTop w:val="0"/>
      <w:marBottom w:val="0"/>
      <w:divBdr>
        <w:top w:val="none" w:sz="0" w:space="0" w:color="auto"/>
        <w:left w:val="none" w:sz="0" w:space="0" w:color="auto"/>
        <w:bottom w:val="none" w:sz="0" w:space="0" w:color="auto"/>
        <w:right w:val="none" w:sz="0" w:space="0" w:color="auto"/>
      </w:divBdr>
    </w:div>
    <w:div w:id="1310013804">
      <w:bodyDiv w:val="1"/>
      <w:marLeft w:val="0"/>
      <w:marRight w:val="0"/>
      <w:marTop w:val="0"/>
      <w:marBottom w:val="0"/>
      <w:divBdr>
        <w:top w:val="none" w:sz="0" w:space="0" w:color="auto"/>
        <w:left w:val="none" w:sz="0" w:space="0" w:color="auto"/>
        <w:bottom w:val="none" w:sz="0" w:space="0" w:color="auto"/>
        <w:right w:val="none" w:sz="0" w:space="0" w:color="auto"/>
      </w:divBdr>
    </w:div>
    <w:div w:id="1310092025">
      <w:bodyDiv w:val="1"/>
      <w:marLeft w:val="0"/>
      <w:marRight w:val="0"/>
      <w:marTop w:val="0"/>
      <w:marBottom w:val="0"/>
      <w:divBdr>
        <w:top w:val="none" w:sz="0" w:space="0" w:color="auto"/>
        <w:left w:val="none" w:sz="0" w:space="0" w:color="auto"/>
        <w:bottom w:val="none" w:sz="0" w:space="0" w:color="auto"/>
        <w:right w:val="none" w:sz="0" w:space="0" w:color="auto"/>
      </w:divBdr>
    </w:div>
    <w:div w:id="1310476901">
      <w:bodyDiv w:val="1"/>
      <w:marLeft w:val="0"/>
      <w:marRight w:val="0"/>
      <w:marTop w:val="0"/>
      <w:marBottom w:val="0"/>
      <w:divBdr>
        <w:top w:val="none" w:sz="0" w:space="0" w:color="auto"/>
        <w:left w:val="none" w:sz="0" w:space="0" w:color="auto"/>
        <w:bottom w:val="none" w:sz="0" w:space="0" w:color="auto"/>
        <w:right w:val="none" w:sz="0" w:space="0" w:color="auto"/>
      </w:divBdr>
    </w:div>
    <w:div w:id="1323893680">
      <w:bodyDiv w:val="1"/>
      <w:marLeft w:val="0"/>
      <w:marRight w:val="0"/>
      <w:marTop w:val="0"/>
      <w:marBottom w:val="0"/>
      <w:divBdr>
        <w:top w:val="none" w:sz="0" w:space="0" w:color="auto"/>
        <w:left w:val="none" w:sz="0" w:space="0" w:color="auto"/>
        <w:bottom w:val="none" w:sz="0" w:space="0" w:color="auto"/>
        <w:right w:val="none" w:sz="0" w:space="0" w:color="auto"/>
      </w:divBdr>
    </w:div>
    <w:div w:id="1331061493">
      <w:bodyDiv w:val="1"/>
      <w:marLeft w:val="0"/>
      <w:marRight w:val="0"/>
      <w:marTop w:val="0"/>
      <w:marBottom w:val="0"/>
      <w:divBdr>
        <w:top w:val="none" w:sz="0" w:space="0" w:color="auto"/>
        <w:left w:val="none" w:sz="0" w:space="0" w:color="auto"/>
        <w:bottom w:val="none" w:sz="0" w:space="0" w:color="auto"/>
        <w:right w:val="none" w:sz="0" w:space="0" w:color="auto"/>
      </w:divBdr>
    </w:div>
    <w:div w:id="1336224827">
      <w:bodyDiv w:val="1"/>
      <w:marLeft w:val="0"/>
      <w:marRight w:val="0"/>
      <w:marTop w:val="0"/>
      <w:marBottom w:val="0"/>
      <w:divBdr>
        <w:top w:val="none" w:sz="0" w:space="0" w:color="auto"/>
        <w:left w:val="none" w:sz="0" w:space="0" w:color="auto"/>
        <w:bottom w:val="none" w:sz="0" w:space="0" w:color="auto"/>
        <w:right w:val="none" w:sz="0" w:space="0" w:color="auto"/>
      </w:divBdr>
    </w:div>
    <w:div w:id="1342733665">
      <w:bodyDiv w:val="1"/>
      <w:marLeft w:val="0"/>
      <w:marRight w:val="0"/>
      <w:marTop w:val="0"/>
      <w:marBottom w:val="0"/>
      <w:divBdr>
        <w:top w:val="none" w:sz="0" w:space="0" w:color="auto"/>
        <w:left w:val="none" w:sz="0" w:space="0" w:color="auto"/>
        <w:bottom w:val="none" w:sz="0" w:space="0" w:color="auto"/>
        <w:right w:val="none" w:sz="0" w:space="0" w:color="auto"/>
      </w:divBdr>
      <w:divsChild>
        <w:div w:id="839392070">
          <w:marLeft w:val="0"/>
          <w:marRight w:val="0"/>
          <w:marTop w:val="0"/>
          <w:marBottom w:val="0"/>
          <w:divBdr>
            <w:top w:val="none" w:sz="0" w:space="0" w:color="auto"/>
            <w:left w:val="none" w:sz="0" w:space="0" w:color="auto"/>
            <w:bottom w:val="none" w:sz="0" w:space="0" w:color="auto"/>
            <w:right w:val="none" w:sz="0" w:space="0" w:color="auto"/>
          </w:divBdr>
        </w:div>
      </w:divsChild>
    </w:div>
    <w:div w:id="1350643562">
      <w:bodyDiv w:val="1"/>
      <w:marLeft w:val="0"/>
      <w:marRight w:val="0"/>
      <w:marTop w:val="0"/>
      <w:marBottom w:val="0"/>
      <w:divBdr>
        <w:top w:val="none" w:sz="0" w:space="0" w:color="auto"/>
        <w:left w:val="none" w:sz="0" w:space="0" w:color="auto"/>
        <w:bottom w:val="none" w:sz="0" w:space="0" w:color="auto"/>
        <w:right w:val="none" w:sz="0" w:space="0" w:color="auto"/>
      </w:divBdr>
    </w:div>
    <w:div w:id="1352686980">
      <w:bodyDiv w:val="1"/>
      <w:marLeft w:val="0"/>
      <w:marRight w:val="0"/>
      <w:marTop w:val="0"/>
      <w:marBottom w:val="0"/>
      <w:divBdr>
        <w:top w:val="none" w:sz="0" w:space="0" w:color="auto"/>
        <w:left w:val="none" w:sz="0" w:space="0" w:color="auto"/>
        <w:bottom w:val="none" w:sz="0" w:space="0" w:color="auto"/>
        <w:right w:val="none" w:sz="0" w:space="0" w:color="auto"/>
      </w:divBdr>
    </w:div>
    <w:div w:id="1353529289">
      <w:bodyDiv w:val="1"/>
      <w:marLeft w:val="300"/>
      <w:marRight w:val="300"/>
      <w:marTop w:val="0"/>
      <w:marBottom w:val="0"/>
      <w:divBdr>
        <w:top w:val="none" w:sz="0" w:space="0" w:color="auto"/>
        <w:left w:val="none" w:sz="0" w:space="0" w:color="auto"/>
        <w:bottom w:val="none" w:sz="0" w:space="0" w:color="auto"/>
        <w:right w:val="none" w:sz="0" w:space="0" w:color="auto"/>
      </w:divBdr>
    </w:div>
    <w:div w:id="1354183068">
      <w:bodyDiv w:val="1"/>
      <w:marLeft w:val="0"/>
      <w:marRight w:val="0"/>
      <w:marTop w:val="0"/>
      <w:marBottom w:val="0"/>
      <w:divBdr>
        <w:top w:val="none" w:sz="0" w:space="0" w:color="auto"/>
        <w:left w:val="none" w:sz="0" w:space="0" w:color="auto"/>
        <w:bottom w:val="none" w:sz="0" w:space="0" w:color="auto"/>
        <w:right w:val="none" w:sz="0" w:space="0" w:color="auto"/>
      </w:divBdr>
    </w:div>
    <w:div w:id="1375619828">
      <w:bodyDiv w:val="1"/>
      <w:marLeft w:val="0"/>
      <w:marRight w:val="0"/>
      <w:marTop w:val="0"/>
      <w:marBottom w:val="0"/>
      <w:divBdr>
        <w:top w:val="none" w:sz="0" w:space="0" w:color="auto"/>
        <w:left w:val="none" w:sz="0" w:space="0" w:color="auto"/>
        <w:bottom w:val="none" w:sz="0" w:space="0" w:color="auto"/>
        <w:right w:val="none" w:sz="0" w:space="0" w:color="auto"/>
      </w:divBdr>
    </w:div>
    <w:div w:id="1384135779">
      <w:bodyDiv w:val="1"/>
      <w:marLeft w:val="0"/>
      <w:marRight w:val="0"/>
      <w:marTop w:val="0"/>
      <w:marBottom w:val="0"/>
      <w:divBdr>
        <w:top w:val="none" w:sz="0" w:space="0" w:color="auto"/>
        <w:left w:val="none" w:sz="0" w:space="0" w:color="auto"/>
        <w:bottom w:val="none" w:sz="0" w:space="0" w:color="auto"/>
        <w:right w:val="none" w:sz="0" w:space="0" w:color="auto"/>
      </w:divBdr>
    </w:div>
    <w:div w:id="1387296357">
      <w:bodyDiv w:val="1"/>
      <w:marLeft w:val="0"/>
      <w:marRight w:val="0"/>
      <w:marTop w:val="0"/>
      <w:marBottom w:val="0"/>
      <w:divBdr>
        <w:top w:val="none" w:sz="0" w:space="0" w:color="auto"/>
        <w:left w:val="none" w:sz="0" w:space="0" w:color="auto"/>
        <w:bottom w:val="none" w:sz="0" w:space="0" w:color="auto"/>
        <w:right w:val="none" w:sz="0" w:space="0" w:color="auto"/>
      </w:divBdr>
    </w:div>
    <w:div w:id="1393507316">
      <w:bodyDiv w:val="1"/>
      <w:marLeft w:val="0"/>
      <w:marRight w:val="0"/>
      <w:marTop w:val="0"/>
      <w:marBottom w:val="0"/>
      <w:divBdr>
        <w:top w:val="none" w:sz="0" w:space="0" w:color="auto"/>
        <w:left w:val="none" w:sz="0" w:space="0" w:color="auto"/>
        <w:bottom w:val="none" w:sz="0" w:space="0" w:color="auto"/>
        <w:right w:val="none" w:sz="0" w:space="0" w:color="auto"/>
      </w:divBdr>
    </w:div>
    <w:div w:id="1396853378">
      <w:bodyDiv w:val="1"/>
      <w:marLeft w:val="0"/>
      <w:marRight w:val="0"/>
      <w:marTop w:val="0"/>
      <w:marBottom w:val="0"/>
      <w:divBdr>
        <w:top w:val="none" w:sz="0" w:space="0" w:color="auto"/>
        <w:left w:val="none" w:sz="0" w:space="0" w:color="auto"/>
        <w:bottom w:val="none" w:sz="0" w:space="0" w:color="auto"/>
        <w:right w:val="none" w:sz="0" w:space="0" w:color="auto"/>
      </w:divBdr>
    </w:div>
    <w:div w:id="1406950745">
      <w:bodyDiv w:val="1"/>
      <w:marLeft w:val="0"/>
      <w:marRight w:val="0"/>
      <w:marTop w:val="0"/>
      <w:marBottom w:val="0"/>
      <w:divBdr>
        <w:top w:val="none" w:sz="0" w:space="0" w:color="auto"/>
        <w:left w:val="none" w:sz="0" w:space="0" w:color="auto"/>
        <w:bottom w:val="none" w:sz="0" w:space="0" w:color="auto"/>
        <w:right w:val="none" w:sz="0" w:space="0" w:color="auto"/>
      </w:divBdr>
      <w:divsChild>
        <w:div w:id="1368337096">
          <w:marLeft w:val="0"/>
          <w:marRight w:val="0"/>
          <w:marTop w:val="0"/>
          <w:marBottom w:val="0"/>
          <w:divBdr>
            <w:top w:val="none" w:sz="0" w:space="0" w:color="auto"/>
            <w:left w:val="none" w:sz="0" w:space="0" w:color="auto"/>
            <w:bottom w:val="none" w:sz="0" w:space="0" w:color="auto"/>
            <w:right w:val="none" w:sz="0" w:space="0" w:color="auto"/>
          </w:divBdr>
        </w:div>
      </w:divsChild>
    </w:div>
    <w:div w:id="1413157886">
      <w:bodyDiv w:val="1"/>
      <w:marLeft w:val="0"/>
      <w:marRight w:val="0"/>
      <w:marTop w:val="0"/>
      <w:marBottom w:val="0"/>
      <w:divBdr>
        <w:top w:val="none" w:sz="0" w:space="0" w:color="auto"/>
        <w:left w:val="none" w:sz="0" w:space="0" w:color="auto"/>
        <w:bottom w:val="none" w:sz="0" w:space="0" w:color="auto"/>
        <w:right w:val="none" w:sz="0" w:space="0" w:color="auto"/>
      </w:divBdr>
    </w:div>
    <w:div w:id="1414428947">
      <w:bodyDiv w:val="1"/>
      <w:marLeft w:val="0"/>
      <w:marRight w:val="0"/>
      <w:marTop w:val="0"/>
      <w:marBottom w:val="0"/>
      <w:divBdr>
        <w:top w:val="none" w:sz="0" w:space="0" w:color="auto"/>
        <w:left w:val="none" w:sz="0" w:space="0" w:color="auto"/>
        <w:bottom w:val="none" w:sz="0" w:space="0" w:color="auto"/>
        <w:right w:val="none" w:sz="0" w:space="0" w:color="auto"/>
      </w:divBdr>
    </w:div>
    <w:div w:id="1417550956">
      <w:bodyDiv w:val="1"/>
      <w:marLeft w:val="0"/>
      <w:marRight w:val="0"/>
      <w:marTop w:val="0"/>
      <w:marBottom w:val="0"/>
      <w:divBdr>
        <w:top w:val="none" w:sz="0" w:space="0" w:color="auto"/>
        <w:left w:val="none" w:sz="0" w:space="0" w:color="auto"/>
        <w:bottom w:val="none" w:sz="0" w:space="0" w:color="auto"/>
        <w:right w:val="none" w:sz="0" w:space="0" w:color="auto"/>
      </w:divBdr>
    </w:div>
    <w:div w:id="1434086224">
      <w:bodyDiv w:val="1"/>
      <w:marLeft w:val="0"/>
      <w:marRight w:val="0"/>
      <w:marTop w:val="0"/>
      <w:marBottom w:val="0"/>
      <w:divBdr>
        <w:top w:val="none" w:sz="0" w:space="0" w:color="auto"/>
        <w:left w:val="none" w:sz="0" w:space="0" w:color="auto"/>
        <w:bottom w:val="none" w:sz="0" w:space="0" w:color="auto"/>
        <w:right w:val="none" w:sz="0" w:space="0" w:color="auto"/>
      </w:divBdr>
    </w:div>
    <w:div w:id="1445420936">
      <w:bodyDiv w:val="1"/>
      <w:marLeft w:val="0"/>
      <w:marRight w:val="0"/>
      <w:marTop w:val="0"/>
      <w:marBottom w:val="0"/>
      <w:divBdr>
        <w:top w:val="none" w:sz="0" w:space="0" w:color="auto"/>
        <w:left w:val="none" w:sz="0" w:space="0" w:color="auto"/>
        <w:bottom w:val="none" w:sz="0" w:space="0" w:color="auto"/>
        <w:right w:val="none" w:sz="0" w:space="0" w:color="auto"/>
      </w:divBdr>
    </w:div>
    <w:div w:id="1457677540">
      <w:bodyDiv w:val="1"/>
      <w:marLeft w:val="0"/>
      <w:marRight w:val="0"/>
      <w:marTop w:val="0"/>
      <w:marBottom w:val="0"/>
      <w:divBdr>
        <w:top w:val="none" w:sz="0" w:space="0" w:color="auto"/>
        <w:left w:val="none" w:sz="0" w:space="0" w:color="auto"/>
        <w:bottom w:val="none" w:sz="0" w:space="0" w:color="auto"/>
        <w:right w:val="none" w:sz="0" w:space="0" w:color="auto"/>
      </w:divBdr>
    </w:div>
    <w:div w:id="1469201647">
      <w:bodyDiv w:val="1"/>
      <w:marLeft w:val="0"/>
      <w:marRight w:val="0"/>
      <w:marTop w:val="0"/>
      <w:marBottom w:val="0"/>
      <w:divBdr>
        <w:top w:val="none" w:sz="0" w:space="0" w:color="auto"/>
        <w:left w:val="none" w:sz="0" w:space="0" w:color="auto"/>
        <w:bottom w:val="none" w:sz="0" w:space="0" w:color="auto"/>
        <w:right w:val="none" w:sz="0" w:space="0" w:color="auto"/>
      </w:divBdr>
    </w:div>
    <w:div w:id="1480465141">
      <w:bodyDiv w:val="1"/>
      <w:marLeft w:val="0"/>
      <w:marRight w:val="0"/>
      <w:marTop w:val="0"/>
      <w:marBottom w:val="0"/>
      <w:divBdr>
        <w:top w:val="none" w:sz="0" w:space="0" w:color="auto"/>
        <w:left w:val="none" w:sz="0" w:space="0" w:color="auto"/>
        <w:bottom w:val="none" w:sz="0" w:space="0" w:color="auto"/>
        <w:right w:val="none" w:sz="0" w:space="0" w:color="auto"/>
      </w:divBdr>
    </w:div>
    <w:div w:id="1484397241">
      <w:bodyDiv w:val="1"/>
      <w:marLeft w:val="0"/>
      <w:marRight w:val="0"/>
      <w:marTop w:val="0"/>
      <w:marBottom w:val="0"/>
      <w:divBdr>
        <w:top w:val="none" w:sz="0" w:space="0" w:color="auto"/>
        <w:left w:val="none" w:sz="0" w:space="0" w:color="auto"/>
        <w:bottom w:val="none" w:sz="0" w:space="0" w:color="auto"/>
        <w:right w:val="none" w:sz="0" w:space="0" w:color="auto"/>
      </w:divBdr>
    </w:div>
    <w:div w:id="1489319257">
      <w:bodyDiv w:val="1"/>
      <w:marLeft w:val="0"/>
      <w:marRight w:val="0"/>
      <w:marTop w:val="0"/>
      <w:marBottom w:val="0"/>
      <w:divBdr>
        <w:top w:val="none" w:sz="0" w:space="0" w:color="auto"/>
        <w:left w:val="none" w:sz="0" w:space="0" w:color="auto"/>
        <w:bottom w:val="none" w:sz="0" w:space="0" w:color="auto"/>
        <w:right w:val="none" w:sz="0" w:space="0" w:color="auto"/>
      </w:divBdr>
    </w:div>
    <w:div w:id="1492287115">
      <w:bodyDiv w:val="1"/>
      <w:marLeft w:val="0"/>
      <w:marRight w:val="0"/>
      <w:marTop w:val="0"/>
      <w:marBottom w:val="0"/>
      <w:divBdr>
        <w:top w:val="none" w:sz="0" w:space="0" w:color="auto"/>
        <w:left w:val="none" w:sz="0" w:space="0" w:color="auto"/>
        <w:bottom w:val="none" w:sz="0" w:space="0" w:color="auto"/>
        <w:right w:val="none" w:sz="0" w:space="0" w:color="auto"/>
      </w:divBdr>
    </w:div>
    <w:div w:id="1505827896">
      <w:bodyDiv w:val="1"/>
      <w:marLeft w:val="0"/>
      <w:marRight w:val="0"/>
      <w:marTop w:val="0"/>
      <w:marBottom w:val="0"/>
      <w:divBdr>
        <w:top w:val="none" w:sz="0" w:space="0" w:color="auto"/>
        <w:left w:val="none" w:sz="0" w:space="0" w:color="auto"/>
        <w:bottom w:val="none" w:sz="0" w:space="0" w:color="auto"/>
        <w:right w:val="none" w:sz="0" w:space="0" w:color="auto"/>
      </w:divBdr>
    </w:div>
    <w:div w:id="1508331047">
      <w:bodyDiv w:val="1"/>
      <w:marLeft w:val="0"/>
      <w:marRight w:val="0"/>
      <w:marTop w:val="0"/>
      <w:marBottom w:val="0"/>
      <w:divBdr>
        <w:top w:val="none" w:sz="0" w:space="0" w:color="auto"/>
        <w:left w:val="none" w:sz="0" w:space="0" w:color="auto"/>
        <w:bottom w:val="none" w:sz="0" w:space="0" w:color="auto"/>
        <w:right w:val="none" w:sz="0" w:space="0" w:color="auto"/>
      </w:divBdr>
    </w:div>
    <w:div w:id="1509369346">
      <w:bodyDiv w:val="1"/>
      <w:marLeft w:val="0"/>
      <w:marRight w:val="0"/>
      <w:marTop w:val="0"/>
      <w:marBottom w:val="0"/>
      <w:divBdr>
        <w:top w:val="none" w:sz="0" w:space="0" w:color="auto"/>
        <w:left w:val="none" w:sz="0" w:space="0" w:color="auto"/>
        <w:bottom w:val="none" w:sz="0" w:space="0" w:color="auto"/>
        <w:right w:val="none" w:sz="0" w:space="0" w:color="auto"/>
      </w:divBdr>
    </w:div>
    <w:div w:id="1518499197">
      <w:bodyDiv w:val="1"/>
      <w:marLeft w:val="0"/>
      <w:marRight w:val="0"/>
      <w:marTop w:val="0"/>
      <w:marBottom w:val="0"/>
      <w:divBdr>
        <w:top w:val="none" w:sz="0" w:space="0" w:color="auto"/>
        <w:left w:val="none" w:sz="0" w:space="0" w:color="auto"/>
        <w:bottom w:val="none" w:sz="0" w:space="0" w:color="auto"/>
        <w:right w:val="none" w:sz="0" w:space="0" w:color="auto"/>
      </w:divBdr>
    </w:div>
    <w:div w:id="1539975833">
      <w:bodyDiv w:val="1"/>
      <w:marLeft w:val="0"/>
      <w:marRight w:val="0"/>
      <w:marTop w:val="0"/>
      <w:marBottom w:val="0"/>
      <w:divBdr>
        <w:top w:val="none" w:sz="0" w:space="0" w:color="auto"/>
        <w:left w:val="none" w:sz="0" w:space="0" w:color="auto"/>
        <w:bottom w:val="none" w:sz="0" w:space="0" w:color="auto"/>
        <w:right w:val="none" w:sz="0" w:space="0" w:color="auto"/>
      </w:divBdr>
    </w:div>
    <w:div w:id="1543712233">
      <w:bodyDiv w:val="1"/>
      <w:marLeft w:val="0"/>
      <w:marRight w:val="0"/>
      <w:marTop w:val="0"/>
      <w:marBottom w:val="0"/>
      <w:divBdr>
        <w:top w:val="none" w:sz="0" w:space="0" w:color="auto"/>
        <w:left w:val="none" w:sz="0" w:space="0" w:color="auto"/>
        <w:bottom w:val="none" w:sz="0" w:space="0" w:color="auto"/>
        <w:right w:val="none" w:sz="0" w:space="0" w:color="auto"/>
      </w:divBdr>
    </w:div>
    <w:div w:id="1544555217">
      <w:bodyDiv w:val="1"/>
      <w:marLeft w:val="0"/>
      <w:marRight w:val="0"/>
      <w:marTop w:val="0"/>
      <w:marBottom w:val="0"/>
      <w:divBdr>
        <w:top w:val="none" w:sz="0" w:space="0" w:color="auto"/>
        <w:left w:val="none" w:sz="0" w:space="0" w:color="auto"/>
        <w:bottom w:val="none" w:sz="0" w:space="0" w:color="auto"/>
        <w:right w:val="none" w:sz="0" w:space="0" w:color="auto"/>
      </w:divBdr>
    </w:div>
    <w:div w:id="1545025576">
      <w:bodyDiv w:val="1"/>
      <w:marLeft w:val="0"/>
      <w:marRight w:val="0"/>
      <w:marTop w:val="0"/>
      <w:marBottom w:val="0"/>
      <w:divBdr>
        <w:top w:val="none" w:sz="0" w:space="0" w:color="auto"/>
        <w:left w:val="none" w:sz="0" w:space="0" w:color="auto"/>
        <w:bottom w:val="none" w:sz="0" w:space="0" w:color="auto"/>
        <w:right w:val="none" w:sz="0" w:space="0" w:color="auto"/>
      </w:divBdr>
    </w:div>
    <w:div w:id="1545366690">
      <w:bodyDiv w:val="1"/>
      <w:marLeft w:val="0"/>
      <w:marRight w:val="0"/>
      <w:marTop w:val="0"/>
      <w:marBottom w:val="0"/>
      <w:divBdr>
        <w:top w:val="none" w:sz="0" w:space="0" w:color="auto"/>
        <w:left w:val="none" w:sz="0" w:space="0" w:color="auto"/>
        <w:bottom w:val="none" w:sz="0" w:space="0" w:color="auto"/>
        <w:right w:val="none" w:sz="0" w:space="0" w:color="auto"/>
      </w:divBdr>
    </w:div>
    <w:div w:id="1546524627">
      <w:bodyDiv w:val="1"/>
      <w:marLeft w:val="0"/>
      <w:marRight w:val="0"/>
      <w:marTop w:val="0"/>
      <w:marBottom w:val="0"/>
      <w:divBdr>
        <w:top w:val="none" w:sz="0" w:space="0" w:color="auto"/>
        <w:left w:val="none" w:sz="0" w:space="0" w:color="auto"/>
        <w:bottom w:val="none" w:sz="0" w:space="0" w:color="auto"/>
        <w:right w:val="none" w:sz="0" w:space="0" w:color="auto"/>
      </w:divBdr>
      <w:divsChild>
        <w:div w:id="1498495850">
          <w:marLeft w:val="0"/>
          <w:marRight w:val="0"/>
          <w:marTop w:val="0"/>
          <w:marBottom w:val="0"/>
          <w:divBdr>
            <w:top w:val="none" w:sz="0" w:space="0" w:color="auto"/>
            <w:left w:val="none" w:sz="0" w:space="0" w:color="auto"/>
            <w:bottom w:val="none" w:sz="0" w:space="0" w:color="auto"/>
            <w:right w:val="none" w:sz="0" w:space="0" w:color="auto"/>
          </w:divBdr>
        </w:div>
      </w:divsChild>
    </w:div>
    <w:div w:id="1557669266">
      <w:bodyDiv w:val="1"/>
      <w:marLeft w:val="0"/>
      <w:marRight w:val="0"/>
      <w:marTop w:val="0"/>
      <w:marBottom w:val="0"/>
      <w:divBdr>
        <w:top w:val="none" w:sz="0" w:space="0" w:color="auto"/>
        <w:left w:val="none" w:sz="0" w:space="0" w:color="auto"/>
        <w:bottom w:val="none" w:sz="0" w:space="0" w:color="auto"/>
        <w:right w:val="none" w:sz="0" w:space="0" w:color="auto"/>
      </w:divBdr>
    </w:div>
    <w:div w:id="1561869695">
      <w:bodyDiv w:val="1"/>
      <w:marLeft w:val="0"/>
      <w:marRight w:val="0"/>
      <w:marTop w:val="0"/>
      <w:marBottom w:val="0"/>
      <w:divBdr>
        <w:top w:val="none" w:sz="0" w:space="0" w:color="auto"/>
        <w:left w:val="none" w:sz="0" w:space="0" w:color="auto"/>
        <w:bottom w:val="none" w:sz="0" w:space="0" w:color="auto"/>
        <w:right w:val="none" w:sz="0" w:space="0" w:color="auto"/>
      </w:divBdr>
    </w:div>
    <w:div w:id="1563634374">
      <w:bodyDiv w:val="1"/>
      <w:marLeft w:val="0"/>
      <w:marRight w:val="0"/>
      <w:marTop w:val="0"/>
      <w:marBottom w:val="0"/>
      <w:divBdr>
        <w:top w:val="none" w:sz="0" w:space="0" w:color="auto"/>
        <w:left w:val="none" w:sz="0" w:space="0" w:color="auto"/>
        <w:bottom w:val="none" w:sz="0" w:space="0" w:color="auto"/>
        <w:right w:val="none" w:sz="0" w:space="0" w:color="auto"/>
      </w:divBdr>
    </w:div>
    <w:div w:id="1563901962">
      <w:bodyDiv w:val="1"/>
      <w:marLeft w:val="0"/>
      <w:marRight w:val="0"/>
      <w:marTop w:val="0"/>
      <w:marBottom w:val="0"/>
      <w:divBdr>
        <w:top w:val="none" w:sz="0" w:space="0" w:color="auto"/>
        <w:left w:val="none" w:sz="0" w:space="0" w:color="auto"/>
        <w:bottom w:val="none" w:sz="0" w:space="0" w:color="auto"/>
        <w:right w:val="none" w:sz="0" w:space="0" w:color="auto"/>
      </w:divBdr>
    </w:div>
    <w:div w:id="1567186910">
      <w:bodyDiv w:val="1"/>
      <w:marLeft w:val="0"/>
      <w:marRight w:val="0"/>
      <w:marTop w:val="0"/>
      <w:marBottom w:val="0"/>
      <w:divBdr>
        <w:top w:val="none" w:sz="0" w:space="0" w:color="auto"/>
        <w:left w:val="none" w:sz="0" w:space="0" w:color="auto"/>
        <w:bottom w:val="none" w:sz="0" w:space="0" w:color="auto"/>
        <w:right w:val="none" w:sz="0" w:space="0" w:color="auto"/>
      </w:divBdr>
    </w:div>
    <w:div w:id="1573269993">
      <w:bodyDiv w:val="1"/>
      <w:marLeft w:val="0"/>
      <w:marRight w:val="0"/>
      <w:marTop w:val="0"/>
      <w:marBottom w:val="0"/>
      <w:divBdr>
        <w:top w:val="none" w:sz="0" w:space="0" w:color="auto"/>
        <w:left w:val="none" w:sz="0" w:space="0" w:color="auto"/>
        <w:bottom w:val="none" w:sz="0" w:space="0" w:color="auto"/>
        <w:right w:val="none" w:sz="0" w:space="0" w:color="auto"/>
      </w:divBdr>
    </w:div>
    <w:div w:id="1576547489">
      <w:bodyDiv w:val="1"/>
      <w:marLeft w:val="0"/>
      <w:marRight w:val="0"/>
      <w:marTop w:val="0"/>
      <w:marBottom w:val="0"/>
      <w:divBdr>
        <w:top w:val="none" w:sz="0" w:space="0" w:color="auto"/>
        <w:left w:val="none" w:sz="0" w:space="0" w:color="auto"/>
        <w:bottom w:val="none" w:sz="0" w:space="0" w:color="auto"/>
        <w:right w:val="none" w:sz="0" w:space="0" w:color="auto"/>
      </w:divBdr>
    </w:div>
    <w:div w:id="1593660683">
      <w:bodyDiv w:val="1"/>
      <w:marLeft w:val="0"/>
      <w:marRight w:val="0"/>
      <w:marTop w:val="0"/>
      <w:marBottom w:val="0"/>
      <w:divBdr>
        <w:top w:val="none" w:sz="0" w:space="0" w:color="auto"/>
        <w:left w:val="none" w:sz="0" w:space="0" w:color="auto"/>
        <w:bottom w:val="none" w:sz="0" w:space="0" w:color="auto"/>
        <w:right w:val="none" w:sz="0" w:space="0" w:color="auto"/>
      </w:divBdr>
    </w:div>
    <w:div w:id="1598564124">
      <w:bodyDiv w:val="1"/>
      <w:marLeft w:val="0"/>
      <w:marRight w:val="0"/>
      <w:marTop w:val="0"/>
      <w:marBottom w:val="0"/>
      <w:divBdr>
        <w:top w:val="none" w:sz="0" w:space="0" w:color="auto"/>
        <w:left w:val="none" w:sz="0" w:space="0" w:color="auto"/>
        <w:bottom w:val="none" w:sz="0" w:space="0" w:color="auto"/>
        <w:right w:val="none" w:sz="0" w:space="0" w:color="auto"/>
      </w:divBdr>
    </w:div>
    <w:div w:id="1604652248">
      <w:bodyDiv w:val="1"/>
      <w:marLeft w:val="0"/>
      <w:marRight w:val="0"/>
      <w:marTop w:val="0"/>
      <w:marBottom w:val="0"/>
      <w:divBdr>
        <w:top w:val="none" w:sz="0" w:space="0" w:color="auto"/>
        <w:left w:val="none" w:sz="0" w:space="0" w:color="auto"/>
        <w:bottom w:val="none" w:sz="0" w:space="0" w:color="auto"/>
        <w:right w:val="none" w:sz="0" w:space="0" w:color="auto"/>
      </w:divBdr>
    </w:div>
    <w:div w:id="1607302631">
      <w:bodyDiv w:val="1"/>
      <w:marLeft w:val="0"/>
      <w:marRight w:val="0"/>
      <w:marTop w:val="0"/>
      <w:marBottom w:val="0"/>
      <w:divBdr>
        <w:top w:val="none" w:sz="0" w:space="0" w:color="auto"/>
        <w:left w:val="none" w:sz="0" w:space="0" w:color="auto"/>
        <w:bottom w:val="none" w:sz="0" w:space="0" w:color="auto"/>
        <w:right w:val="none" w:sz="0" w:space="0" w:color="auto"/>
      </w:divBdr>
    </w:div>
    <w:div w:id="1609583760">
      <w:bodyDiv w:val="1"/>
      <w:marLeft w:val="0"/>
      <w:marRight w:val="0"/>
      <w:marTop w:val="0"/>
      <w:marBottom w:val="0"/>
      <w:divBdr>
        <w:top w:val="none" w:sz="0" w:space="0" w:color="auto"/>
        <w:left w:val="none" w:sz="0" w:space="0" w:color="auto"/>
        <w:bottom w:val="none" w:sz="0" w:space="0" w:color="auto"/>
        <w:right w:val="none" w:sz="0" w:space="0" w:color="auto"/>
      </w:divBdr>
    </w:div>
    <w:div w:id="1619095841">
      <w:bodyDiv w:val="1"/>
      <w:marLeft w:val="0"/>
      <w:marRight w:val="0"/>
      <w:marTop w:val="0"/>
      <w:marBottom w:val="0"/>
      <w:divBdr>
        <w:top w:val="none" w:sz="0" w:space="0" w:color="auto"/>
        <w:left w:val="none" w:sz="0" w:space="0" w:color="auto"/>
        <w:bottom w:val="none" w:sz="0" w:space="0" w:color="auto"/>
        <w:right w:val="none" w:sz="0" w:space="0" w:color="auto"/>
      </w:divBdr>
    </w:div>
    <w:div w:id="1619144404">
      <w:bodyDiv w:val="1"/>
      <w:marLeft w:val="0"/>
      <w:marRight w:val="0"/>
      <w:marTop w:val="0"/>
      <w:marBottom w:val="0"/>
      <w:divBdr>
        <w:top w:val="none" w:sz="0" w:space="0" w:color="auto"/>
        <w:left w:val="none" w:sz="0" w:space="0" w:color="auto"/>
        <w:bottom w:val="none" w:sz="0" w:space="0" w:color="auto"/>
        <w:right w:val="none" w:sz="0" w:space="0" w:color="auto"/>
      </w:divBdr>
    </w:div>
    <w:div w:id="1630427686">
      <w:bodyDiv w:val="1"/>
      <w:marLeft w:val="0"/>
      <w:marRight w:val="0"/>
      <w:marTop w:val="0"/>
      <w:marBottom w:val="0"/>
      <w:divBdr>
        <w:top w:val="none" w:sz="0" w:space="0" w:color="auto"/>
        <w:left w:val="none" w:sz="0" w:space="0" w:color="auto"/>
        <w:bottom w:val="none" w:sz="0" w:space="0" w:color="auto"/>
        <w:right w:val="none" w:sz="0" w:space="0" w:color="auto"/>
      </w:divBdr>
    </w:div>
    <w:div w:id="1630625622">
      <w:bodyDiv w:val="1"/>
      <w:marLeft w:val="0"/>
      <w:marRight w:val="0"/>
      <w:marTop w:val="0"/>
      <w:marBottom w:val="0"/>
      <w:divBdr>
        <w:top w:val="none" w:sz="0" w:space="0" w:color="auto"/>
        <w:left w:val="none" w:sz="0" w:space="0" w:color="auto"/>
        <w:bottom w:val="none" w:sz="0" w:space="0" w:color="auto"/>
        <w:right w:val="none" w:sz="0" w:space="0" w:color="auto"/>
      </w:divBdr>
    </w:div>
    <w:div w:id="1654916076">
      <w:bodyDiv w:val="1"/>
      <w:marLeft w:val="0"/>
      <w:marRight w:val="0"/>
      <w:marTop w:val="0"/>
      <w:marBottom w:val="0"/>
      <w:divBdr>
        <w:top w:val="none" w:sz="0" w:space="0" w:color="auto"/>
        <w:left w:val="none" w:sz="0" w:space="0" w:color="auto"/>
        <w:bottom w:val="none" w:sz="0" w:space="0" w:color="auto"/>
        <w:right w:val="none" w:sz="0" w:space="0" w:color="auto"/>
      </w:divBdr>
    </w:div>
    <w:div w:id="1656642311">
      <w:bodyDiv w:val="1"/>
      <w:marLeft w:val="0"/>
      <w:marRight w:val="0"/>
      <w:marTop w:val="0"/>
      <w:marBottom w:val="0"/>
      <w:divBdr>
        <w:top w:val="none" w:sz="0" w:space="0" w:color="auto"/>
        <w:left w:val="none" w:sz="0" w:space="0" w:color="auto"/>
        <w:bottom w:val="none" w:sz="0" w:space="0" w:color="auto"/>
        <w:right w:val="none" w:sz="0" w:space="0" w:color="auto"/>
      </w:divBdr>
    </w:div>
    <w:div w:id="1662349750">
      <w:bodyDiv w:val="1"/>
      <w:marLeft w:val="0"/>
      <w:marRight w:val="0"/>
      <w:marTop w:val="0"/>
      <w:marBottom w:val="0"/>
      <w:divBdr>
        <w:top w:val="none" w:sz="0" w:space="0" w:color="auto"/>
        <w:left w:val="none" w:sz="0" w:space="0" w:color="auto"/>
        <w:bottom w:val="none" w:sz="0" w:space="0" w:color="auto"/>
        <w:right w:val="none" w:sz="0" w:space="0" w:color="auto"/>
      </w:divBdr>
    </w:div>
    <w:div w:id="1669475299">
      <w:bodyDiv w:val="1"/>
      <w:marLeft w:val="0"/>
      <w:marRight w:val="0"/>
      <w:marTop w:val="0"/>
      <w:marBottom w:val="0"/>
      <w:divBdr>
        <w:top w:val="none" w:sz="0" w:space="0" w:color="auto"/>
        <w:left w:val="none" w:sz="0" w:space="0" w:color="auto"/>
        <w:bottom w:val="none" w:sz="0" w:space="0" w:color="auto"/>
        <w:right w:val="none" w:sz="0" w:space="0" w:color="auto"/>
      </w:divBdr>
    </w:div>
    <w:div w:id="1670063648">
      <w:bodyDiv w:val="1"/>
      <w:marLeft w:val="0"/>
      <w:marRight w:val="0"/>
      <w:marTop w:val="0"/>
      <w:marBottom w:val="0"/>
      <w:divBdr>
        <w:top w:val="none" w:sz="0" w:space="0" w:color="auto"/>
        <w:left w:val="none" w:sz="0" w:space="0" w:color="auto"/>
        <w:bottom w:val="none" w:sz="0" w:space="0" w:color="auto"/>
        <w:right w:val="none" w:sz="0" w:space="0" w:color="auto"/>
      </w:divBdr>
    </w:div>
    <w:div w:id="1684865563">
      <w:bodyDiv w:val="1"/>
      <w:marLeft w:val="0"/>
      <w:marRight w:val="0"/>
      <w:marTop w:val="0"/>
      <w:marBottom w:val="0"/>
      <w:divBdr>
        <w:top w:val="none" w:sz="0" w:space="0" w:color="auto"/>
        <w:left w:val="none" w:sz="0" w:space="0" w:color="auto"/>
        <w:bottom w:val="none" w:sz="0" w:space="0" w:color="auto"/>
        <w:right w:val="none" w:sz="0" w:space="0" w:color="auto"/>
      </w:divBdr>
    </w:div>
    <w:div w:id="1698846889">
      <w:bodyDiv w:val="1"/>
      <w:marLeft w:val="0"/>
      <w:marRight w:val="0"/>
      <w:marTop w:val="0"/>
      <w:marBottom w:val="0"/>
      <w:divBdr>
        <w:top w:val="none" w:sz="0" w:space="0" w:color="auto"/>
        <w:left w:val="none" w:sz="0" w:space="0" w:color="auto"/>
        <w:bottom w:val="none" w:sz="0" w:space="0" w:color="auto"/>
        <w:right w:val="none" w:sz="0" w:space="0" w:color="auto"/>
      </w:divBdr>
      <w:divsChild>
        <w:div w:id="1287617427">
          <w:marLeft w:val="0"/>
          <w:marRight w:val="0"/>
          <w:marTop w:val="0"/>
          <w:marBottom w:val="0"/>
          <w:divBdr>
            <w:top w:val="none" w:sz="0" w:space="0" w:color="auto"/>
            <w:left w:val="none" w:sz="0" w:space="0" w:color="auto"/>
            <w:bottom w:val="none" w:sz="0" w:space="0" w:color="auto"/>
            <w:right w:val="none" w:sz="0" w:space="0" w:color="auto"/>
          </w:divBdr>
        </w:div>
      </w:divsChild>
    </w:div>
    <w:div w:id="1703247225">
      <w:bodyDiv w:val="1"/>
      <w:marLeft w:val="0"/>
      <w:marRight w:val="0"/>
      <w:marTop w:val="0"/>
      <w:marBottom w:val="0"/>
      <w:divBdr>
        <w:top w:val="none" w:sz="0" w:space="0" w:color="auto"/>
        <w:left w:val="none" w:sz="0" w:space="0" w:color="auto"/>
        <w:bottom w:val="none" w:sz="0" w:space="0" w:color="auto"/>
        <w:right w:val="none" w:sz="0" w:space="0" w:color="auto"/>
      </w:divBdr>
    </w:div>
    <w:div w:id="1718623766">
      <w:bodyDiv w:val="1"/>
      <w:marLeft w:val="0"/>
      <w:marRight w:val="0"/>
      <w:marTop w:val="0"/>
      <w:marBottom w:val="0"/>
      <w:divBdr>
        <w:top w:val="none" w:sz="0" w:space="0" w:color="auto"/>
        <w:left w:val="none" w:sz="0" w:space="0" w:color="auto"/>
        <w:bottom w:val="none" w:sz="0" w:space="0" w:color="auto"/>
        <w:right w:val="none" w:sz="0" w:space="0" w:color="auto"/>
      </w:divBdr>
    </w:div>
    <w:div w:id="1722971730">
      <w:bodyDiv w:val="1"/>
      <w:marLeft w:val="0"/>
      <w:marRight w:val="0"/>
      <w:marTop w:val="0"/>
      <w:marBottom w:val="0"/>
      <w:divBdr>
        <w:top w:val="none" w:sz="0" w:space="0" w:color="auto"/>
        <w:left w:val="none" w:sz="0" w:space="0" w:color="auto"/>
        <w:bottom w:val="none" w:sz="0" w:space="0" w:color="auto"/>
        <w:right w:val="none" w:sz="0" w:space="0" w:color="auto"/>
      </w:divBdr>
    </w:div>
    <w:div w:id="1724211481">
      <w:bodyDiv w:val="1"/>
      <w:marLeft w:val="0"/>
      <w:marRight w:val="0"/>
      <w:marTop w:val="0"/>
      <w:marBottom w:val="0"/>
      <w:divBdr>
        <w:top w:val="none" w:sz="0" w:space="0" w:color="auto"/>
        <w:left w:val="none" w:sz="0" w:space="0" w:color="auto"/>
        <w:bottom w:val="none" w:sz="0" w:space="0" w:color="auto"/>
        <w:right w:val="none" w:sz="0" w:space="0" w:color="auto"/>
      </w:divBdr>
    </w:div>
    <w:div w:id="1725565963">
      <w:bodyDiv w:val="1"/>
      <w:marLeft w:val="0"/>
      <w:marRight w:val="0"/>
      <w:marTop w:val="0"/>
      <w:marBottom w:val="0"/>
      <w:divBdr>
        <w:top w:val="none" w:sz="0" w:space="0" w:color="auto"/>
        <w:left w:val="none" w:sz="0" w:space="0" w:color="auto"/>
        <w:bottom w:val="none" w:sz="0" w:space="0" w:color="auto"/>
        <w:right w:val="none" w:sz="0" w:space="0" w:color="auto"/>
      </w:divBdr>
    </w:div>
    <w:div w:id="1726951489">
      <w:bodyDiv w:val="1"/>
      <w:marLeft w:val="0"/>
      <w:marRight w:val="0"/>
      <w:marTop w:val="0"/>
      <w:marBottom w:val="0"/>
      <w:divBdr>
        <w:top w:val="none" w:sz="0" w:space="0" w:color="auto"/>
        <w:left w:val="none" w:sz="0" w:space="0" w:color="auto"/>
        <w:bottom w:val="none" w:sz="0" w:space="0" w:color="auto"/>
        <w:right w:val="none" w:sz="0" w:space="0" w:color="auto"/>
      </w:divBdr>
    </w:div>
    <w:div w:id="1727139578">
      <w:bodyDiv w:val="1"/>
      <w:marLeft w:val="0"/>
      <w:marRight w:val="0"/>
      <w:marTop w:val="0"/>
      <w:marBottom w:val="0"/>
      <w:divBdr>
        <w:top w:val="none" w:sz="0" w:space="0" w:color="auto"/>
        <w:left w:val="none" w:sz="0" w:space="0" w:color="auto"/>
        <w:bottom w:val="none" w:sz="0" w:space="0" w:color="auto"/>
        <w:right w:val="none" w:sz="0" w:space="0" w:color="auto"/>
      </w:divBdr>
    </w:div>
    <w:div w:id="1733044905">
      <w:bodyDiv w:val="1"/>
      <w:marLeft w:val="0"/>
      <w:marRight w:val="0"/>
      <w:marTop w:val="0"/>
      <w:marBottom w:val="0"/>
      <w:divBdr>
        <w:top w:val="none" w:sz="0" w:space="0" w:color="auto"/>
        <w:left w:val="none" w:sz="0" w:space="0" w:color="auto"/>
        <w:bottom w:val="none" w:sz="0" w:space="0" w:color="auto"/>
        <w:right w:val="none" w:sz="0" w:space="0" w:color="auto"/>
      </w:divBdr>
      <w:divsChild>
        <w:div w:id="530462520">
          <w:marLeft w:val="0"/>
          <w:marRight w:val="0"/>
          <w:marTop w:val="0"/>
          <w:marBottom w:val="0"/>
          <w:divBdr>
            <w:top w:val="none" w:sz="0" w:space="0" w:color="auto"/>
            <w:left w:val="none" w:sz="0" w:space="0" w:color="auto"/>
            <w:bottom w:val="none" w:sz="0" w:space="0" w:color="auto"/>
            <w:right w:val="none" w:sz="0" w:space="0" w:color="auto"/>
          </w:divBdr>
        </w:div>
      </w:divsChild>
    </w:div>
    <w:div w:id="1754010167">
      <w:bodyDiv w:val="1"/>
      <w:marLeft w:val="0"/>
      <w:marRight w:val="0"/>
      <w:marTop w:val="0"/>
      <w:marBottom w:val="0"/>
      <w:divBdr>
        <w:top w:val="none" w:sz="0" w:space="0" w:color="auto"/>
        <w:left w:val="none" w:sz="0" w:space="0" w:color="auto"/>
        <w:bottom w:val="none" w:sz="0" w:space="0" w:color="auto"/>
        <w:right w:val="none" w:sz="0" w:space="0" w:color="auto"/>
      </w:divBdr>
    </w:div>
    <w:div w:id="1755199568">
      <w:bodyDiv w:val="1"/>
      <w:marLeft w:val="0"/>
      <w:marRight w:val="0"/>
      <w:marTop w:val="0"/>
      <w:marBottom w:val="0"/>
      <w:divBdr>
        <w:top w:val="none" w:sz="0" w:space="0" w:color="auto"/>
        <w:left w:val="none" w:sz="0" w:space="0" w:color="auto"/>
        <w:bottom w:val="none" w:sz="0" w:space="0" w:color="auto"/>
        <w:right w:val="none" w:sz="0" w:space="0" w:color="auto"/>
      </w:divBdr>
    </w:div>
    <w:div w:id="1761483561">
      <w:bodyDiv w:val="1"/>
      <w:marLeft w:val="0"/>
      <w:marRight w:val="0"/>
      <w:marTop w:val="0"/>
      <w:marBottom w:val="0"/>
      <w:divBdr>
        <w:top w:val="none" w:sz="0" w:space="0" w:color="auto"/>
        <w:left w:val="none" w:sz="0" w:space="0" w:color="auto"/>
        <w:bottom w:val="none" w:sz="0" w:space="0" w:color="auto"/>
        <w:right w:val="none" w:sz="0" w:space="0" w:color="auto"/>
      </w:divBdr>
    </w:div>
    <w:div w:id="1765416121">
      <w:bodyDiv w:val="1"/>
      <w:marLeft w:val="0"/>
      <w:marRight w:val="0"/>
      <w:marTop w:val="0"/>
      <w:marBottom w:val="0"/>
      <w:divBdr>
        <w:top w:val="none" w:sz="0" w:space="0" w:color="auto"/>
        <w:left w:val="none" w:sz="0" w:space="0" w:color="auto"/>
        <w:bottom w:val="none" w:sz="0" w:space="0" w:color="auto"/>
        <w:right w:val="none" w:sz="0" w:space="0" w:color="auto"/>
      </w:divBdr>
    </w:div>
    <w:div w:id="1769307821">
      <w:bodyDiv w:val="1"/>
      <w:marLeft w:val="0"/>
      <w:marRight w:val="0"/>
      <w:marTop w:val="0"/>
      <w:marBottom w:val="0"/>
      <w:divBdr>
        <w:top w:val="none" w:sz="0" w:space="0" w:color="auto"/>
        <w:left w:val="none" w:sz="0" w:space="0" w:color="auto"/>
        <w:bottom w:val="none" w:sz="0" w:space="0" w:color="auto"/>
        <w:right w:val="none" w:sz="0" w:space="0" w:color="auto"/>
      </w:divBdr>
    </w:div>
    <w:div w:id="1771049896">
      <w:bodyDiv w:val="1"/>
      <w:marLeft w:val="0"/>
      <w:marRight w:val="0"/>
      <w:marTop w:val="0"/>
      <w:marBottom w:val="0"/>
      <w:divBdr>
        <w:top w:val="none" w:sz="0" w:space="0" w:color="auto"/>
        <w:left w:val="none" w:sz="0" w:space="0" w:color="auto"/>
        <w:bottom w:val="none" w:sz="0" w:space="0" w:color="auto"/>
        <w:right w:val="none" w:sz="0" w:space="0" w:color="auto"/>
      </w:divBdr>
      <w:divsChild>
        <w:div w:id="2044665804">
          <w:marLeft w:val="0"/>
          <w:marRight w:val="0"/>
          <w:marTop w:val="0"/>
          <w:marBottom w:val="0"/>
          <w:divBdr>
            <w:top w:val="none" w:sz="0" w:space="0" w:color="auto"/>
            <w:left w:val="none" w:sz="0" w:space="0" w:color="auto"/>
            <w:bottom w:val="none" w:sz="0" w:space="0" w:color="auto"/>
            <w:right w:val="none" w:sz="0" w:space="0" w:color="auto"/>
          </w:divBdr>
        </w:div>
      </w:divsChild>
    </w:div>
    <w:div w:id="1786846519">
      <w:bodyDiv w:val="1"/>
      <w:marLeft w:val="0"/>
      <w:marRight w:val="0"/>
      <w:marTop w:val="0"/>
      <w:marBottom w:val="0"/>
      <w:divBdr>
        <w:top w:val="none" w:sz="0" w:space="0" w:color="auto"/>
        <w:left w:val="none" w:sz="0" w:space="0" w:color="auto"/>
        <w:bottom w:val="none" w:sz="0" w:space="0" w:color="auto"/>
        <w:right w:val="none" w:sz="0" w:space="0" w:color="auto"/>
      </w:divBdr>
    </w:div>
    <w:div w:id="1788575466">
      <w:bodyDiv w:val="1"/>
      <w:marLeft w:val="0"/>
      <w:marRight w:val="0"/>
      <w:marTop w:val="0"/>
      <w:marBottom w:val="0"/>
      <w:divBdr>
        <w:top w:val="none" w:sz="0" w:space="0" w:color="auto"/>
        <w:left w:val="none" w:sz="0" w:space="0" w:color="auto"/>
        <w:bottom w:val="none" w:sz="0" w:space="0" w:color="auto"/>
        <w:right w:val="none" w:sz="0" w:space="0" w:color="auto"/>
      </w:divBdr>
    </w:div>
    <w:div w:id="1810512667">
      <w:bodyDiv w:val="1"/>
      <w:marLeft w:val="0"/>
      <w:marRight w:val="0"/>
      <w:marTop w:val="0"/>
      <w:marBottom w:val="0"/>
      <w:divBdr>
        <w:top w:val="none" w:sz="0" w:space="0" w:color="auto"/>
        <w:left w:val="none" w:sz="0" w:space="0" w:color="auto"/>
        <w:bottom w:val="none" w:sz="0" w:space="0" w:color="auto"/>
        <w:right w:val="none" w:sz="0" w:space="0" w:color="auto"/>
      </w:divBdr>
    </w:div>
    <w:div w:id="1814103699">
      <w:bodyDiv w:val="1"/>
      <w:marLeft w:val="0"/>
      <w:marRight w:val="0"/>
      <w:marTop w:val="0"/>
      <w:marBottom w:val="0"/>
      <w:divBdr>
        <w:top w:val="none" w:sz="0" w:space="0" w:color="auto"/>
        <w:left w:val="none" w:sz="0" w:space="0" w:color="auto"/>
        <w:bottom w:val="none" w:sz="0" w:space="0" w:color="auto"/>
        <w:right w:val="none" w:sz="0" w:space="0" w:color="auto"/>
      </w:divBdr>
      <w:divsChild>
        <w:div w:id="19626312">
          <w:marLeft w:val="0"/>
          <w:marRight w:val="0"/>
          <w:marTop w:val="0"/>
          <w:marBottom w:val="0"/>
          <w:divBdr>
            <w:top w:val="none" w:sz="0" w:space="0" w:color="auto"/>
            <w:left w:val="none" w:sz="0" w:space="0" w:color="auto"/>
            <w:bottom w:val="none" w:sz="0" w:space="0" w:color="auto"/>
            <w:right w:val="none" w:sz="0" w:space="0" w:color="auto"/>
          </w:divBdr>
        </w:div>
      </w:divsChild>
    </w:div>
    <w:div w:id="1822112218">
      <w:bodyDiv w:val="1"/>
      <w:marLeft w:val="0"/>
      <w:marRight w:val="0"/>
      <w:marTop w:val="0"/>
      <w:marBottom w:val="0"/>
      <w:divBdr>
        <w:top w:val="none" w:sz="0" w:space="0" w:color="auto"/>
        <w:left w:val="none" w:sz="0" w:space="0" w:color="auto"/>
        <w:bottom w:val="none" w:sz="0" w:space="0" w:color="auto"/>
        <w:right w:val="none" w:sz="0" w:space="0" w:color="auto"/>
      </w:divBdr>
    </w:div>
    <w:div w:id="1825471678">
      <w:bodyDiv w:val="1"/>
      <w:marLeft w:val="0"/>
      <w:marRight w:val="0"/>
      <w:marTop w:val="0"/>
      <w:marBottom w:val="0"/>
      <w:divBdr>
        <w:top w:val="none" w:sz="0" w:space="0" w:color="auto"/>
        <w:left w:val="none" w:sz="0" w:space="0" w:color="auto"/>
        <w:bottom w:val="none" w:sz="0" w:space="0" w:color="auto"/>
        <w:right w:val="none" w:sz="0" w:space="0" w:color="auto"/>
      </w:divBdr>
    </w:div>
    <w:div w:id="1829714030">
      <w:bodyDiv w:val="1"/>
      <w:marLeft w:val="0"/>
      <w:marRight w:val="0"/>
      <w:marTop w:val="0"/>
      <w:marBottom w:val="0"/>
      <w:divBdr>
        <w:top w:val="none" w:sz="0" w:space="0" w:color="auto"/>
        <w:left w:val="none" w:sz="0" w:space="0" w:color="auto"/>
        <w:bottom w:val="none" w:sz="0" w:space="0" w:color="auto"/>
        <w:right w:val="none" w:sz="0" w:space="0" w:color="auto"/>
      </w:divBdr>
    </w:div>
    <w:div w:id="1829831129">
      <w:bodyDiv w:val="1"/>
      <w:marLeft w:val="0"/>
      <w:marRight w:val="0"/>
      <w:marTop w:val="0"/>
      <w:marBottom w:val="0"/>
      <w:divBdr>
        <w:top w:val="none" w:sz="0" w:space="0" w:color="auto"/>
        <w:left w:val="none" w:sz="0" w:space="0" w:color="auto"/>
        <w:bottom w:val="none" w:sz="0" w:space="0" w:color="auto"/>
        <w:right w:val="none" w:sz="0" w:space="0" w:color="auto"/>
      </w:divBdr>
    </w:div>
    <w:div w:id="1833907030">
      <w:bodyDiv w:val="1"/>
      <w:marLeft w:val="0"/>
      <w:marRight w:val="0"/>
      <w:marTop w:val="0"/>
      <w:marBottom w:val="0"/>
      <w:divBdr>
        <w:top w:val="none" w:sz="0" w:space="0" w:color="auto"/>
        <w:left w:val="none" w:sz="0" w:space="0" w:color="auto"/>
        <w:bottom w:val="none" w:sz="0" w:space="0" w:color="auto"/>
        <w:right w:val="none" w:sz="0" w:space="0" w:color="auto"/>
      </w:divBdr>
    </w:div>
    <w:div w:id="1837527761">
      <w:bodyDiv w:val="1"/>
      <w:marLeft w:val="0"/>
      <w:marRight w:val="0"/>
      <w:marTop w:val="0"/>
      <w:marBottom w:val="0"/>
      <w:divBdr>
        <w:top w:val="none" w:sz="0" w:space="0" w:color="auto"/>
        <w:left w:val="none" w:sz="0" w:space="0" w:color="auto"/>
        <w:bottom w:val="none" w:sz="0" w:space="0" w:color="auto"/>
        <w:right w:val="none" w:sz="0" w:space="0" w:color="auto"/>
      </w:divBdr>
    </w:div>
    <w:div w:id="1846820055">
      <w:bodyDiv w:val="1"/>
      <w:marLeft w:val="0"/>
      <w:marRight w:val="0"/>
      <w:marTop w:val="0"/>
      <w:marBottom w:val="0"/>
      <w:divBdr>
        <w:top w:val="none" w:sz="0" w:space="0" w:color="auto"/>
        <w:left w:val="none" w:sz="0" w:space="0" w:color="auto"/>
        <w:bottom w:val="none" w:sz="0" w:space="0" w:color="auto"/>
        <w:right w:val="none" w:sz="0" w:space="0" w:color="auto"/>
      </w:divBdr>
    </w:div>
    <w:div w:id="1855726909">
      <w:bodyDiv w:val="1"/>
      <w:marLeft w:val="0"/>
      <w:marRight w:val="0"/>
      <w:marTop w:val="0"/>
      <w:marBottom w:val="0"/>
      <w:divBdr>
        <w:top w:val="none" w:sz="0" w:space="0" w:color="auto"/>
        <w:left w:val="none" w:sz="0" w:space="0" w:color="auto"/>
        <w:bottom w:val="none" w:sz="0" w:space="0" w:color="auto"/>
        <w:right w:val="none" w:sz="0" w:space="0" w:color="auto"/>
      </w:divBdr>
    </w:div>
    <w:div w:id="1862234993">
      <w:bodyDiv w:val="1"/>
      <w:marLeft w:val="0"/>
      <w:marRight w:val="0"/>
      <w:marTop w:val="0"/>
      <w:marBottom w:val="0"/>
      <w:divBdr>
        <w:top w:val="none" w:sz="0" w:space="0" w:color="auto"/>
        <w:left w:val="none" w:sz="0" w:space="0" w:color="auto"/>
        <w:bottom w:val="none" w:sz="0" w:space="0" w:color="auto"/>
        <w:right w:val="none" w:sz="0" w:space="0" w:color="auto"/>
      </w:divBdr>
    </w:div>
    <w:div w:id="1867794100">
      <w:bodyDiv w:val="1"/>
      <w:marLeft w:val="0"/>
      <w:marRight w:val="0"/>
      <w:marTop w:val="0"/>
      <w:marBottom w:val="0"/>
      <w:divBdr>
        <w:top w:val="none" w:sz="0" w:space="0" w:color="auto"/>
        <w:left w:val="none" w:sz="0" w:space="0" w:color="auto"/>
        <w:bottom w:val="none" w:sz="0" w:space="0" w:color="auto"/>
        <w:right w:val="none" w:sz="0" w:space="0" w:color="auto"/>
      </w:divBdr>
    </w:div>
    <w:div w:id="1879857453">
      <w:bodyDiv w:val="1"/>
      <w:marLeft w:val="0"/>
      <w:marRight w:val="0"/>
      <w:marTop w:val="0"/>
      <w:marBottom w:val="0"/>
      <w:divBdr>
        <w:top w:val="none" w:sz="0" w:space="0" w:color="auto"/>
        <w:left w:val="none" w:sz="0" w:space="0" w:color="auto"/>
        <w:bottom w:val="none" w:sz="0" w:space="0" w:color="auto"/>
        <w:right w:val="none" w:sz="0" w:space="0" w:color="auto"/>
      </w:divBdr>
    </w:div>
    <w:div w:id="1880052028">
      <w:bodyDiv w:val="1"/>
      <w:marLeft w:val="0"/>
      <w:marRight w:val="0"/>
      <w:marTop w:val="0"/>
      <w:marBottom w:val="0"/>
      <w:divBdr>
        <w:top w:val="none" w:sz="0" w:space="0" w:color="auto"/>
        <w:left w:val="none" w:sz="0" w:space="0" w:color="auto"/>
        <w:bottom w:val="none" w:sz="0" w:space="0" w:color="auto"/>
        <w:right w:val="none" w:sz="0" w:space="0" w:color="auto"/>
      </w:divBdr>
    </w:div>
    <w:div w:id="1889797725">
      <w:bodyDiv w:val="1"/>
      <w:marLeft w:val="0"/>
      <w:marRight w:val="0"/>
      <w:marTop w:val="0"/>
      <w:marBottom w:val="0"/>
      <w:divBdr>
        <w:top w:val="none" w:sz="0" w:space="0" w:color="auto"/>
        <w:left w:val="none" w:sz="0" w:space="0" w:color="auto"/>
        <w:bottom w:val="none" w:sz="0" w:space="0" w:color="auto"/>
        <w:right w:val="none" w:sz="0" w:space="0" w:color="auto"/>
      </w:divBdr>
      <w:divsChild>
        <w:div w:id="1023282667">
          <w:marLeft w:val="0"/>
          <w:marRight w:val="0"/>
          <w:marTop w:val="0"/>
          <w:marBottom w:val="0"/>
          <w:divBdr>
            <w:top w:val="none" w:sz="0" w:space="0" w:color="auto"/>
            <w:left w:val="none" w:sz="0" w:space="0" w:color="auto"/>
            <w:bottom w:val="none" w:sz="0" w:space="0" w:color="auto"/>
            <w:right w:val="none" w:sz="0" w:space="0" w:color="auto"/>
          </w:divBdr>
        </w:div>
      </w:divsChild>
    </w:div>
    <w:div w:id="1896351902">
      <w:bodyDiv w:val="1"/>
      <w:marLeft w:val="0"/>
      <w:marRight w:val="0"/>
      <w:marTop w:val="0"/>
      <w:marBottom w:val="0"/>
      <w:divBdr>
        <w:top w:val="none" w:sz="0" w:space="0" w:color="auto"/>
        <w:left w:val="none" w:sz="0" w:space="0" w:color="auto"/>
        <w:bottom w:val="none" w:sz="0" w:space="0" w:color="auto"/>
        <w:right w:val="none" w:sz="0" w:space="0" w:color="auto"/>
      </w:divBdr>
    </w:div>
    <w:div w:id="1914660900">
      <w:bodyDiv w:val="1"/>
      <w:marLeft w:val="0"/>
      <w:marRight w:val="0"/>
      <w:marTop w:val="0"/>
      <w:marBottom w:val="0"/>
      <w:divBdr>
        <w:top w:val="none" w:sz="0" w:space="0" w:color="auto"/>
        <w:left w:val="none" w:sz="0" w:space="0" w:color="auto"/>
        <w:bottom w:val="none" w:sz="0" w:space="0" w:color="auto"/>
        <w:right w:val="none" w:sz="0" w:space="0" w:color="auto"/>
      </w:divBdr>
    </w:div>
    <w:div w:id="1920214201">
      <w:bodyDiv w:val="1"/>
      <w:marLeft w:val="0"/>
      <w:marRight w:val="0"/>
      <w:marTop w:val="0"/>
      <w:marBottom w:val="0"/>
      <w:divBdr>
        <w:top w:val="none" w:sz="0" w:space="0" w:color="auto"/>
        <w:left w:val="none" w:sz="0" w:space="0" w:color="auto"/>
        <w:bottom w:val="none" w:sz="0" w:space="0" w:color="auto"/>
        <w:right w:val="none" w:sz="0" w:space="0" w:color="auto"/>
      </w:divBdr>
    </w:div>
    <w:div w:id="1927226395">
      <w:bodyDiv w:val="1"/>
      <w:marLeft w:val="0"/>
      <w:marRight w:val="0"/>
      <w:marTop w:val="0"/>
      <w:marBottom w:val="0"/>
      <w:divBdr>
        <w:top w:val="none" w:sz="0" w:space="0" w:color="auto"/>
        <w:left w:val="none" w:sz="0" w:space="0" w:color="auto"/>
        <w:bottom w:val="none" w:sz="0" w:space="0" w:color="auto"/>
        <w:right w:val="none" w:sz="0" w:space="0" w:color="auto"/>
      </w:divBdr>
      <w:divsChild>
        <w:div w:id="823200168">
          <w:marLeft w:val="0"/>
          <w:marRight w:val="0"/>
          <w:marTop w:val="0"/>
          <w:marBottom w:val="0"/>
          <w:divBdr>
            <w:top w:val="none" w:sz="0" w:space="0" w:color="auto"/>
            <w:left w:val="none" w:sz="0" w:space="0" w:color="auto"/>
            <w:bottom w:val="none" w:sz="0" w:space="0" w:color="auto"/>
            <w:right w:val="none" w:sz="0" w:space="0" w:color="auto"/>
          </w:divBdr>
        </w:div>
      </w:divsChild>
    </w:div>
    <w:div w:id="1928725824">
      <w:bodyDiv w:val="1"/>
      <w:marLeft w:val="0"/>
      <w:marRight w:val="0"/>
      <w:marTop w:val="0"/>
      <w:marBottom w:val="0"/>
      <w:divBdr>
        <w:top w:val="none" w:sz="0" w:space="0" w:color="auto"/>
        <w:left w:val="none" w:sz="0" w:space="0" w:color="auto"/>
        <w:bottom w:val="none" w:sz="0" w:space="0" w:color="auto"/>
        <w:right w:val="none" w:sz="0" w:space="0" w:color="auto"/>
      </w:divBdr>
    </w:div>
    <w:div w:id="1935897712">
      <w:bodyDiv w:val="1"/>
      <w:marLeft w:val="0"/>
      <w:marRight w:val="0"/>
      <w:marTop w:val="0"/>
      <w:marBottom w:val="0"/>
      <w:divBdr>
        <w:top w:val="none" w:sz="0" w:space="0" w:color="auto"/>
        <w:left w:val="none" w:sz="0" w:space="0" w:color="auto"/>
        <w:bottom w:val="none" w:sz="0" w:space="0" w:color="auto"/>
        <w:right w:val="none" w:sz="0" w:space="0" w:color="auto"/>
      </w:divBdr>
    </w:div>
    <w:div w:id="1937445419">
      <w:bodyDiv w:val="1"/>
      <w:marLeft w:val="0"/>
      <w:marRight w:val="0"/>
      <w:marTop w:val="0"/>
      <w:marBottom w:val="0"/>
      <w:divBdr>
        <w:top w:val="none" w:sz="0" w:space="0" w:color="auto"/>
        <w:left w:val="none" w:sz="0" w:space="0" w:color="auto"/>
        <w:bottom w:val="none" w:sz="0" w:space="0" w:color="auto"/>
        <w:right w:val="none" w:sz="0" w:space="0" w:color="auto"/>
      </w:divBdr>
    </w:div>
    <w:div w:id="1942109194">
      <w:bodyDiv w:val="1"/>
      <w:marLeft w:val="0"/>
      <w:marRight w:val="0"/>
      <w:marTop w:val="0"/>
      <w:marBottom w:val="0"/>
      <w:divBdr>
        <w:top w:val="none" w:sz="0" w:space="0" w:color="auto"/>
        <w:left w:val="none" w:sz="0" w:space="0" w:color="auto"/>
        <w:bottom w:val="none" w:sz="0" w:space="0" w:color="auto"/>
        <w:right w:val="none" w:sz="0" w:space="0" w:color="auto"/>
      </w:divBdr>
    </w:div>
    <w:div w:id="1957560493">
      <w:bodyDiv w:val="1"/>
      <w:marLeft w:val="0"/>
      <w:marRight w:val="0"/>
      <w:marTop w:val="0"/>
      <w:marBottom w:val="0"/>
      <w:divBdr>
        <w:top w:val="none" w:sz="0" w:space="0" w:color="auto"/>
        <w:left w:val="none" w:sz="0" w:space="0" w:color="auto"/>
        <w:bottom w:val="none" w:sz="0" w:space="0" w:color="auto"/>
        <w:right w:val="none" w:sz="0" w:space="0" w:color="auto"/>
      </w:divBdr>
    </w:div>
    <w:div w:id="1960255213">
      <w:bodyDiv w:val="1"/>
      <w:marLeft w:val="0"/>
      <w:marRight w:val="0"/>
      <w:marTop w:val="0"/>
      <w:marBottom w:val="0"/>
      <w:divBdr>
        <w:top w:val="none" w:sz="0" w:space="0" w:color="auto"/>
        <w:left w:val="none" w:sz="0" w:space="0" w:color="auto"/>
        <w:bottom w:val="none" w:sz="0" w:space="0" w:color="auto"/>
        <w:right w:val="none" w:sz="0" w:space="0" w:color="auto"/>
      </w:divBdr>
    </w:div>
    <w:div w:id="1969775311">
      <w:bodyDiv w:val="1"/>
      <w:marLeft w:val="0"/>
      <w:marRight w:val="0"/>
      <w:marTop w:val="0"/>
      <w:marBottom w:val="0"/>
      <w:divBdr>
        <w:top w:val="none" w:sz="0" w:space="0" w:color="auto"/>
        <w:left w:val="none" w:sz="0" w:space="0" w:color="auto"/>
        <w:bottom w:val="none" w:sz="0" w:space="0" w:color="auto"/>
        <w:right w:val="none" w:sz="0" w:space="0" w:color="auto"/>
      </w:divBdr>
    </w:div>
    <w:div w:id="1974165611">
      <w:bodyDiv w:val="1"/>
      <w:marLeft w:val="0"/>
      <w:marRight w:val="0"/>
      <w:marTop w:val="0"/>
      <w:marBottom w:val="0"/>
      <w:divBdr>
        <w:top w:val="none" w:sz="0" w:space="0" w:color="auto"/>
        <w:left w:val="none" w:sz="0" w:space="0" w:color="auto"/>
        <w:bottom w:val="none" w:sz="0" w:space="0" w:color="auto"/>
        <w:right w:val="none" w:sz="0" w:space="0" w:color="auto"/>
      </w:divBdr>
    </w:div>
    <w:div w:id="1989360027">
      <w:bodyDiv w:val="1"/>
      <w:marLeft w:val="0"/>
      <w:marRight w:val="0"/>
      <w:marTop w:val="0"/>
      <w:marBottom w:val="0"/>
      <w:divBdr>
        <w:top w:val="none" w:sz="0" w:space="0" w:color="auto"/>
        <w:left w:val="none" w:sz="0" w:space="0" w:color="auto"/>
        <w:bottom w:val="none" w:sz="0" w:space="0" w:color="auto"/>
        <w:right w:val="none" w:sz="0" w:space="0" w:color="auto"/>
      </w:divBdr>
    </w:div>
    <w:div w:id="1990204743">
      <w:bodyDiv w:val="1"/>
      <w:marLeft w:val="0"/>
      <w:marRight w:val="0"/>
      <w:marTop w:val="0"/>
      <w:marBottom w:val="0"/>
      <w:divBdr>
        <w:top w:val="none" w:sz="0" w:space="0" w:color="auto"/>
        <w:left w:val="none" w:sz="0" w:space="0" w:color="auto"/>
        <w:bottom w:val="none" w:sz="0" w:space="0" w:color="auto"/>
        <w:right w:val="none" w:sz="0" w:space="0" w:color="auto"/>
      </w:divBdr>
      <w:divsChild>
        <w:div w:id="1655648890">
          <w:marLeft w:val="0"/>
          <w:marRight w:val="0"/>
          <w:marTop w:val="0"/>
          <w:marBottom w:val="0"/>
          <w:divBdr>
            <w:top w:val="none" w:sz="0" w:space="0" w:color="auto"/>
            <w:left w:val="none" w:sz="0" w:space="0" w:color="auto"/>
            <w:bottom w:val="none" w:sz="0" w:space="0" w:color="auto"/>
            <w:right w:val="none" w:sz="0" w:space="0" w:color="auto"/>
          </w:divBdr>
        </w:div>
      </w:divsChild>
    </w:div>
    <w:div w:id="1992100887">
      <w:bodyDiv w:val="1"/>
      <w:marLeft w:val="0"/>
      <w:marRight w:val="0"/>
      <w:marTop w:val="0"/>
      <w:marBottom w:val="0"/>
      <w:divBdr>
        <w:top w:val="none" w:sz="0" w:space="0" w:color="auto"/>
        <w:left w:val="none" w:sz="0" w:space="0" w:color="auto"/>
        <w:bottom w:val="none" w:sz="0" w:space="0" w:color="auto"/>
        <w:right w:val="none" w:sz="0" w:space="0" w:color="auto"/>
      </w:divBdr>
    </w:div>
    <w:div w:id="1992561800">
      <w:bodyDiv w:val="1"/>
      <w:marLeft w:val="0"/>
      <w:marRight w:val="0"/>
      <w:marTop w:val="0"/>
      <w:marBottom w:val="0"/>
      <w:divBdr>
        <w:top w:val="none" w:sz="0" w:space="0" w:color="auto"/>
        <w:left w:val="none" w:sz="0" w:space="0" w:color="auto"/>
        <w:bottom w:val="none" w:sz="0" w:space="0" w:color="auto"/>
        <w:right w:val="none" w:sz="0" w:space="0" w:color="auto"/>
      </w:divBdr>
    </w:div>
    <w:div w:id="1992712049">
      <w:bodyDiv w:val="1"/>
      <w:marLeft w:val="0"/>
      <w:marRight w:val="0"/>
      <w:marTop w:val="0"/>
      <w:marBottom w:val="0"/>
      <w:divBdr>
        <w:top w:val="none" w:sz="0" w:space="0" w:color="auto"/>
        <w:left w:val="none" w:sz="0" w:space="0" w:color="auto"/>
        <w:bottom w:val="none" w:sz="0" w:space="0" w:color="auto"/>
        <w:right w:val="none" w:sz="0" w:space="0" w:color="auto"/>
      </w:divBdr>
    </w:div>
    <w:div w:id="1993367144">
      <w:bodyDiv w:val="1"/>
      <w:marLeft w:val="0"/>
      <w:marRight w:val="0"/>
      <w:marTop w:val="0"/>
      <w:marBottom w:val="0"/>
      <w:divBdr>
        <w:top w:val="none" w:sz="0" w:space="0" w:color="auto"/>
        <w:left w:val="none" w:sz="0" w:space="0" w:color="auto"/>
        <w:bottom w:val="none" w:sz="0" w:space="0" w:color="auto"/>
        <w:right w:val="none" w:sz="0" w:space="0" w:color="auto"/>
      </w:divBdr>
    </w:div>
    <w:div w:id="2010058315">
      <w:bodyDiv w:val="1"/>
      <w:marLeft w:val="0"/>
      <w:marRight w:val="0"/>
      <w:marTop w:val="0"/>
      <w:marBottom w:val="0"/>
      <w:divBdr>
        <w:top w:val="none" w:sz="0" w:space="0" w:color="auto"/>
        <w:left w:val="none" w:sz="0" w:space="0" w:color="auto"/>
        <w:bottom w:val="none" w:sz="0" w:space="0" w:color="auto"/>
        <w:right w:val="none" w:sz="0" w:space="0" w:color="auto"/>
      </w:divBdr>
    </w:div>
    <w:div w:id="2012026756">
      <w:bodyDiv w:val="1"/>
      <w:marLeft w:val="0"/>
      <w:marRight w:val="0"/>
      <w:marTop w:val="0"/>
      <w:marBottom w:val="0"/>
      <w:divBdr>
        <w:top w:val="none" w:sz="0" w:space="0" w:color="auto"/>
        <w:left w:val="none" w:sz="0" w:space="0" w:color="auto"/>
        <w:bottom w:val="none" w:sz="0" w:space="0" w:color="auto"/>
        <w:right w:val="none" w:sz="0" w:space="0" w:color="auto"/>
      </w:divBdr>
    </w:div>
    <w:div w:id="2035423283">
      <w:bodyDiv w:val="1"/>
      <w:marLeft w:val="0"/>
      <w:marRight w:val="0"/>
      <w:marTop w:val="0"/>
      <w:marBottom w:val="0"/>
      <w:divBdr>
        <w:top w:val="none" w:sz="0" w:space="0" w:color="auto"/>
        <w:left w:val="none" w:sz="0" w:space="0" w:color="auto"/>
        <w:bottom w:val="none" w:sz="0" w:space="0" w:color="auto"/>
        <w:right w:val="none" w:sz="0" w:space="0" w:color="auto"/>
      </w:divBdr>
    </w:div>
    <w:div w:id="2039698455">
      <w:bodyDiv w:val="1"/>
      <w:marLeft w:val="0"/>
      <w:marRight w:val="0"/>
      <w:marTop w:val="0"/>
      <w:marBottom w:val="0"/>
      <w:divBdr>
        <w:top w:val="none" w:sz="0" w:space="0" w:color="auto"/>
        <w:left w:val="none" w:sz="0" w:space="0" w:color="auto"/>
        <w:bottom w:val="none" w:sz="0" w:space="0" w:color="auto"/>
        <w:right w:val="none" w:sz="0" w:space="0" w:color="auto"/>
      </w:divBdr>
    </w:div>
    <w:div w:id="2044599078">
      <w:bodyDiv w:val="1"/>
      <w:marLeft w:val="0"/>
      <w:marRight w:val="0"/>
      <w:marTop w:val="0"/>
      <w:marBottom w:val="0"/>
      <w:divBdr>
        <w:top w:val="none" w:sz="0" w:space="0" w:color="auto"/>
        <w:left w:val="none" w:sz="0" w:space="0" w:color="auto"/>
        <w:bottom w:val="none" w:sz="0" w:space="0" w:color="auto"/>
        <w:right w:val="none" w:sz="0" w:space="0" w:color="auto"/>
      </w:divBdr>
    </w:div>
    <w:div w:id="2053921871">
      <w:bodyDiv w:val="1"/>
      <w:marLeft w:val="0"/>
      <w:marRight w:val="0"/>
      <w:marTop w:val="0"/>
      <w:marBottom w:val="0"/>
      <w:divBdr>
        <w:top w:val="none" w:sz="0" w:space="0" w:color="auto"/>
        <w:left w:val="none" w:sz="0" w:space="0" w:color="auto"/>
        <w:bottom w:val="none" w:sz="0" w:space="0" w:color="auto"/>
        <w:right w:val="none" w:sz="0" w:space="0" w:color="auto"/>
      </w:divBdr>
    </w:div>
    <w:div w:id="2054184419">
      <w:bodyDiv w:val="1"/>
      <w:marLeft w:val="0"/>
      <w:marRight w:val="0"/>
      <w:marTop w:val="0"/>
      <w:marBottom w:val="0"/>
      <w:divBdr>
        <w:top w:val="none" w:sz="0" w:space="0" w:color="auto"/>
        <w:left w:val="none" w:sz="0" w:space="0" w:color="auto"/>
        <w:bottom w:val="none" w:sz="0" w:space="0" w:color="auto"/>
        <w:right w:val="none" w:sz="0" w:space="0" w:color="auto"/>
      </w:divBdr>
    </w:div>
    <w:div w:id="2067410572">
      <w:bodyDiv w:val="1"/>
      <w:marLeft w:val="0"/>
      <w:marRight w:val="0"/>
      <w:marTop w:val="0"/>
      <w:marBottom w:val="0"/>
      <w:divBdr>
        <w:top w:val="none" w:sz="0" w:space="0" w:color="auto"/>
        <w:left w:val="none" w:sz="0" w:space="0" w:color="auto"/>
        <w:bottom w:val="none" w:sz="0" w:space="0" w:color="auto"/>
        <w:right w:val="none" w:sz="0" w:space="0" w:color="auto"/>
      </w:divBdr>
    </w:div>
    <w:div w:id="2068995057">
      <w:bodyDiv w:val="1"/>
      <w:marLeft w:val="0"/>
      <w:marRight w:val="0"/>
      <w:marTop w:val="0"/>
      <w:marBottom w:val="0"/>
      <w:divBdr>
        <w:top w:val="none" w:sz="0" w:space="0" w:color="auto"/>
        <w:left w:val="none" w:sz="0" w:space="0" w:color="auto"/>
        <w:bottom w:val="none" w:sz="0" w:space="0" w:color="auto"/>
        <w:right w:val="none" w:sz="0" w:space="0" w:color="auto"/>
      </w:divBdr>
    </w:div>
    <w:div w:id="2073384871">
      <w:bodyDiv w:val="1"/>
      <w:marLeft w:val="0"/>
      <w:marRight w:val="0"/>
      <w:marTop w:val="0"/>
      <w:marBottom w:val="0"/>
      <w:divBdr>
        <w:top w:val="none" w:sz="0" w:space="0" w:color="auto"/>
        <w:left w:val="none" w:sz="0" w:space="0" w:color="auto"/>
        <w:bottom w:val="none" w:sz="0" w:space="0" w:color="auto"/>
        <w:right w:val="none" w:sz="0" w:space="0" w:color="auto"/>
      </w:divBdr>
    </w:div>
    <w:div w:id="2074229051">
      <w:bodyDiv w:val="1"/>
      <w:marLeft w:val="0"/>
      <w:marRight w:val="0"/>
      <w:marTop w:val="0"/>
      <w:marBottom w:val="0"/>
      <w:divBdr>
        <w:top w:val="none" w:sz="0" w:space="0" w:color="auto"/>
        <w:left w:val="none" w:sz="0" w:space="0" w:color="auto"/>
        <w:bottom w:val="none" w:sz="0" w:space="0" w:color="auto"/>
        <w:right w:val="none" w:sz="0" w:space="0" w:color="auto"/>
      </w:divBdr>
      <w:divsChild>
        <w:div w:id="1602178273">
          <w:marLeft w:val="0"/>
          <w:marRight w:val="0"/>
          <w:marTop w:val="0"/>
          <w:marBottom w:val="0"/>
          <w:divBdr>
            <w:top w:val="none" w:sz="0" w:space="0" w:color="auto"/>
            <w:left w:val="none" w:sz="0" w:space="0" w:color="auto"/>
            <w:bottom w:val="none" w:sz="0" w:space="0" w:color="auto"/>
            <w:right w:val="none" w:sz="0" w:space="0" w:color="auto"/>
          </w:divBdr>
        </w:div>
      </w:divsChild>
    </w:div>
    <w:div w:id="2084446525">
      <w:bodyDiv w:val="1"/>
      <w:marLeft w:val="0"/>
      <w:marRight w:val="0"/>
      <w:marTop w:val="0"/>
      <w:marBottom w:val="0"/>
      <w:divBdr>
        <w:top w:val="none" w:sz="0" w:space="0" w:color="auto"/>
        <w:left w:val="none" w:sz="0" w:space="0" w:color="auto"/>
        <w:bottom w:val="none" w:sz="0" w:space="0" w:color="auto"/>
        <w:right w:val="none" w:sz="0" w:space="0" w:color="auto"/>
      </w:divBdr>
    </w:div>
    <w:div w:id="2107800326">
      <w:bodyDiv w:val="1"/>
      <w:marLeft w:val="0"/>
      <w:marRight w:val="0"/>
      <w:marTop w:val="0"/>
      <w:marBottom w:val="0"/>
      <w:divBdr>
        <w:top w:val="none" w:sz="0" w:space="0" w:color="auto"/>
        <w:left w:val="none" w:sz="0" w:space="0" w:color="auto"/>
        <w:bottom w:val="none" w:sz="0" w:space="0" w:color="auto"/>
        <w:right w:val="none" w:sz="0" w:space="0" w:color="auto"/>
      </w:divBdr>
    </w:div>
    <w:div w:id="2110270314">
      <w:bodyDiv w:val="1"/>
      <w:marLeft w:val="0"/>
      <w:marRight w:val="0"/>
      <w:marTop w:val="0"/>
      <w:marBottom w:val="0"/>
      <w:divBdr>
        <w:top w:val="none" w:sz="0" w:space="0" w:color="auto"/>
        <w:left w:val="none" w:sz="0" w:space="0" w:color="auto"/>
        <w:bottom w:val="none" w:sz="0" w:space="0" w:color="auto"/>
        <w:right w:val="none" w:sz="0" w:space="0" w:color="auto"/>
      </w:divBdr>
    </w:div>
    <w:div w:id="2114394722">
      <w:bodyDiv w:val="1"/>
      <w:marLeft w:val="0"/>
      <w:marRight w:val="0"/>
      <w:marTop w:val="0"/>
      <w:marBottom w:val="0"/>
      <w:divBdr>
        <w:top w:val="none" w:sz="0" w:space="0" w:color="auto"/>
        <w:left w:val="none" w:sz="0" w:space="0" w:color="auto"/>
        <w:bottom w:val="none" w:sz="0" w:space="0" w:color="auto"/>
        <w:right w:val="none" w:sz="0" w:space="0" w:color="auto"/>
      </w:divBdr>
    </w:div>
    <w:div w:id="2115203501">
      <w:bodyDiv w:val="1"/>
      <w:marLeft w:val="0"/>
      <w:marRight w:val="0"/>
      <w:marTop w:val="0"/>
      <w:marBottom w:val="0"/>
      <w:divBdr>
        <w:top w:val="none" w:sz="0" w:space="0" w:color="auto"/>
        <w:left w:val="none" w:sz="0" w:space="0" w:color="auto"/>
        <w:bottom w:val="none" w:sz="0" w:space="0" w:color="auto"/>
        <w:right w:val="none" w:sz="0" w:space="0" w:color="auto"/>
      </w:divBdr>
    </w:div>
    <w:div w:id="2120099067">
      <w:bodyDiv w:val="1"/>
      <w:marLeft w:val="0"/>
      <w:marRight w:val="0"/>
      <w:marTop w:val="0"/>
      <w:marBottom w:val="0"/>
      <w:divBdr>
        <w:top w:val="none" w:sz="0" w:space="0" w:color="auto"/>
        <w:left w:val="none" w:sz="0" w:space="0" w:color="auto"/>
        <w:bottom w:val="none" w:sz="0" w:space="0" w:color="auto"/>
        <w:right w:val="none" w:sz="0" w:space="0" w:color="auto"/>
      </w:divBdr>
    </w:div>
    <w:div w:id="2125152040">
      <w:bodyDiv w:val="1"/>
      <w:marLeft w:val="0"/>
      <w:marRight w:val="0"/>
      <w:marTop w:val="0"/>
      <w:marBottom w:val="0"/>
      <w:divBdr>
        <w:top w:val="none" w:sz="0" w:space="0" w:color="auto"/>
        <w:left w:val="none" w:sz="0" w:space="0" w:color="auto"/>
        <w:bottom w:val="none" w:sz="0" w:space="0" w:color="auto"/>
        <w:right w:val="none" w:sz="0" w:space="0" w:color="auto"/>
      </w:divBdr>
    </w:div>
    <w:div w:id="2128356320">
      <w:bodyDiv w:val="1"/>
      <w:marLeft w:val="0"/>
      <w:marRight w:val="0"/>
      <w:marTop w:val="0"/>
      <w:marBottom w:val="0"/>
      <w:divBdr>
        <w:top w:val="none" w:sz="0" w:space="0" w:color="auto"/>
        <w:left w:val="none" w:sz="0" w:space="0" w:color="auto"/>
        <w:bottom w:val="none" w:sz="0" w:space="0" w:color="auto"/>
        <w:right w:val="none" w:sz="0" w:space="0" w:color="auto"/>
      </w:divBdr>
    </w:div>
    <w:div w:id="2131583664">
      <w:bodyDiv w:val="1"/>
      <w:marLeft w:val="0"/>
      <w:marRight w:val="0"/>
      <w:marTop w:val="0"/>
      <w:marBottom w:val="0"/>
      <w:divBdr>
        <w:top w:val="none" w:sz="0" w:space="0" w:color="auto"/>
        <w:left w:val="none" w:sz="0" w:space="0" w:color="auto"/>
        <w:bottom w:val="none" w:sz="0" w:space="0" w:color="auto"/>
        <w:right w:val="none" w:sz="0" w:space="0" w:color="auto"/>
      </w:divBdr>
    </w:div>
    <w:div w:id="2137866932">
      <w:bodyDiv w:val="1"/>
      <w:marLeft w:val="0"/>
      <w:marRight w:val="0"/>
      <w:marTop w:val="0"/>
      <w:marBottom w:val="0"/>
      <w:divBdr>
        <w:top w:val="none" w:sz="0" w:space="0" w:color="auto"/>
        <w:left w:val="none" w:sz="0" w:space="0" w:color="auto"/>
        <w:bottom w:val="none" w:sz="0" w:space="0" w:color="auto"/>
        <w:right w:val="none" w:sz="0" w:space="0" w:color="auto"/>
      </w:divBdr>
    </w:div>
    <w:div w:id="2147122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vsdx"/><Relationship Id="rId18" Type="http://schemas.openxmlformats.org/officeDocument/2006/relationships/package" Target="embeddings/Microsoft_Visio___5.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__4.vsdx"/><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__2.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__6.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c1037\Documents\&#33258;&#23450;&#20041;%20Office%20&#27169;&#26495;\MCU&#24102;&#23439;&#30340;&#21442;&#32771;&#25163;&#20876;&#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D4138-6D2A-441C-B082-E8C103C240CA}">
  <ds:schemaRefs>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purl.org/dc/elements/1.1/"/>
    <ds:schemaRef ds:uri="http://purl.org/dc/dcmitype/"/>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A533EE4A-6F81-4423-9784-2E593E944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4.xml><?xml version="1.0" encoding="utf-8"?>
<ds:datastoreItem xmlns:ds="http://schemas.openxmlformats.org/officeDocument/2006/customXml" ds:itemID="{451FF7B4-7BF4-4E51-A467-5E6E04FC1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MCU带宏的参考手册模板.dotm</Template>
  <TotalTime>4037</TotalTime>
  <Pages>13</Pages>
  <Words>3859</Words>
  <Characters>5981</Characters>
  <Application>Microsoft Office Word</Application>
  <DocSecurity>0</DocSecurity>
  <Lines>49</Lines>
  <Paragraphs>19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9821</CharactersWithSpaces>
  <SharedDoc>false</SharedDoc>
  <HLinks>
    <vt:vector size="30" baseType="variant">
      <vt:variant>
        <vt:i4>1245246</vt:i4>
      </vt:variant>
      <vt:variant>
        <vt:i4>53</vt:i4>
      </vt:variant>
      <vt:variant>
        <vt:i4>0</vt:i4>
      </vt:variant>
      <vt:variant>
        <vt:i4>5</vt:i4>
      </vt:variant>
      <vt:variant>
        <vt:lpwstr/>
      </vt:variant>
      <vt:variant>
        <vt:lpwstr>_Toc202667854</vt:lpwstr>
      </vt:variant>
      <vt:variant>
        <vt:i4>1245246</vt:i4>
      </vt:variant>
      <vt:variant>
        <vt:i4>47</vt:i4>
      </vt:variant>
      <vt:variant>
        <vt:i4>0</vt:i4>
      </vt:variant>
      <vt:variant>
        <vt:i4>5</vt:i4>
      </vt:variant>
      <vt:variant>
        <vt:lpwstr/>
      </vt:variant>
      <vt:variant>
        <vt:lpwstr>_Toc202667853</vt:lpwstr>
      </vt:variant>
      <vt:variant>
        <vt:i4>1245246</vt:i4>
      </vt:variant>
      <vt:variant>
        <vt:i4>41</vt:i4>
      </vt:variant>
      <vt:variant>
        <vt:i4>0</vt:i4>
      </vt:variant>
      <vt:variant>
        <vt:i4>5</vt:i4>
      </vt:variant>
      <vt:variant>
        <vt:lpwstr/>
      </vt:variant>
      <vt:variant>
        <vt:lpwstr>_Toc202667852</vt:lpwstr>
      </vt:variant>
      <vt:variant>
        <vt:i4>1245246</vt:i4>
      </vt:variant>
      <vt:variant>
        <vt:i4>35</vt:i4>
      </vt:variant>
      <vt:variant>
        <vt:i4>0</vt:i4>
      </vt:variant>
      <vt:variant>
        <vt:i4>5</vt:i4>
      </vt:variant>
      <vt:variant>
        <vt:lpwstr/>
      </vt:variant>
      <vt:variant>
        <vt:lpwstr>_Toc202667851</vt:lpwstr>
      </vt:variant>
      <vt:variant>
        <vt:i4>1245246</vt:i4>
      </vt:variant>
      <vt:variant>
        <vt:i4>29</vt:i4>
      </vt:variant>
      <vt:variant>
        <vt:i4>0</vt:i4>
      </vt:variant>
      <vt:variant>
        <vt:i4>5</vt:i4>
      </vt:variant>
      <vt:variant>
        <vt:lpwstr/>
      </vt:variant>
      <vt:variant>
        <vt:lpwstr>_Toc202667850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Xie(解洋)</dc:creator>
  <cp:keywords/>
  <dc:description/>
  <cp:lastModifiedBy>Qiuliang Mo (莫求亮)</cp:lastModifiedBy>
  <cp:revision>221</cp:revision>
  <cp:lastPrinted>2023-07-07T02:52:00Z</cp:lastPrinted>
  <dcterms:created xsi:type="dcterms:W3CDTF">2022-11-17T02:40:00Z</dcterms:created>
  <dcterms:modified xsi:type="dcterms:W3CDTF">2023-07-07T03:13:00Z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ies>
</file>